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cee4" w14:paraId="361cee4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656F7E" w:rsidRPr="00656F7E">
        <w:t>OPPONO j.d.o.o., Poljana (Općina Preko), Centar 10, OIB: 65717483531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656F7E">
        <w:t>13</w:t>
      </w:r>
      <w:r>
        <w:t>.</w:t>
      </w:r>
      <w:r w:rsidR="00B51EA5">
        <w:t xml:space="preserve"> </w:t>
      </w:r>
      <w:r w:rsidR="006E35EF">
        <w:t>studenog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656F7E">
        <w:t>23</w:t>
      </w:r>
      <w:r>
        <w:t xml:space="preserve">. </w:t>
      </w:r>
      <w:r w:rsidR="006E35EF">
        <w:t>studenog</w:t>
      </w:r>
      <w:r w:rsidR="00FF274E">
        <w:t xml:space="preserve"> </w:t>
      </w:r>
      <w:r w:rsidR="00814E35">
        <w:t>2017</w:t>
      </w:r>
      <w:r>
        <w:t>.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56F7E" w:rsidRPr="00656F7E">
        <w:t>OPPONO j.d.o.o., Poljana (Općina Preko), Centar 10, OIB: 65717483531</w:t>
      </w:r>
      <w:r w:rsidR="00990573">
        <w:t xml:space="preserve">, </w:t>
      </w:r>
      <w:r>
        <w:t xml:space="preserve">na temelju neizvršenih osnova za plaćanje iznosi </w:t>
      </w:r>
      <w:r w:rsidR="00EA027E">
        <w:t>6</w:t>
      </w:r>
      <w:r w:rsidR="00990573">
        <w:t>.</w:t>
      </w:r>
      <w:r w:rsidR="00656F7E">
        <w:t>433</w:t>
      </w:r>
      <w:r w:rsidR="00661B9C">
        <w:t>,</w:t>
      </w:r>
      <w:r w:rsidR="00656F7E">
        <w:t>88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656F7E">
        <w:t>Alen Vučić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656F7E">
        <w:t>23</w:t>
      </w:r>
      <w:r w:rsidR="00814E35">
        <w:t xml:space="preserve">. </w:t>
      </w:r>
      <w:r w:rsidR="006E35EF">
        <w:t>studenog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593F6C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EA027E">
      <w:t xml:space="preserve">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656F7E">
      <w:t>465</w:t>
    </w:r>
    <w:r w:rsidR="000377CF">
      <w:t>/</w:t>
    </w:r>
    <w:r w:rsidR="00EA027E">
      <w:t>20</w:t>
    </w:r>
    <w:r w:rsidR="000377CF">
      <w:t>17-</w:t>
    </w:r>
    <w:r w:rsidR="00656F7E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656F7E">
      <w:t>465</w:t>
    </w:r>
    <w:r w:rsidR="0076513B">
      <w:t>/</w:t>
    </w:r>
    <w:r w:rsidR="00EA027E">
      <w:t>20</w:t>
    </w:r>
    <w:r w:rsidR="0076513B">
      <w:t>1</w:t>
    </w:r>
    <w:r w:rsidR="00FF274E">
      <w:t>7</w:t>
    </w:r>
    <w:r w:rsidR="0076513B">
      <w:t>-</w:t>
    </w:r>
    <w:r w:rsidR="00656F7E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4378D"/>
    <w:rsid w:val="001660B0"/>
    <w:rsid w:val="00176D97"/>
    <w:rsid w:val="00185C88"/>
    <w:rsid w:val="0019042D"/>
    <w:rsid w:val="001A3412"/>
    <w:rsid w:val="001A4D13"/>
    <w:rsid w:val="001C3FB5"/>
    <w:rsid w:val="00224C55"/>
    <w:rsid w:val="00284EA7"/>
    <w:rsid w:val="002B0631"/>
    <w:rsid w:val="002C5422"/>
    <w:rsid w:val="002D1559"/>
    <w:rsid w:val="002D27B6"/>
    <w:rsid w:val="002D455B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50E97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E706E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77E50"/>
    <w:rsid w:val="00593F6C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56F7E"/>
    <w:rsid w:val="00661B9C"/>
    <w:rsid w:val="00665737"/>
    <w:rsid w:val="00672A02"/>
    <w:rsid w:val="00672C9C"/>
    <w:rsid w:val="00696CDE"/>
    <w:rsid w:val="006A66B9"/>
    <w:rsid w:val="006E35EF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37A8A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B3D15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A5BDD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54763"/>
    <w:rsid w:val="00C601BA"/>
    <w:rsid w:val="00C6128E"/>
    <w:rsid w:val="00C63924"/>
    <w:rsid w:val="00C6433B"/>
    <w:rsid w:val="00C81A59"/>
    <w:rsid w:val="00C85414"/>
    <w:rsid w:val="00CA1DF5"/>
    <w:rsid w:val="00CA4FE1"/>
    <w:rsid w:val="00CB1099"/>
    <w:rsid w:val="00CD2D17"/>
    <w:rsid w:val="00D14DF7"/>
    <w:rsid w:val="00D32390"/>
    <w:rsid w:val="00D34817"/>
    <w:rsid w:val="00D57BB6"/>
    <w:rsid w:val="00D72950"/>
    <w:rsid w:val="00DA7F55"/>
    <w:rsid w:val="00DC740A"/>
    <w:rsid w:val="00DE0F05"/>
    <w:rsid w:val="00DE720D"/>
    <w:rsid w:val="00E04441"/>
    <w:rsid w:val="00E20CF4"/>
    <w:rsid w:val="00E321A6"/>
    <w:rsid w:val="00E372A7"/>
    <w:rsid w:val="00E37523"/>
    <w:rsid w:val="00E5109E"/>
    <w:rsid w:val="00E626FA"/>
    <w:rsid w:val="00E6461B"/>
    <w:rsid w:val="00E73553"/>
    <w:rsid w:val="00EA027E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F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F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F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F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F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F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F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F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St-465/2017</izvorni_sadrzaj>
    <derivirana_varijabla naziv="DomainObject.Predmet.OznakaBroj_1">St-465/2017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OPPONO j.d.o.o. za trgovinu</izvorni_sadrzaj>
    <derivirana_varijabla naziv="DomainObject.Predmet.ProtustrankaFormated_1">  OPPONO j.d.o.o. za trgovinu</derivirana_varijabla>
  </DomainObject.Predmet.ProtustrankaFormated>
  <DomainObject.Predmet.ProtustrankaFormatedOIB>
    <izvorni_sadrzaj>  OPPONO j.d.o.o. za trgovinu, OIB 65717483531</izvorni_sadrzaj>
    <derivirana_varijabla naziv="DomainObject.Predmet.ProtustrankaFormatedOIB_1">  OPPONO j.d.o.o. za trgovinu, OIB 65717483531</derivirana_varijabla>
  </DomainObject.Predmet.ProtustrankaFormatedOIB>
  <DomainObject.Predmet.ProtustrankaFormatedWithAdress>
    <izvorni_sadrzaj> OPPONO j.d.o.o. za trgovinu, Centar 10, 23000 Zadar</izvorni_sadrzaj>
    <derivirana_varijabla naziv="DomainObject.Predmet.ProtustrankaFormatedWithAdress_1"> OPPONO j.d.o.o. za trgovinu, Centar 10, 23000 Zadar</derivirana_varijabla>
  </DomainObject.Predmet.ProtustrankaFormatedWithAdress>
  <DomainObject.Predmet.ProtustrankaFormatedWithAdressOIB>
    <izvorni_sadrzaj> OPPONO j.d.o.o. za trgovinu, OIB 65717483531, Centar 10, 23000 Zadar</izvorni_sadrzaj>
    <derivirana_varijabla naziv="DomainObject.Predmet.ProtustrankaFormatedWithAdressOIB_1"> OPPONO j.d.o.o. za trgovinu, OIB 65717483531, Centar 10, 23000 Zadar</derivirana_varijabla>
  </DomainObject.Predmet.ProtustrankaFormatedWithAdressOIB>
  <DomainObject.Predmet.ProtustrankaWithAdress>
    <izvorni_sadrzaj>OPPONO j.d.o.o. za trgovinu Centar 10, 23000 Zadar</izvorni_sadrzaj>
    <derivirana_varijabla naziv="DomainObject.Predmet.ProtustrankaWithAdress_1">OPPONO j.d.o.o. za trgovinu Centar 10, 23000 Zadar</derivirana_varijabla>
  </DomainObject.Predmet.ProtustrankaWithAdress>
  <DomainObject.Predmet.ProtustrankaWithAdressOIB>
    <izvorni_sadrzaj>OPPONO j.d.o.o. za trgovinu, OIB 65717483531, Centar 10, 23000 Zadar</izvorni_sadrzaj>
    <derivirana_varijabla naziv="DomainObject.Predmet.ProtustrankaWithAdressOIB_1">OPPONO j.d.o.o. za trgovinu, OIB 65717483531, Centar 10, 23000 Zadar</derivirana_varijabla>
  </DomainObject.Predmet.ProtustrankaWithAdressOIB>
  <DomainObject.Predmet.ProtustrankaNazivFormated>
    <izvorni_sadrzaj>OPPONO j.d.o.o. za trgovinu</izvorni_sadrzaj>
    <derivirana_varijabla naziv="DomainObject.Predmet.ProtustrankaNazivFormated_1">OPPONO j.d.o.o. za trgovinu</derivirana_varijabla>
  </DomainObject.Predmet.ProtustrankaNazivFormated>
  <DomainObject.Predmet.ProtustrankaNazivFormatedOIB>
    <izvorni_sadrzaj>OPPONO j.d.o.o. za trgovinu, OIB 65717483531</izvorni_sadrzaj>
    <derivirana_varijabla naziv="DomainObject.Predmet.ProtustrankaNazivFormatedOIB_1">OPPONO j.d.o.o. za trgovinu, OIB 65717483531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OPPONO j.d.o.o. za trgovinu</item>
    </izvorni_sadrzaj>
    <derivirana_varijabla naziv="DomainObject.Predmet.ProtuStrankaListFormated_1">
      <item>OPPONO j.d.o.o. za trgovinu</item>
    </derivirana_varijabla>
  </DomainObject.Predmet.ProtuStrankaListFormated>
  <DomainObject.Predmet.ProtuStrankaListFormatedOIB>
    <izvorni_sadrzaj>
      <item>OPPONO j.d.o.o. za trgovinu, OIB 65717483531</item>
    </izvorni_sadrzaj>
    <derivirana_varijabla naziv="DomainObject.Predmet.ProtuStrankaListFormatedOIB_1">
      <item>OPPONO j.d.o.o. za trgovinu, OIB 65717483531</item>
    </derivirana_varijabla>
  </DomainObject.Predmet.ProtuStrankaListFormatedOIB>
  <DomainObject.Predmet.ProtuStrankaListFormatedWithAdress>
    <izvorni_sadrzaj>
      <item>OPPONO j.d.o.o. za trgovinu, Centar 10, 23000 Zadar</item>
    </izvorni_sadrzaj>
    <derivirana_varijabla naziv="DomainObject.Predmet.ProtuStrankaListFormatedWithAdress_1">
      <item>OPPONO j.d.o.o. za trgovinu, Centar 10, 23000 Zadar</item>
    </derivirana_varijabla>
  </DomainObject.Predmet.ProtuStrankaListFormatedWithAdress>
  <DomainObject.Predmet.ProtuStrankaListFormatedWithAdressOIB>
    <izvorni_sadrzaj>
      <item>OPPONO j.d.o.o. za trgovinu, OIB 65717483531, Centar 10, 23000 Zadar</item>
    </izvorni_sadrzaj>
    <derivirana_varijabla naziv="DomainObject.Predmet.ProtuStrankaListFormatedWithAdressOIB_1">
      <item>OPPONO j.d.o.o. za trgovinu, OIB 65717483531, Centar 10, 23000 Zadar</item>
    </derivirana_varijabla>
  </DomainObject.Predmet.ProtuStrankaListFormatedWithAdressOIB>
  <DomainObject.Predmet.ProtuStrankaListNazivFormated>
    <izvorni_sadrzaj>
      <item>OPPONO j.d.o.o. za trgovinu</item>
    </izvorni_sadrzaj>
    <derivirana_varijabla naziv="DomainObject.Predmet.ProtuStrankaListNazivFormated_1">
      <item>OPPONO j.d.o.o. za trgovinu</item>
    </derivirana_varijabla>
  </DomainObject.Predmet.ProtuStrankaListNazivFormated>
  <DomainObject.Predmet.ProtuStrankaListNazivFormatedOIB>
    <izvorni_sadrzaj>
      <item>OPPONO j.d.o.o. za trgovinu, OIB 65717483531</item>
    </izvorni_sadrzaj>
    <derivirana_varijabla naziv="DomainObject.Predmet.ProtuStrankaListNazivFormatedOIB_1">
      <item>OPPONO j.d.o.o. za trgovinu, OIB 65717483531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OPPONO j.d.o.o. za trgovinu</izvorni_sadrzaj>
    <derivirana_varijabla naziv="DomainObject.Predmet.ProtustrankaIDrugi_1">OPPONO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OPPONO j.d.o.o. za trgovinu, OIB 65717483531, Centar 10, 23000 Zadar</izvorni_sadrzaj>
    <derivirana_varijabla naziv="DomainObject.Predmet.ProtustrankaIDrugiAdressOIB_1">OPPONO j.d.o.o. za trgovinu, OIB 65717483531, Centar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OPPONO j.d.o.o. za trgovinu</item>
    </izvorni_sadrzaj>
    <derivirana_varijabla naziv="DomainObject.Predmet.SudioniciListNaziv_1">
      <item>FINA</item>
      <item>OPPONO j.d.o.o. za trgovinu</item>
    </derivirana_varijabla>
  </DomainObject.Predmet.SudioniciListNaziv>
  <DomainObject.Predmet.SudioniciListAdressOIB>
    <izvorni_sadrzaj>
      <item>FINA, OIB 85821130368</item>
      <item>OPPONO j.d.o.o. za trgovinu, OIB 65717483531, Centar 10,23000 Zadar</item>
    </izvorni_sadrzaj>
    <derivirana_varijabla naziv="DomainObject.Predmet.SudioniciListAdressOIB_1">
      <item>FINA, OIB 85821130368</item>
      <item>OPPONO j.d.o.o. za trgovinu, OIB 65717483531, Centar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65717483531</item>
    </izvorni_sadrzaj>
    <derivirana_varijabla naziv="DomainObject.Predmet.SudioniciListNazivOIB_1">
      <item>, OIB 85821130368</item>
      <item>, OIB 65717483531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D8F0FC-E337-4384-9BE4-D0CE9BC0C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1983</properties:Characters>
  <properties:Lines>64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2017-11-23T07:27:00Z</dcterms:created>
  <dc:creator>Tina Grgas</dc:creator>
  <cp:lastModifiedBy>wsadmin</cp:lastModifiedBy>
  <cp:lastPrinted>2017-11-23T07:29:00Z</cp:lastPrinted>
  <dcterms:modified xmlns:xsi="http://www.w3.org/2001/XMLSchema-instance" xsi:type="dcterms:W3CDTF">2017-11-23T08:32:00Z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