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bb67" w14:paraId="f59bb67" w:rsidRDefault="00295DB3" w:rsidP="00295DB3" w:rsidR="00295DB3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95DB3" w:rsidP="00295DB3" w:rsidR="00295DB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95DB3" w:rsidP="00295DB3" w:rsidR="00295DB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95DB3" w:rsidP="00295DB3" w:rsidR="00295DB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95DB3" w:rsidP="00295DB3" w:rsidR="00295DB3">
      <w:pPr>
        <w:spacing w:after="0"/>
        <w:jc w:val="center"/>
      </w:pPr>
    </w:p>
    <w:p w:rsidRDefault="00295DB3" w:rsidP="00295DB3" w:rsidR="00295DB3">
      <w:pPr>
        <w:spacing w:after="0"/>
        <w:jc w:val="center"/>
      </w:pPr>
    </w:p>
    <w:p w:rsidRDefault="00295DB3" w:rsidP="00295DB3" w:rsidR="00295DB3">
      <w:pPr>
        <w:spacing w:after="0"/>
        <w:jc w:val="center"/>
      </w:pPr>
      <w:r>
        <w:t>R E P U B L I K A    H R V A T S K A</w:t>
      </w:r>
    </w:p>
    <w:p w:rsidRDefault="00295DB3" w:rsidP="00295DB3" w:rsidR="00295DB3">
      <w:pPr>
        <w:spacing w:after="0"/>
        <w:jc w:val="center"/>
      </w:pPr>
      <w:r>
        <w:t xml:space="preserve"> </w:t>
      </w:r>
    </w:p>
    <w:p w:rsidRDefault="00295DB3" w:rsidP="00295DB3" w:rsidR="00295DB3">
      <w:pPr>
        <w:spacing w:after="0"/>
        <w:jc w:val="center"/>
      </w:pPr>
      <w:r>
        <w:t>R J E Š E NJ E</w:t>
      </w:r>
    </w:p>
    <w:p w:rsidRDefault="00295DB3" w:rsidP="00295DB3" w:rsidR="00295DB3">
      <w:pPr>
        <w:spacing w:after="0"/>
        <w:jc w:val="center"/>
      </w:pPr>
    </w:p>
    <w:p w:rsidRDefault="00295DB3" w:rsidP="00295DB3" w:rsidR="00295DB3">
      <w:pPr>
        <w:spacing w:after="0"/>
        <w:jc w:val="center"/>
      </w:pPr>
    </w:p>
    <w:p w:rsidRDefault="00295DB3" w:rsidP="00295DB3" w:rsidR="00295DB3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INTERCARGO TRANSPORT d.o.o., OIB: 41259773329 sa sjedištem u Varaždinska 13</w:t>
      </w:r>
      <w:r w:rsidR="009A726A">
        <w:t xml:space="preserve">3, 42202 </w:t>
      </w:r>
      <w:proofErr w:type="spellStart"/>
      <w:r w:rsidR="009A726A">
        <w:t>Zbelava</w:t>
      </w:r>
      <w:proofErr w:type="spellEnd"/>
      <w:r w:rsidR="009A726A">
        <w:t>, dana 4</w:t>
      </w:r>
      <w:r w:rsidR="00733052">
        <w:t>. travnja</w:t>
      </w:r>
      <w:r>
        <w:t xml:space="preserve"> 2017.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center"/>
      </w:pPr>
      <w:r>
        <w:t>r i j e š i o  j e</w:t>
      </w:r>
    </w:p>
    <w:p w:rsidRDefault="00295DB3" w:rsidP="00295DB3" w:rsidR="00295DB3">
      <w:pPr>
        <w:spacing w:after="0"/>
      </w:pPr>
    </w:p>
    <w:p w:rsidRDefault="00295DB3" w:rsidP="00295DB3" w:rsidR="00295DB3">
      <w:pPr>
        <w:spacing w:after="0"/>
      </w:pPr>
    </w:p>
    <w:p w:rsidRDefault="00295DB3" w:rsidP="00295DB3" w:rsidR="00295DB3">
      <w:pPr>
        <w:spacing w:after="0"/>
        <w:jc w:val="both"/>
      </w:pPr>
      <w:r>
        <w:t xml:space="preserve">  </w:t>
      </w:r>
      <w:r>
        <w:tab/>
        <w:t xml:space="preserve">I. Pozivaju se vjerovnici dužnika INTERCARGO TRANSPORT d.o.o., OIB: 41259773329 sa sjedištem u Varaždinska 133, 42202 </w:t>
      </w:r>
      <w:proofErr w:type="spellStart"/>
      <w:r>
        <w:t>Zbelava</w:t>
      </w:r>
      <w:proofErr w:type="spellEnd"/>
      <w:r>
        <w:t xml:space="preserve"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St-792/16.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INTERCARGO TRANSPORT d.o.o., OIB: 41259773329 sa sjedištem u Varaždinska 133, 42202 </w:t>
      </w:r>
      <w:proofErr w:type="spellStart"/>
      <w:r>
        <w:t>Zbelava</w:t>
      </w:r>
      <w:proofErr w:type="spellEnd"/>
      <w:r>
        <w:t xml:space="preserve">.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>III. Ovo rješenje objavit će se na e-oglasnoj ploči suda.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center"/>
      </w:pPr>
      <w:r>
        <w:t>Obrazloženje</w:t>
      </w:r>
    </w:p>
    <w:p w:rsidRDefault="00295DB3" w:rsidP="00295DB3" w:rsidR="00295DB3">
      <w:pPr>
        <w:spacing w:after="0"/>
        <w:jc w:val="both"/>
      </w:pPr>
      <w:r>
        <w:tab/>
      </w:r>
    </w:p>
    <w:p w:rsidRDefault="00295DB3" w:rsidP="00295DB3" w:rsidR="00295DB3">
      <w:pPr>
        <w:spacing w:after="0"/>
        <w:jc w:val="both"/>
      </w:pPr>
      <w:r>
        <w:tab/>
        <w:t>Predlagatelj je 20. svibnja 2016. podnio ovome sudu prijedlog za otvaranje stečajnog postupka nad dužnikom, navodeći da dužnik na dan  1. rujna 2015. ima evidentirane neizvršene osnove za plaćanje u ukupnom iznosu od 208.647,14 kn.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lastRenderedPageBreak/>
        <w:tab/>
        <w:t>Rješenjem ovog suda poslovni broj 2 St-792/16-6 od 14. veljače 2017. pokrenut je prethodni postupak radi utvrđivanja uvjeta za otvaranje stečajnog postupka.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9A726A" w:rsidP="00295DB3" w:rsidR="00295DB3">
      <w:pPr>
        <w:spacing w:after="0"/>
        <w:jc w:val="center"/>
      </w:pPr>
      <w:r>
        <w:t>U Varaždinu, 4</w:t>
      </w:r>
      <w:r w:rsidR="00295DB3">
        <w:t>. travnja 2017.</w:t>
      </w:r>
    </w:p>
    <w:p w:rsidRDefault="00295DB3" w:rsidP="00295DB3" w:rsidR="00295DB3">
      <w:pPr>
        <w:spacing w:after="0"/>
      </w:pPr>
      <w:r>
        <w:t xml:space="preserve">                                                                                                       </w:t>
      </w:r>
    </w:p>
    <w:p w:rsidRDefault="00295DB3" w:rsidP="00295DB3" w:rsidR="00295D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7A0E">
        <w:t xml:space="preserve">    </w:t>
      </w:r>
      <w:r>
        <w:t>Sutkinja</w:t>
      </w:r>
    </w:p>
    <w:p w:rsidRDefault="00295DB3" w:rsidP="00295DB3" w:rsidR="00295DB3">
      <w:pPr>
        <w:spacing w:after="0"/>
        <w:jc w:val="both"/>
      </w:pPr>
    </w:p>
    <w:p w:rsidRDefault="000B7A0E" w:rsidP="00295DB3" w:rsidR="00295D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</w:t>
      </w:r>
      <w:r w:rsidR="0059778E">
        <w:t>, v.r.</w:t>
      </w:r>
      <w:bookmarkStart w:name="_GoBack" w:id="0"/>
      <w:bookmarkEnd w:id="0"/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</w:pPr>
    </w:p>
    <w:p w:rsidRDefault="00295DB3" w:rsidP="00295DB3" w:rsidR="00295DB3">
      <w:pPr>
        <w:spacing w:after="0"/>
      </w:pPr>
      <w:r>
        <w:t xml:space="preserve">                                                                                               </w:t>
      </w:r>
    </w:p>
    <w:p w:rsidRDefault="00295DB3" w:rsidP="00295DB3" w:rsidR="00295DB3">
      <w:pPr>
        <w:spacing w:after="0"/>
      </w:pPr>
      <w:r>
        <w:t>UPUTA O PRAVNOM LIJEKU:</w:t>
      </w:r>
    </w:p>
    <w:p w:rsidRDefault="00295DB3" w:rsidP="00295DB3" w:rsidR="00295DB3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</w:p>
    <w:p w:rsidRDefault="00295DB3" w:rsidP="00295DB3" w:rsidR="00295DB3">
      <w:pPr>
        <w:spacing w:after="0"/>
        <w:jc w:val="both"/>
      </w:pPr>
      <w:r>
        <w:t>DNA:</w:t>
      </w:r>
    </w:p>
    <w:p w:rsidRDefault="00295DB3" w:rsidP="00295DB3" w:rsidR="00AE649C" w:rsidRPr="00B76F3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A64" w:rsidP="00537B78" w:rsidR="00546A64">
      <w:r>
        <w:separator/>
      </w:r>
    </w:p>
  </w:endnote>
  <w:endnote w:id="0" w:type="continuationSeparator">
    <w:p w:rsidRDefault="00546A64" w:rsidP="00537B78" w:rsidR="0054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A64" w:rsidP="00537B78" w:rsidR="00546A64">
      <w:r>
        <w:separator/>
      </w:r>
    </w:p>
  </w:footnote>
  <w:footnote w:id="0" w:type="continuationSeparator">
    <w:p w:rsidRDefault="00546A64" w:rsidP="00537B78" w:rsidR="00546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DB3" w:rsidR="008333A9">
    <w:pPr>
      <w:pStyle w:val="Zaglavlje"/>
    </w:pPr>
    <w:r>
      <w:rPr>
        <w:rStyle w:val="PozadinaSvijetloCrvena"/>
        <w:shd w:fill="auto" w:color="auto" w:val="clear"/>
      </w:rPr>
      <w:t>Poslovni broj: 2 St-792/16-10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A0E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DB3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8EF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5D0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A6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78E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05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26A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St-792/2016-10</izvorni_sadrzaj>
    <derivirana_varijabla naziv="DomainObject.Oznaka_1">St-792/2016-10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INTERCARGO TRANSPORT društvo s ograničenom odgovornošću za prijevoz i usluge u transportu zastupanog po punomoćniku Goran Jakopic</izvorni_sadrzaj>
    <derivirana_varijabla naziv="DomainObject.Predmet.ProtustrankaFormated_1">  INTERCARGO TRANSPORT društvo s ograničenom odgovornošću za prijevoz i usluge u transportu zastupanog po punomoćniku Goran Jakopic</derivirana_varijabla>
  </DomainObject.Predmet.ProtustrankaFormated>
  <DomainObject.Predmet.ProtustrankaFormatedOIB>
    <izvorni_sadrzaj>  INTERCARGO TRANSPORT društvo s ograničenom odgovornošću za prijevoz i usluge u transportu, OIB 41259773329 zastupanog po punomoćniku Goran Jakopic</izvorni_sadrzaj>
    <derivirana_varijabla naziv="DomainObject.Predmet.ProtustrankaFormatedOIB_1">  INTERCARGO TRANSPORT društvo s ograničenom odgovornošću za prijevoz i usluge u transportu, OIB 41259773329 zastupanog po punomoćniku Goran Jakopic</derivirana_varijabla>
  </DomainObject.Predmet.ProtustrankaFormatedOIB>
  <DomainObject.Predmet.ProtustrankaFormatedWithAdress>
    <izvorni_sadrzaj> INTERCARGO TRANSPORT društvo s ograničenom odgovornošću za prijevoz i usluge u transportu, Varaždinska 133, 42202 Zbelava zastupanog po punomoćniku Goran Jakopic</izvorni_sadrzaj>
    <derivirana_varijabla naziv="DomainObject.Predmet.ProtustrankaFormatedWithAdress_1"> INTERCARGO TRANSPORT društvo s ograničenom odgovornošću za prijevoz i usluge u transportu, Varaždinska 133, 42202 Zbelava zastupanog po punomoćniku Goran Jakopic</derivirana_varijabla>
  </DomainObject.Predmet.ProtustrankaFormatedWithAdress>
  <DomainObject.Predmet.ProtustrankaFormatedWithAdressOIB>
    <izvorni_sadrzaj> INTERCARGO TRANSPORT društvo s ograničenom odgovornošću za prijevoz i usluge u transportu, OIB 41259773329, Varaždinska 133, 42202 Zbelava zastupanog po punomoćniku Goran Jakopic</izvorni_sadrzaj>
    <derivirana_varijabla naziv="DomainObject.Predmet.ProtustrankaFormatedWithAdressOIB_1"> INTERCARGO TRANSPORT društvo s ograničenom odgovornošću za prijevoz i usluge u transportu, OIB 41259773329, Varaždinska 133, 42202 Zbelava zastupanog po punomoćniku Goran Jakopic</derivirana_varijabla>
  </DomainObject.Predmet.ProtustrankaFormatedWithAdressOIB>
  <DomainObject.Predmet.ProtustrankaWithAdress>
    <izvorni_sadrzaj>INTERCARGO TRANSPORT društvo s ograničenom odgovornošću za prijevoz i usluge u transportu Varaždinska 133, 42202 Zbelava</izvorni_sadrzaj>
    <derivirana_varijabla naziv="DomainObject.Predmet.ProtustrankaWithAdress_1">INTERCARGO TRANSPORT društvo s ograničenom odgovornošću za prijevoz i usluge u transportu Varaždinska 133, 42202 Zbelava</derivirana_varijabla>
  </DomainObject.Predmet.ProtustrankaWithAdress>
  <DomainObject.Predmet.ProtustrankaWithAdressOIB>
    <izvorni_sadrzaj>INTERCARGO TRANSPORT društvo s ograničenom odgovornošću za prijevoz i usluge u transportu, OIB 41259773329, Varaždinska 133, 42202 Zbelava</izvorni_sadrzaj>
    <derivirana_varijabla naziv="DomainObject.Predmet.ProtustrankaWithAdressOIB_1">INTERCARGO TRANSPORT društvo s ograničenom odgovornošću za prijevoz i usluge u transportu, OIB 41259773329, Varaždinska 133, 42202 Zbelava</derivirana_varijabla>
  </DomainObject.Predmet.ProtustrankaWithAdressOIB>
  <DomainObject.Predmet.ProtustrankaNazivFormated>
    <izvorni_sadrzaj>INTERCARGO TRANSPORT društvo s ograničenom odgovornošću za prijevoz i usluge u transportu</izvorni_sadrzaj>
    <derivirana_varijabla naziv="DomainObject.Predmet.ProtustrankaNazivFormated_1">INTERCARGO TRANSPORT društvo s ograničenom odgovornošću za prijevoz i usluge u transportu</derivirana_varijabla>
  </DomainObject.Predmet.ProtustrankaNazivFormated>
  <DomainObject.Predmet.ProtustrankaNazivFormatedOIB>
    <izvorni_sadrzaj>INTERCARGO TRANSPORT društvo s ograničenom odgovornošću za prijevoz i usluge u transportu, OIB 41259773329</izvorni_sadrzaj>
    <derivirana_varijabla naziv="DomainObject.Predmet.ProtustrankaNazivFormatedOIB_1">INTERCARGO TRANSPORT društvo s ograničenom odgovornošću za prijevoz i usluge u transportu, OIB 41259773329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braće Radić 2, 42000 Varaždin</izvorni_sadrzaj>
    <derivirana_varijabla naziv="DomainObject.Predmet.StrankaFormatedWithAdress_1"> Financijska agencija - Podružnica Varaždin, Ul. braće Radić 2, 42000 Varaždin</derivirana_varijabla>
  </DomainObject.Predmet.StrankaFormatedWithAdress>
  <DomainObject.Predmet.StrankaFormatedWithAdressOIB>
    <izvorni_sadrzaj> Financijska agencija - Podružnica Varaždin, OIB 85821130368, Ul. braće Radić 2, 42000 Varaždin</izvorni_sadrzaj>
    <derivirana_varijabla naziv="DomainObject.Predmet.StrankaFormatedWithAdressOIB_1"> Financijska agencija - Podružnica Varaždin, OIB 85821130368, Ul. braće Radić 2, 42000 Varaždin</derivirana_varijabla>
  </DomainObject.Predmet.StrankaFormatedWithAdressOIB>
  <DomainObject.Predmet.StrankaWithAdress>
    <izvorni_sadrzaj>Financijska agencija - Podružnica Varaždin Ul. braće Radić 2,42000 Varaždin</izvorni_sadrzaj>
    <derivirana_varijabla naziv="DomainObject.Predmet.StrankaWithAdress_1">Financijska agencija - Podružnica Varaždin Ul. braće Radić 2,42000 Varaždin</derivirana_varijabla>
  </DomainObject.Predmet.StrankaWithAdress>
  <DomainObject.Predmet.StrankaWithAdressOIB>
    <izvorni_sadrzaj>Financijska agencija - Podružnica Varaždin, OIB 85821130368, Ul. braće Radić 2,42000 Varaždin</izvorni_sadrzaj>
    <derivirana_varijabla naziv="DomainObject.Predmet.StrankaWithAdressOIB_1">Financijska agencija - Podružnica Varaždin, OIB 85821130368, Ul. braće Radić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208647.14</izvorni_sadrzaj>
    <derivirana_varijabla naziv="DomainObject.Predmet.TrenutnaVrijednost_1">208647.14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braće Radić 2, 42000 Varaždin</item>
    </izvorni_sadrzaj>
    <derivirana_varijabla naziv="DomainObject.Predmet.StrankaListFormatedWithAdress_1">
      <item>Financijska agencija - Podružnica Varaždin, Ul. braće Radić 2, 42000 Varaždin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</izvorni_sadrzaj>
    <derivirana_varijabla naziv="DomainObject.Predmet.StrankaListFormatedWithAdressOIB_1">
      <item>Financijska agencija - Podružnica Varaždin, OIB 85821130368, Ul. braće Radić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INTERCARGO TRANSPORT društvo s ograničenom odgovornošću za prijevoz i usluge u transportu zastupanog po punomoćniku Goran Jakopic</item>
    </izvorni_sadrzaj>
    <derivirana_varijabla naziv="DomainObject.Predmet.ProtuStrankaListFormated_1">
      <item>INTERCARGO TRANSPORT društvo s ograničenom odgovornošću za prijevoz i usluge u transportu zastupanog po punomoćniku Goran Jakopic</item>
    </derivirana_varijabla>
  </DomainObject.Predmet.ProtuStrankaListFormated>
  <DomainObject.Predmet.ProtuStrankaListFormatedOIB>
    <izvorni_sadrzaj>
      <item>INTERCARGO TRANSPORT društvo s ograničenom odgovornošću za prijevoz i usluge u transportu, OIB 41259773329 zastupanog po punomoćniku Goran Jakopic</item>
    </izvorni_sadrzaj>
    <derivirana_varijabla naziv="DomainObject.Predmet.ProtuStrankaListFormatedOIB_1">
      <item>INTERCARGO TRANSPORT društvo s ograničenom odgovornošću za prijevoz i usluge u transportu, OIB 41259773329 zastupanog po punomoćniku Goran Jakopic</item>
    </derivirana_varijabla>
  </DomainObject.Predmet.ProtuStrankaListFormatedOIB>
  <DomainObject.Predmet.ProtuStrankaListFormatedWithAdress>
    <izvorni_sadrzaj>
      <item>INTERCARGO TRANSPORT društvo s ograničenom odgovornošću za prijevoz i usluge u transportu, Varaždinska 133, 42202 Zbelava zastupanog po punomoćniku Goran Jakopic</item>
    </izvorni_sadrzaj>
    <derivirana_varijabla naziv="DomainObject.Predmet.ProtuStrankaListFormatedWithAdress_1">
      <item>INTERCARGO TRANSPORT društvo s ograničenom odgovornošću za prijevoz i usluge u transportu, Varaždinska 133, 42202 Zbelava zastupanog po punomoćniku Goran Jakopic</item>
    </derivirana_varijabla>
  </DomainObject.Predmet.ProtuStrankaListFormatedWithAdress>
  <DomainObject.Predmet.ProtuStrankaListFormatedWithAdressOIB>
    <izvorni_sadrzaj>
      <item>INTERCARGO TRANSPORT društvo s ograničenom odgovornošću za prijevoz i usluge u transportu, OIB 41259773329, Varaždinska 133, 42202 Zbelava zastupanog po punomoćniku Goran Jakopic</item>
    </izvorni_sadrzaj>
    <derivirana_varijabla naziv="DomainObject.Predmet.ProtuStrankaListFormatedWithAdressOIB_1">
      <item>INTERCARGO TRANSPORT društvo s ograničenom odgovornošću za prijevoz i usluge u transportu, OIB 41259773329, Varaždinska 133, 42202 Zbelava zastupanog po punomoćniku Goran Jakopic</item>
    </derivirana_varijabla>
  </DomainObject.Predmet.ProtuStrankaListFormatedWithAdressOIB>
  <DomainObject.Predmet.ProtuStrankaListNazivFormated>
    <izvorni_sadrzaj>
      <item>INTERCARGO TRANSPORT društvo s ograničenom odgovornošću za prijevoz i usluge u transportu</item>
    </izvorni_sadrzaj>
    <derivirana_varijabla naziv="DomainObject.Predmet.ProtuStrankaListNazivFormated_1">
      <item>INTERCARGO TRANSPORT društvo s ograničenom odgovornošću za prijevoz i usluge u transportu</item>
    </derivirana_varijabla>
  </DomainObject.Predmet.ProtuStrankaListNazivFormated>
  <DomainObject.Predmet.ProtuStrankaListNazivFormatedOIB>
    <izvorni_sadrzaj>
      <item>INTERCARGO TRANSPORT društvo s ograničenom odgovornošću za prijevoz i usluge u transportu, OIB 41259773329</item>
    </izvorni_sadrzaj>
    <derivirana_varijabla naziv="DomainObject.Predmet.ProtuStrankaListNazivFormatedOIB_1">
      <item>INTERCARGO TRANSPORT društvo s ograničenom odgovornošću za prijevoz i usluge u transportu, OIB 41259773329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Varaždin</item>
      <item>Goran Jakopic punomoćnik sudionika u postupku INTERCARGO TRANSPORT društvo s ograničenom odgovornošću za prijevoz i usluge u transportu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Varaždin</item>
      <item>Goran Jakopic punomoćnik sudionika u postupku INTERCARGO TRANSPORT društvo s ograničenom odgovornošću za prijevoz i usluge u transportu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Varaždin</item>
      <item>Goran Jakopic, OIB 10869844437 punomoćnik sudionika u postupku INTERCARGO TRANSPORT društvo s ograničenom odgovornošću za prijevoz i usluge u transportu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Varaždin</item>
      <item>Goran Jakopic, OIB 10869844437 punomoćnik sudionika u postupku INTERCARGO TRANSPORT društvo s ograničenom odgovornošću za prijevoz i usluge u transportu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Leštakovec 155, 42203 Leštakovec punomoćnik sudionika u postupku INTERCARGO TRANSPORT društvo s ograničenom odgovornošću za prijevoz i usluge u transportu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Leštakovec 155, 42203 Leštakovec punomoćnik sudionika u postupku INTERCARGO TRANSPORT društvo s ograničenom odgovornošću za prijevoz i usluge u transportu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OIB 10869844437, Leštakovec 155, 42203 Leštakovec punomoćnik sudionika u postupku INTERCARGO TRANSPORT društvo s ograničenom odgovornošću za prijevoz i usluge u transportu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OIB 10869844437, Leštakovec 155, 42203 Leštakovec punomoćnik sudionika u postupku INTERCARGO TRANSPORT društvo s ograničenom odgovornošću za prijevoz i usluge u transportu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Varaždin</item>
      <item>Goran Jakopic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Varaždin</item>
      <item>Goran Jakopic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Varaždin</item>
      <item>Goran Jakopic, OIB 10869844437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Varaždin</item>
      <item>Goran Jakopic, OIB 10869844437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St-792/2016-10</izvorni_sadrzaj>
    <derivirana_varijabla naziv="DomainObject.PoslovniBrojDokumenta_1">St-792/2016-10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INTERCARGO TRANSPORT društvo s ograničenom odgovornošću za prijevoz i usluge u transportu</izvorni_sadrzaj>
    <derivirana_varijabla naziv="DomainObject.Predmet.ProtustrankaIDrugi_1">INTERCARGO TRANSPORT društvo s ograničenom odgovornošću za prijevoz i usluge u transportu</derivirana_varijabla>
  </DomainObject.Predmet.ProtustrankaIDrugi>
  <DomainObject.Predmet.StrankaIDrugiAdressOIB>
    <izvorni_sadrzaj>Financijska agencija - Podružnica Varaždin, OIB 85821130368, Ul. braće Radić 2, 42000 Varaždin</izvorni_sadrzaj>
    <derivirana_varijabla naziv="DomainObject.Predmet.StrankaIDrugiAdressOIB_1">Financijska agencija - Podružnica Varaždin, OIB 85821130368, Ul. braće Radić 2, 42000 Varaždin</derivirana_varijabla>
  </DomainObject.Predmet.StrankaIDrugiAdressOIB>
  <DomainObject.Predmet.ProtustrankaIDrugiAdressOIB>
    <izvorni_sadrzaj>INTERCARGO TRANSPORT društvo s ograničenom odgovornošću za prijevoz i usluge u transportu, OIB 41259773329, Varaždinska 133, 42202 Zbelava</izvorni_sadrzaj>
    <derivirana_varijabla naziv="DomainObject.Predmet.ProtustrankaIDrugiAdressOIB_1">INTERCARGO TRANSPORT društvo s ograničenom odgovornošću za prijevoz i usluge u transportu, OIB 41259773329, Varaždinska 133,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INTERCARGO TRANSPORT društvo s ograničenom odgovornošću za prijevoz i usluge u transportu</item>
      <item>Sudski registar TS u Varaždinu</item>
      <item>Županijsko državno odvjetništvo u Varaždinu</item>
      <item>Porezna uprava - Područni ured sjeverna Hrvatska, Ispostava Varaždin</item>
      <item>Goran Jakopic</item>
    </izvorni_sadrzaj>
    <derivirana_varijabla naziv="DomainObject.Predmet.SudioniciListNaziv_1">
      <item>Financijska agencija - Podružnica Varaždin</item>
      <item>INTERCARGO TRANSPORT društvo s ograničenom odgovornošću za prijevoz i usluge u transportu</item>
      <item>Sudski registar TS u Varaždinu</item>
      <item>Županijsko državno odvjetništvo u Varaždinu</item>
      <item>Porezna uprava - Područni ured sjeverna Hrvatska, Ispostava Varaždin</item>
      <item>Goran Jakopic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INTERCARGO TRANSPORT društvo s ograničenom odgovornošću za prijevoz i usluge u transportu, OIB 41259773329, Varaždinska 133,42202 Zbelava</item>
      <item>Sudski registar TS u Varaždinu, Ul. braće Radić 2,42000 Varaždin</item>
      <item>Županijsko državno odvjetništvo u Varaždinu, Ul. braće Radić 2,42000 Varaždin</item>
      <item>Porezna uprava - Područni ured sjeverna Hrvatska, Ispostava Varaždin, Graberje 1,42000 Varaždin</item>
      <item>Goran Jakopic, OIB 10869844437, Leštakovec 155,42203 Leštakovec</item>
    </izvorni_sadrzaj>
    <derivirana_varijabla naziv="DomainObject.Predmet.SudioniciListAdressOIB_1">
      <item>Financijska agencija - Podružnica Varaždin, OIB 85821130368, Ul. braće Radić 2,42000 Varaždin</item>
      <item>INTERCARGO TRANSPORT društvo s ograničenom odgovornošću za prijevoz i usluge u transportu, OIB 41259773329, Varaždinska 133,42202 Zbelava</item>
      <item>Sudski registar TS u Varaždinu, Ul. braće Radić 2,42000 Varaždin</item>
      <item>Županijsko državno odvjetništvo u Varaždinu, Ul. braće Radić 2,42000 Varaždin</item>
      <item>Porezna uprava - Područni ured sjeverna Hrvatska, Ispostava Varaždin, Graberje 1,42000 Varaždin</item>
      <item>Goran Jakopic, OIB 10869844437, Leštakovec 155,42203 Leštakovec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5C401-61EB-4EB1-827B-56E525FB9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2829</properties:Characters>
  <properties:Lines>86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2017-04-04T07:34:00Z</cp:lastPrinted>
  <dcterms:modified xmlns:xsi="http://www.w3.org/2001/XMLSchema-instance" xsi:type="dcterms:W3CDTF">2017-04-04T07:34:00Z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