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c4f2" w14:paraId="c8ac4f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FE6710">
        <w:rPr>
          <w:rStyle w:val="Naglaeno"/>
          <w:b w:val="false"/>
        </w:rPr>
        <w:t>3</w:t>
      </w:r>
      <w:r w:rsidR="00AF77AE">
        <w:rPr>
          <w:rStyle w:val="Naglaeno"/>
          <w:b w:val="false"/>
        </w:rPr>
        <w:t>71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AF77AE" w:rsidRPr="00AF77AE">
        <w:t>FLORI-K j.d.o.o. za proizvodnju, trgovinu i promet, Osijek, Zmaj Jove Jovanovića 9, MBS 030152259, OIB: 27734872799</w:t>
      </w:r>
      <w:r w:rsidR="0033522A">
        <w:t>,</w:t>
      </w:r>
      <w:r>
        <w:t xml:space="preserve"> dana </w:t>
      </w:r>
      <w:r w:rsidR="00AF77AE">
        <w:t>12</w:t>
      </w:r>
      <w:r>
        <w:t xml:space="preserve">. </w:t>
      </w:r>
      <w:r w:rsidR="00AF77AE">
        <w:t>svib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F77AE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F77AE" w:rsidRPr="00AF77AE">
        <w:t>FLORI-K j.d.o.o. za proizvodnju, trgovinu i promet, Osijek, Zmaj Jove Jovanovića 9, MBS 030152259, OIB: 27734872799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C131B8">
        <w:t>Domagoj Repač, Zagreb, Đorđićeva 24</w:t>
      </w:r>
      <w:r w:rsidR="00C13047" w:rsidRPr="00C13047">
        <w:t xml:space="preserve">, OIB </w:t>
      </w:r>
      <w:r w:rsidR="00C131B8">
        <w:t>24977406612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F77AE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F77AE" w:rsidRPr="00AF77AE">
        <w:t>FLORI-K j.d.o.o. za proizvodnju, trgovinu i promet, Osijek, Zmaj Jove Jovanovića 9, MBS 030152259, OIB: 27734872799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C131B8">
        <w:t>2</w:t>
      </w:r>
      <w:r w:rsidR="006737EE">
        <w:t>7</w:t>
      </w:r>
      <w:r>
        <w:t>.</w:t>
      </w:r>
      <w:r w:rsidR="0071699D">
        <w:t>0</w:t>
      </w:r>
      <w:r w:rsidR="006737EE">
        <w:t>2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C131B8" w:rsidRPr="00C131B8">
        <w:t>FLORI-K j.d.o.o. za proizvodnju, trgovinu i promet, Osijek, Zmaj Jove Jovanovića 9, MBS 030152259, OIB: 27734872799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E1026E">
        <w:t>1</w:t>
      </w:r>
      <w:r>
        <w:t>.</w:t>
      </w:r>
      <w:r w:rsidR="009A2AC3">
        <w:t>0</w:t>
      </w:r>
      <w:r w:rsidR="00E1026E">
        <w:t>3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FF253A">
        <w:t>3</w:t>
      </w:r>
      <w:r w:rsidR="00E1026E">
        <w:t>71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E1026E">
        <w:t>1</w:t>
      </w:r>
      <w:r w:rsidR="00FF253A">
        <w:t>2</w:t>
      </w:r>
      <w:r>
        <w:t xml:space="preserve">. </w:t>
      </w:r>
      <w:r w:rsidR="00E1026E">
        <w:t>svib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E1026E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E1026E" w:rsidRPr="00E1026E">
        <w:t>Florent Kabashaj, Osijek, Zmaj Jove Jovanovića 9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E1026E">
        <w:t>5</w:t>
      </w:r>
      <w:r>
        <w:t>.</w:t>
      </w:r>
      <w:r w:rsidR="00E1026E">
        <w:t>7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77A1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2636B9" w:rsidRPr="002636B9">
      <w:rPr>
        <w:rStyle w:val="Naglaeno"/>
        <w:b w:val="false"/>
      </w:rPr>
      <w:t>14 St-</w:t>
    </w:r>
    <w:r w:rsidR="00FE6710">
      <w:rPr>
        <w:rStyle w:val="Naglaeno"/>
        <w:b w:val="false"/>
      </w:rPr>
      <w:t>3</w:t>
    </w:r>
    <w:r w:rsidR="00AF77AE">
      <w:rPr>
        <w:rStyle w:val="Naglaeno"/>
        <w:b w:val="false"/>
      </w:rPr>
      <w:t>71</w:t>
    </w:r>
    <w:r w:rsidR="002636B9" w:rsidRPr="002636B9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B77A1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AF77A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131B8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026E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77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77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7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7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77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77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7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7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FLORI-K j.d.o.o. za proizvodnju, trgovinu i promet</izvorni_sadrzaj>
    <derivirana_varijabla naziv="DomainObject.Predmet.ProtustrankaFormated_1">  FLORI-K j.d.o.o. za proizvodnju, trgovinu i promet</derivirana_varijabla>
  </DomainObject.Predmet.ProtustrankaFormated>
  <DomainObject.Predmet.ProtustrankaFormatedOIB>
    <izvorni_sadrzaj>  FLORI-K j.d.o.o. za proizvodnju, trgovinu i promet, OIB 27734872799</izvorni_sadrzaj>
    <derivirana_varijabla naziv="DomainObject.Predmet.ProtustrankaFormatedOIB_1">  FLORI-K j.d.o.o. za proizvodnju, trgovinu i promet, OIB 27734872799</derivirana_varijabla>
  </DomainObject.Predmet.ProtustrankaFormatedOIB>
  <DomainObject.Predmet.ProtustrankaFormatedWithAdress>
    <izvorni_sadrzaj> FLORI-K j.d.o.o. za proizvodnju, trgovinu i promet, Zmaj Jove Jovanovića 9, 31000 Osijek</izvorni_sadrzaj>
    <derivirana_varijabla naziv="DomainObject.Predmet.ProtustrankaFormatedWithAdress_1"> FLORI-K j.d.o.o. za proizvodnju, trgovinu i promet, Zmaj Jove Jovanovića 9, 31000 Osijek</derivirana_varijabla>
  </DomainObject.Predmet.ProtustrankaFormatedWithAdress>
  <DomainObject.Predmet.ProtustrankaFormatedWithAdressOIB>
    <izvorni_sadrzaj> FLORI-K j.d.o.o. za proizvodnju, trgovinu i promet, OIB 27734872799, Zmaj Jove Jovanovića 9, 31000 Osijek</izvorni_sadrzaj>
    <derivirana_varijabla naziv="DomainObject.Predmet.ProtustrankaFormatedWithAdressOIB_1"> FLORI-K j.d.o.o. za proizvodnju, trgovinu i promet, OIB 27734872799, Zmaj Jove Jovanovića 9, 31000 Osijek</derivirana_varijabla>
  </DomainObject.Predmet.ProtustrankaFormatedWithAdressOIB>
  <DomainObject.Predmet.ProtustrankaWithAdress>
    <izvorni_sadrzaj>FLORI-K j.d.o.o. za proizvodnju, trgovinu i promet Zmaj Jove Jovanovića 9, 31000 Osijek</izvorni_sadrzaj>
    <derivirana_varijabla naziv="DomainObject.Predmet.ProtustrankaWithAdress_1">FLORI-K j.d.o.o. za proizvodnju, trgovinu i promet Zmaj Jove Jovanovića 9, 31000 Osijek</derivirana_varijabla>
  </DomainObject.Predmet.ProtustrankaWithAdress>
  <DomainObject.Predmet.ProtustrankaWithAdressOIB>
    <izvorni_sadrzaj>FLORI-K j.d.o.o. za proizvodnju, trgovinu i promet, OIB 27734872799, Zmaj Jove Jovanovića 9, 31000 Osijek</izvorni_sadrzaj>
    <derivirana_varijabla naziv="DomainObject.Predmet.ProtustrankaWithAdressOIB_1">FLORI-K j.d.o.o. za proizvodnju, trgovinu i promet, OIB 27734872799, Zmaj Jove Jovanovića 9, 31000 Osijek</derivirana_varijabla>
  </DomainObject.Predmet.ProtustrankaWithAdressOIB>
  <DomainObject.Predmet.ProtustrankaNazivFormated>
    <izvorni_sadrzaj>FLORI-K j.d.o.o. za proizvodnju, trgovinu i promet</izvorni_sadrzaj>
    <derivirana_varijabla naziv="DomainObject.Predmet.ProtustrankaNazivFormated_1">FLORI-K j.d.o.o. za proizvodnju, trgovinu i promet</derivirana_varijabla>
  </DomainObject.Predmet.ProtustrankaNazivFormated>
  <DomainObject.Predmet.ProtustrankaNazivFormatedOIB>
    <izvorni_sadrzaj>FLORI-K j.d.o.o. za proizvodnju, trgovinu i promet, OIB 27734872799</izvorni_sadrzaj>
    <derivirana_varijabla naziv="DomainObject.Predmet.ProtustrankaNazivFormatedOIB_1">FLORI-K j.d.o.o. za proizvodnju, trgovinu i promet, OIB 27734872799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FLORI-K j.d.o.o. za proizvodnju, trgovinu i promet</item>
    </izvorni_sadrzaj>
    <derivirana_varijabla naziv="DomainObject.Predmet.ProtuStrankaListFormated_1">
      <item>FLORI-K j.d.o.o. za proizvodnju, trgovinu i promet</item>
    </derivirana_varijabla>
  </DomainObject.Predmet.ProtuStrankaListFormated>
  <DomainObject.Predmet.ProtuStrankaListFormatedOIB>
    <izvorni_sadrzaj>
      <item>FLORI-K j.d.o.o. za proizvodnju, trgovinu i promet, OIB 27734872799</item>
    </izvorni_sadrzaj>
    <derivirana_varijabla naziv="DomainObject.Predmet.ProtuStrankaListFormatedOIB_1">
      <item>FLORI-K j.d.o.o. za proizvodnju, trgovinu i promet, OIB 27734872799</item>
    </derivirana_varijabla>
  </DomainObject.Predmet.ProtuStrankaListFormatedOIB>
  <DomainObject.Predmet.ProtuStrankaListFormatedWithAdress>
    <izvorni_sadrzaj>
      <item>FLORI-K j.d.o.o. za proizvodnju, trgovinu i promet, Zmaj Jove Jovanovića 9, 31000 Osijek</item>
    </izvorni_sadrzaj>
    <derivirana_varijabla naziv="DomainObject.Predmet.ProtuStrankaListFormatedWithAdress_1">
      <item>FLORI-K j.d.o.o. za proizvodnju, trgovinu i promet, Zmaj Jove Jovanovića 9, 31000 Osijek</item>
    </derivirana_varijabla>
  </DomainObject.Predmet.ProtuStrankaListFormatedWithAdress>
  <DomainObject.Predmet.ProtuStrankaListFormatedWithAdressOIB>
    <izvorni_sadrzaj>
      <item>FLORI-K j.d.o.o. za proizvodnju, trgovinu i promet, OIB 27734872799, Zmaj Jove Jovanovića 9, 31000 Osijek</item>
    </izvorni_sadrzaj>
    <derivirana_varijabla naziv="DomainObject.Predmet.ProtuStrankaListFormatedWithAdressOIB_1">
      <item>FLORI-K j.d.o.o. za proizvodnju, trgovinu i promet, OIB 27734872799, Zmaj Jove Jovanovića 9, 31000 Osijek</item>
    </derivirana_varijabla>
  </DomainObject.Predmet.ProtuStrankaListFormatedWithAdressOIB>
  <DomainObject.Predmet.ProtuStrankaListNazivFormated>
    <izvorni_sadrzaj>
      <item>FLORI-K j.d.o.o. za proizvodnju, trgovinu i promet</item>
    </izvorni_sadrzaj>
    <derivirana_varijabla naziv="DomainObject.Predmet.ProtuStrankaListNazivFormated_1">
      <item>FLORI-K j.d.o.o. za proizvodnju, trgovinu i promet</item>
    </derivirana_varijabla>
  </DomainObject.Predmet.ProtuStrankaListNazivFormated>
  <DomainObject.Predmet.ProtuStrankaListNazivFormatedOIB>
    <izvorni_sadrzaj>
      <item>FLORI-K j.d.o.o. za proizvodnju, trgovinu i promet, OIB 27734872799</item>
    </izvorni_sadrzaj>
    <derivirana_varijabla naziv="DomainObject.Predmet.ProtuStrankaListNazivFormatedOIB_1">
      <item>FLORI-K j.d.o.o. za proizvodnju, trgovinu i promet, OIB 27734872799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FLORI-K j.d.o.o. za proizvodnju, trgovinu i promet</izvorni_sadrzaj>
    <derivirana_varijabla naziv="DomainObject.Predmet.ProtustrankaIDrugi_1">FLORI-K j.d.o.o. za proizvodnju, trgovinu i promet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FLORI-K j.d.o.o. za proizvodnju, trgovinu i promet, OIB 27734872799, Zmaj Jove Jovanovića 9, 31000 Osijek</izvorni_sadrzaj>
    <derivirana_varijabla naziv="DomainObject.Predmet.ProtustrankaIDrugiAdressOIB_1">FLORI-K j.d.o.o. za proizvodnju, trgovinu i promet, OIB 27734872799, Zmaj Jove Jovanovića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FLORI-K j.d.o.o. za proizvodnju, trgovinu i promet</item>
    </izvorni_sadrzaj>
    <derivirana_varijabla naziv="DomainObject.Predmet.SudioniciListNaziv_1">
      <item>FINA RC OSIJEK</item>
      <item>FLORI-K j.d.o.o. za proizvodnju, trgovinu i promet</item>
    </derivirana_varijabla>
  </DomainObject.Predmet.SudioniciListNaziv>
  <DomainObject.Predmet.SudioniciListAdressOIB>
    <izvorni_sadrzaj>
      <item>FINA RC OSIJEK, OIB 85821130368</item>
      <item>FLORI-K j.d.o.o. za proizvodnju, trgovinu i promet, OIB 27734872799, Zmaj Jove Jovanovića 9,31000 Osijek</item>
    </izvorni_sadrzaj>
    <derivirana_varijabla naziv="DomainObject.Predmet.SudioniciListAdressOIB_1">
      <item>FINA RC OSIJEK, OIB 85821130368</item>
      <item>FLORI-K j.d.o.o. za proizvodnju, trgovinu i promet, OIB 27734872799, Zmaj Jove Jovanovića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27734872799</item>
    </izvorni_sadrzaj>
    <derivirana_varijabla naziv="DomainObject.Predmet.SudioniciListNazivOIB_1">
      <item>, OIB 85821130368</item>
      <item>, OIB 27734872799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71641-EB65-4D3A-885D-07E88459B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2544</properties:Characters>
  <properties:Lines>88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2017-05-12T10:21:00Z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