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c340cc3" w14:textId="c340cc3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 xml:space="preserve">Zagreb, </w:t>
      </w:r>
      <w:proofErr w:type="spellStart"/>
      <w:r w:rsidRPr="009C5689" w:rsidR="00325398">
        <w:t>Amruševa</w:t>
      </w:r>
      <w:proofErr w:type="spellEnd"/>
      <w:r w:rsidRPr="009C5689" w:rsidR="00325398">
        <w:t xml:space="preserve"> 2/II</w:t>
      </w:r>
    </w:p>
    <w:p w:rsidRPr="009C5689" w:rsidR="00105807" w:rsidP="00325398" w:rsidRDefault="001058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371">
        <w:t>57. St-1743</w:t>
      </w:r>
      <w:r>
        <w:t>/2019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6E6B54">
        <w:t>1743</w:t>
      </w:r>
      <w:r w:rsidR="00347884">
        <w:t>/</w:t>
      </w:r>
      <w:r w:rsidR="00105807">
        <w:t>2019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6E6B54">
        <w:t>18</w:t>
      </w:r>
      <w:r w:rsidRPr="009C5689" w:rsidR="00AC4528">
        <w:t>.</w:t>
      </w:r>
      <w:r w:rsidRPr="009C5689" w:rsidR="00F8310C">
        <w:t xml:space="preserve"> </w:t>
      </w:r>
      <w:r w:rsidR="006E6B54">
        <w:t>listopada</w:t>
      </w:r>
      <w:r w:rsidR="00347884">
        <w:t xml:space="preserve"> 201</w:t>
      </w:r>
      <w:r w:rsidR="006E6B54">
        <w:t>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6E6B54">
        <w:t>AUTO MOTO SESVETE d.o.o., OIB: 42351164528</w:t>
      </w:r>
      <w:r w:rsidR="00015352">
        <w:t xml:space="preserve"> sa sjedištem u Roberta Frangeša Mihanovićeva 7, 10000 Zagreb</w:t>
      </w:r>
      <w:r w:rsidR="00014D0C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1821BB">
        <w:t xml:space="preserve">56.032,26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1821BB">
        <w:t>18</w:t>
      </w:r>
      <w:r w:rsidRPr="009C5689" w:rsidR="008155EE">
        <w:t>.</w:t>
      </w:r>
      <w:r w:rsidRPr="009C5689" w:rsidR="00F8310C">
        <w:t xml:space="preserve"> </w:t>
      </w:r>
      <w:r w:rsidR="001821BB">
        <w:t>listopada</w:t>
      </w:r>
      <w:r w:rsidR="0051490E">
        <w:t xml:space="preserve"> 201</w:t>
      </w:r>
      <w:r w:rsidR="001821BB">
        <w:t>9</w:t>
      </w:r>
      <w:r w:rsidRPr="009C5689" w:rsidR="00590AEF">
        <w:t>.</w:t>
      </w:r>
    </w:p>
    <w:p w:rsidRPr="009C5689" w:rsidR="00325398" w:rsidP="00325398" w:rsidRDefault="00325398"/>
    <w:p w:rsidRPr="009C5689" w:rsidR="00015352" w:rsidP="003A393C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="00F8310C" w:rsidP="00572798" w:rsidRDefault="00325398">
      <w:pPr>
        <w:jc w:val="right"/>
      </w:pPr>
      <w:r w:rsidRPr="009C5689">
        <w:t xml:space="preserve">     </w:t>
      </w:r>
      <w:r w:rsidR="001821BB">
        <w:t>Nelli Stipaničev</w:t>
      </w:r>
      <w:r w:rsidR="003A393C">
        <w:t>, v.r.</w:t>
      </w:r>
    </w:p>
    <w:p w:rsidR="003A393C" w:rsidP="00572798" w:rsidRDefault="003A393C">
      <w:pPr>
        <w:jc w:val="right"/>
      </w:pPr>
    </w:p>
    <w:p w:rsidRPr="003A393C" w:rsidR="003A393C" w:rsidP="00B33209" w:rsidRDefault="003A393C">
      <w:pPr>
        <w:jc w:val="right"/>
        <w:rPr>
          <w:sz w:val="23"/>
          <w:szCs w:val="23"/>
        </w:rPr>
      </w:pPr>
      <w:r w:rsidRPr="003A393C">
        <w:rPr>
          <w:sz w:val="23"/>
          <w:szCs w:val="23"/>
        </w:rPr>
        <w:t xml:space="preserve">Za točnost </w:t>
      </w:r>
      <w:proofErr w:type="spellStart"/>
      <w:r w:rsidRPr="003A393C">
        <w:rPr>
          <w:sz w:val="23"/>
          <w:szCs w:val="23"/>
        </w:rPr>
        <w:t>otpravka</w:t>
      </w:r>
      <w:proofErr w:type="spellEnd"/>
      <w:r w:rsidRPr="003A393C">
        <w:rPr>
          <w:sz w:val="23"/>
          <w:szCs w:val="23"/>
        </w:rPr>
        <w:t xml:space="preserve"> – ovlašteni službenik</w:t>
      </w:r>
    </w:p>
    <w:p w:rsidRPr="003A393C" w:rsidR="00F8310C" w:rsidP="003A393C" w:rsidRDefault="003A393C">
      <w:pPr>
        <w:jc w:val="right"/>
        <w:rPr>
          <w:sz w:val="23"/>
          <w:szCs w:val="23"/>
        </w:rPr>
      </w:pPr>
      <w:r w:rsidRPr="003A393C">
        <w:rPr>
          <w:sz w:val="23"/>
          <w:szCs w:val="23"/>
        </w:rPr>
        <w:t>Sara Draganjac</w:t>
      </w:r>
    </w:p>
    <w:p w:rsidRPr="009C5689" w:rsidR="00572798" w:rsidP="00F8310C" w:rsidRDefault="00F8310C">
      <w:r w:rsidRPr="009C5689">
        <w:t>DNA:</w:t>
      </w:r>
      <w:r w:rsidRPr="009C5689" w:rsidR="00572798">
        <w:t xml:space="preserve"> </w:t>
      </w:r>
    </w:p>
    <w:p w:rsidRPr="009C5689" w:rsidR="00F8310C" w:rsidP="00F8310C" w:rsidRDefault="00D50705">
      <w:r>
        <w:t>e- oglasna ploč</w:t>
      </w:r>
      <w:r w:rsidRPr="009C5689" w:rsidR="00F8310C">
        <w:t>a 45 dana</w:t>
      </w:r>
    </w:p>
    <w:sectPr w:rsidRPr="009C5689" w:rsidR="00F8310C" w:rsidSect="003A393C">
      <w:headerReference w:type="even" r:id="rId11"/>
      <w:headerReference w:type="defaul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07FB" w:rsidRDefault="00E407FB">
      <w:r>
        <w:separator/>
      </w:r>
    </w:p>
  </w:endnote>
  <w:endnote w:type="continuationSeparator" w:id="0">
    <w:p w:rsidR="00E407FB" w:rsidRDefault="00E407F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07FB" w:rsidRDefault="00E407FB">
      <w:r>
        <w:separator/>
      </w:r>
    </w:p>
  </w:footnote>
  <w:footnote w:type="continuationSeparator" w:id="0">
    <w:p w:rsidR="00E407FB" w:rsidRDefault="00E407F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393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15352"/>
    <w:rsid w:val="00105807"/>
    <w:rsid w:val="00114EAD"/>
    <w:rsid w:val="00146F7D"/>
    <w:rsid w:val="001766F1"/>
    <w:rsid w:val="001821B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F12D4"/>
    <w:rsid w:val="00325398"/>
    <w:rsid w:val="00347884"/>
    <w:rsid w:val="0038246E"/>
    <w:rsid w:val="003A393C"/>
    <w:rsid w:val="003D35F9"/>
    <w:rsid w:val="003E3A15"/>
    <w:rsid w:val="00413F4C"/>
    <w:rsid w:val="0042190D"/>
    <w:rsid w:val="00424F2B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E6B54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46371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407FB"/>
    <w:rsid w:val="00E7728A"/>
    <w:rsid w:val="00E7781B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A39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393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393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393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393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9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9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9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9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1743</izvorni_sadrzaj>
    <derivirana_varijabla naziv="DomainObject.Predmet.Broj_1">1743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St-1743/2019</izvorni_sadrzaj>
    <derivirana_varijabla naziv="DomainObject.Predmet.OznakaBroj_1">St-1743/2019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MOTO SESVETE d.o.o.</izvorni_sadrzaj>
    <derivirana_varijabla naziv="DomainObject.Predmet.ProtustrankaFormated_1">  AUTO MOTO SESVETE d.o.o.</derivirana_varijabla>
  </DomainObject.Predmet.ProtustrankaFormated>
  <DomainObject.Predmet.ProtustrankaFormatedOIB>
    <izvorni_sadrzaj>  AUTO MOTO SESVETE d.o.o., OIB 42351164528</izvorni_sadrzaj>
    <derivirana_varijabla naziv="DomainObject.Predmet.ProtustrankaFormatedOIB_1">  AUTO MOTO SESVETE d.o.o., OIB 42351164528</derivirana_varijabla>
  </DomainObject.Predmet.ProtustrankaFormatedOIB>
  <DomainObject.Predmet.ProtustrankaFormatedWithAdress>
    <izvorni_sadrzaj> AUTO MOTO SESVETE d.o.o., Roberta Frangeša Mihanovića 7, 10000 Zagreb</izvorni_sadrzaj>
    <derivirana_varijabla naziv="DomainObject.Predmet.ProtustrankaFormatedWithAdress_1"> AUTO MOTO SESVETE d.o.o., Roberta Frangeša Mihanovića 7, 10000 Zagreb</derivirana_varijabla>
  </DomainObject.Predmet.ProtustrankaFormatedWithAdress>
  <DomainObject.Predmet.ProtustrankaFormatedWithAdressOIB>
    <izvorni_sadrzaj> AUTO MOTO SESVETE d.o.o., OIB 42351164528, Roberta Frangeša Mihanovića 7, 10000 Zagreb</izvorni_sadrzaj>
    <derivirana_varijabla naziv="DomainObject.Predmet.ProtustrankaFormatedWithAdressOIB_1"> AUTO MOTO SESVETE d.o.o., OIB 42351164528, Roberta Frangeša Mihanovića 7, 10000 Zagreb</derivirana_varijabla>
  </DomainObject.Predmet.ProtustrankaFormatedWithAdressOIB>
  <DomainObject.Predmet.ProtustrankaWithAdress>
    <izvorni_sadrzaj>AUTO MOTO SESVETE d.o.o. Roberta Frangeša Mihanovića 7, 10000 Zagreb</izvorni_sadrzaj>
    <derivirana_varijabla naziv="DomainObject.Predmet.ProtustrankaWithAdress_1">AUTO MOTO SESVETE d.o.o. Roberta Frangeša Mihanovića 7, 10000 Zagreb</derivirana_varijabla>
  </DomainObject.Predmet.ProtustrankaWithAdress>
  <DomainObject.Predmet.ProtustrankaWithAdressOIB>
    <izvorni_sadrzaj>AUTO MOTO SESVETE d.o.o., OIB 42351164528, Roberta Frangeša Mihanovića 7, 10000 Zagreb</izvorni_sadrzaj>
    <derivirana_varijabla naziv="DomainObject.Predmet.ProtustrankaWithAdressOIB_1">AUTO MOTO SESVETE d.o.o., OIB 42351164528, Roberta Frangeša Mihanovića 7, 10000 Zagreb</derivirana_varijabla>
  </DomainObject.Predmet.ProtustrankaWithAdressOIB>
  <DomainObject.Predmet.ProtustrankaNazivFormated>
    <izvorni_sadrzaj>AUTO MOTO SESVETE d.o.o.</izvorni_sadrzaj>
    <derivirana_varijabla naziv="DomainObject.Predmet.ProtustrankaNazivFormated_1">AUTO MOTO SESVETE d.o.o.</derivirana_varijabla>
  </DomainObject.Predmet.ProtustrankaNazivFormated>
  <DomainObject.Predmet.ProtustrankaNazivFormatedOIB>
    <izvorni_sadrzaj>AUTO MOTO SESVETE d.o.o., OIB 42351164528</izvorni_sadrzaj>
    <derivirana_varijabla naziv="DomainObject.Predmet.ProtustrankaNazivFormatedOIB_1">AUTO MOTO SESVETE d.o.o., OIB 42351164528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MOTO SESVETE d.o.o.</item>
    </izvorni_sadrzaj>
    <derivirana_varijabla naziv="DomainObject.Predmet.ProtuStrankaListFormated_1">
      <item>AUTO MOTO SESVETE d.o.o.</item>
    </derivirana_varijabla>
  </DomainObject.Predmet.ProtuStrankaListFormated>
  <DomainObject.Predmet.ProtuStrankaListFormatedOIB>
    <izvorni_sadrzaj>
      <item>AUTO MOTO SESVETE d.o.o., OIB 42351164528</item>
    </izvorni_sadrzaj>
    <derivirana_varijabla naziv="DomainObject.Predmet.ProtuStrankaListFormatedOIB_1">
      <item>AUTO MOTO SESVETE d.o.o., OIB 42351164528</item>
    </derivirana_varijabla>
  </DomainObject.Predmet.ProtuStrankaListFormatedOIB>
  <DomainObject.Predmet.ProtuStrankaListFormatedWithAdress>
    <izvorni_sadrzaj>
      <item>AUTO MOTO SESVETE d.o.o., Roberta Frangeša Mihanovića 7, 10000 Zagreb</item>
    </izvorni_sadrzaj>
    <derivirana_varijabla naziv="DomainObject.Predmet.ProtuStrankaListFormatedWithAdress_1">
      <item>AUTO MOTO SESVETE d.o.o., Roberta Frangeša Mihanovića 7, 10000 Zagreb</item>
    </derivirana_varijabla>
  </DomainObject.Predmet.ProtuStrankaListFormatedWithAdress>
  <DomainObject.Predmet.ProtuStrankaListFormatedWithAdressOIB>
    <izvorni_sadrzaj>
      <item>AUTO MOTO SESVETE d.o.o., OIB 42351164528, Roberta Frangeša Mihanovića 7, 10000 Zagreb</item>
    </izvorni_sadrzaj>
    <derivirana_varijabla naziv="DomainObject.Predmet.ProtuStrankaListFormatedWithAdressOIB_1">
      <item>AUTO MOTO SESVETE d.o.o., OIB 42351164528, Roberta Frangeša Mihanovića 7, 10000 Zagreb</item>
    </derivirana_varijabla>
  </DomainObject.Predmet.ProtuStrankaListFormatedWithAdressOIB>
  <DomainObject.Predmet.ProtuStrankaListNazivFormated>
    <izvorni_sadrzaj>
      <item>AUTO MOTO SESVETE d.o.o.</item>
    </izvorni_sadrzaj>
    <derivirana_varijabla naziv="DomainObject.Predmet.ProtuStrankaListNazivFormated_1">
      <item>AUTO MOTO SESVETE d.o.o.</item>
    </derivirana_varijabla>
  </DomainObject.Predmet.ProtuStrankaListNazivFormated>
  <DomainObject.Predmet.ProtuStrankaListNazivFormatedOIB>
    <izvorni_sadrzaj>
      <item>AUTO MOTO SESVETE d.o.o., OIB 42351164528</item>
    </izvorni_sadrzaj>
    <derivirana_varijabla naziv="DomainObject.Predmet.ProtuStrankaListNazivFormatedOIB_1">
      <item>AUTO MOTO SESVETE d.o.o., OIB 42351164528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MOTO SESVETE d.o.o.</izvorni_sadrzaj>
    <derivirana_varijabla naziv="DomainObject.Predmet.ProtustrankaIDrugi_1">AUTO MOTO SESVETE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MOTO SESVETE d.o.o., OIB 42351164528, Roberta Frangeša Mihanovića 7, 10000 Zagreb</izvorni_sadrzaj>
    <derivirana_varijabla naziv="DomainObject.Predmet.ProtustrankaIDrugiAdressOIB_1">AUTO MOTO SESVETE d.o.o., OIB 42351164528, Roberta Frangeša Mihanovića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MOTO SESVETE d.o.o.</item>
    </izvorni_sadrzaj>
    <derivirana_varijabla naziv="DomainObject.Predmet.SudioniciListNaziv_1">
      <item>FINA Regionalni centar Zagreb</item>
      <item>AUTO MOTO SESVETE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MOTO SESVETE d.o.o., OIB 42351164528, Roberta Frangeša Mihanovića 7,10000 Zagreb</item>
    </izvorni_sadrzaj>
    <derivirana_varijabla naziv="DomainObject.Predmet.SudioniciListAdressOIB_1">
      <item>FINA Regionalni centar Zagreb, OIB 85821130368, Trg svibanjskih žrtava 1995. 1,10000 Zagreb</item>
      <item>AUTO MOTO SESVETE d.o.o., OIB 42351164528, Roberta Frangeša Mihanovića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42351164528</item>
    </izvorni_sadrzaj>
    <derivirana_varijabla naziv="DomainObject.Predmet.SudioniciListNazivOIB_1">
      <item>, OIB 85821130368</item>
      <item>, OIB 42351164528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84C2BD-83B0-4AAC-B620-FEEE739E900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256</properties:Words>
  <properties:Characters>1418</properties:Characters>
  <properties:Lines>47</properties:Lines>
  <properties:Paragraphs>20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2019-10-18T09:19:00Z</dcterms:created>
  <dc:creator>ilukac</dc:creator>
  <cp:lastModifiedBy>Sara Draganjac</cp:lastModifiedBy>
  <cp:lastPrinted>2019-10-18T09:19:00Z</cp:lastPrinted>
  <dcterms:modified xmlns:xsi="http://www.w3.org/2001/XMLSchema-instance" xsi:type="dcterms:W3CDTF">2019-10-18T09:30:00Z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(St-1743-2019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