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f30b" w14:paraId="a1af30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AE0C43">
        <w:t>1958</w:t>
      </w:r>
      <w:r w:rsidR="002E2049">
        <w:t>/</w:t>
      </w:r>
      <w:r w:rsidR="000E76C9">
        <w:t>16</w:t>
      </w:r>
      <w:r w:rsidR="002E2049">
        <w:t>-</w:t>
      </w:r>
      <w:r w:rsidR="00AE0C43">
        <w:t>19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AE0C43">
        <w:t xml:space="preserve">MALI RAJ j.d.o.o. za trgovinu i ugostiteljstvo, Stari </w:t>
      </w:r>
      <w:proofErr w:type="spellStart"/>
      <w:r w:rsidR="00AE0C43">
        <w:t>Jankovci</w:t>
      </w:r>
      <w:proofErr w:type="spellEnd"/>
      <w:r w:rsidR="00AE0C43">
        <w:t>, Matije Gupca 40, MBS: 030140284, OIB:95056384314</w:t>
      </w:r>
      <w:r w:rsidR="00C803CD">
        <w:t xml:space="preserve"> </w:t>
      </w:r>
      <w:r w:rsidR="00951975">
        <w:t xml:space="preserve">dana </w:t>
      </w:r>
      <w:r w:rsidR="00AE0C43">
        <w:t xml:space="preserve">26. rujna </w:t>
      </w:r>
      <w:r w:rsidR="00951975">
        <w:t>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AE0C43">
        <w:t xml:space="preserve"> Gordana Šarić</w:t>
      </w:r>
      <w:r w:rsidR="0061129F" w:rsidRPr="0061129F">
        <w:t>, OIB:</w:t>
      </w:r>
      <w:r w:rsidR="00AE0C43">
        <w:t>98811375403</w:t>
      </w:r>
      <w:r w:rsidR="0061129F" w:rsidRPr="0061129F">
        <w:t xml:space="preserve">, </w:t>
      </w:r>
      <w:r w:rsidR="00AE0C43">
        <w:t xml:space="preserve">Stari </w:t>
      </w:r>
      <w:proofErr w:type="spellStart"/>
      <w:r w:rsidR="00AE0C43">
        <w:t>Jankovci</w:t>
      </w:r>
      <w:proofErr w:type="spellEnd"/>
      <w:r w:rsidR="0061129F" w:rsidRPr="0061129F">
        <w:t xml:space="preserve">, </w:t>
      </w:r>
      <w:r w:rsidR="00AE0C43">
        <w:t>Matije Gupca 40</w:t>
      </w:r>
      <w:r w:rsidR="0061129F" w:rsidRPr="0061129F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816BB6">
        <w:t>5</w:t>
      </w:r>
      <w:r w:rsidR="00C858CF">
        <w:t>.</w:t>
      </w:r>
      <w:r w:rsidR="00AE0C43">
        <w:t>0</w:t>
      </w:r>
      <w:r w:rsidR="00C858CF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16BB6">
        <w:t>1958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E0C43">
        <w:t>Gordana Šarić</w:t>
      </w:r>
      <w:r w:rsidR="00AE0C43" w:rsidRPr="0061129F">
        <w:t>, OIB:</w:t>
      </w:r>
      <w:r w:rsidR="00AE0C43">
        <w:t>98811375403</w:t>
      </w:r>
      <w:r w:rsidR="00AE0C43" w:rsidRPr="0061129F">
        <w:t xml:space="preserve">, </w:t>
      </w:r>
      <w:r w:rsidR="00AE0C43">
        <w:t xml:space="preserve">Stari </w:t>
      </w:r>
      <w:proofErr w:type="spellStart"/>
      <w:r w:rsidR="00AE0C43">
        <w:t>Jankovci</w:t>
      </w:r>
      <w:proofErr w:type="spellEnd"/>
      <w:r w:rsidR="00AE0C43" w:rsidRPr="0061129F">
        <w:t xml:space="preserve">, </w:t>
      </w:r>
      <w:r w:rsidR="00AE0C43">
        <w:t>Matije Gupca 40</w:t>
      </w:r>
      <w:r w:rsidR="0061129F" w:rsidRPr="0061129F">
        <w:t>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816BB6">
        <w:t>5</w:t>
      </w:r>
      <w:r w:rsidR="003C76E3">
        <w:t>.</w:t>
      </w:r>
      <w:r w:rsidR="00AE0C43">
        <w:t>0</w:t>
      </w:r>
      <w:r w:rsidR="003C76E3">
        <w:t>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E0C43">
        <w:t>1958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E0C43">
        <w:t>Gordana Šarić</w:t>
      </w:r>
      <w:r w:rsidR="00AE0C43" w:rsidRPr="0061129F">
        <w:t>, OIB:</w:t>
      </w:r>
      <w:r w:rsidR="00AE0C43">
        <w:t>98811375403</w:t>
      </w:r>
      <w:r w:rsidR="00AE0C43" w:rsidRPr="0061129F">
        <w:t xml:space="preserve">, </w:t>
      </w:r>
      <w:r w:rsidR="00AE0C43">
        <w:t xml:space="preserve">Stari </w:t>
      </w:r>
      <w:proofErr w:type="spellStart"/>
      <w:r w:rsidR="00AE0C43">
        <w:t>Jankovci</w:t>
      </w:r>
      <w:proofErr w:type="spellEnd"/>
      <w:r w:rsidR="00AE0C43" w:rsidRPr="0061129F">
        <w:t xml:space="preserve">, </w:t>
      </w:r>
      <w:r w:rsidR="00AE0C43">
        <w:t>Matije Gupca 40</w:t>
      </w:r>
      <w:r w:rsidR="0061129F" w:rsidRPr="0061129F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AE0C43">
        <w:t>Gordana Šarić</w:t>
      </w:r>
      <w:r w:rsidR="00AE0C43" w:rsidRPr="0061129F">
        <w:t>, OIB:</w:t>
      </w:r>
      <w:r w:rsidR="00AE0C43">
        <w:t>98811375403</w:t>
      </w:r>
      <w:r w:rsidR="00AE0C43" w:rsidRPr="0061129F">
        <w:t xml:space="preserve">, </w:t>
      </w:r>
      <w:r w:rsidR="00AE0C43">
        <w:t xml:space="preserve">Stari </w:t>
      </w:r>
      <w:proofErr w:type="spellStart"/>
      <w:r w:rsidR="00AE0C43">
        <w:t>Jankovci</w:t>
      </w:r>
      <w:proofErr w:type="spellEnd"/>
      <w:r w:rsidR="00AE0C43" w:rsidRPr="0061129F">
        <w:t xml:space="preserve">, </w:t>
      </w:r>
      <w:r w:rsidR="00AE0C43">
        <w:t>Matije Gupca 40</w:t>
      </w:r>
      <w:r w:rsidR="0061129F" w:rsidRPr="0061129F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AE0C43">
        <w:t>1958/19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AE0C43">
        <w:rPr>
          <w:bCs/>
        </w:rPr>
        <w:t xml:space="preserve">20. lipnja </w:t>
      </w:r>
      <w:r w:rsidRPr="00C119CF">
        <w:rPr>
          <w:bCs/>
        </w:rPr>
        <w:t>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AE0C43">
        <w:t xml:space="preserve">MALI RAJ j.d.o.o. za trgovinu i ugostiteljstvo, Stari </w:t>
      </w:r>
      <w:proofErr w:type="spellStart"/>
      <w:r w:rsidR="00AE0C43">
        <w:t>Jankovci</w:t>
      </w:r>
      <w:proofErr w:type="spellEnd"/>
      <w:r w:rsidR="00AE0C43">
        <w:t>, Matije Gupca 40, MBS: 030140284, OIB:95056384314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AE0C43">
        <w:rPr>
          <w:bCs/>
        </w:rPr>
        <w:t>1958/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AE0C43">
        <w:rPr>
          <w:bCs/>
        </w:rPr>
        <w:t>22</w:t>
      </w:r>
      <w:r w:rsidRPr="00C119CF">
        <w:rPr>
          <w:bCs/>
        </w:rPr>
        <w:t xml:space="preserve">. </w:t>
      </w:r>
      <w:r w:rsidR="0061129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AE0C43">
        <w:t>Gordana Šarić</w:t>
      </w:r>
      <w:r w:rsidR="00AE0C43" w:rsidRPr="0061129F">
        <w:t>, OIB:</w:t>
      </w:r>
      <w:r w:rsidR="00AE0C43">
        <w:t>98811375403</w:t>
      </w:r>
      <w:r w:rsidR="00AE0C43" w:rsidRPr="0061129F">
        <w:t xml:space="preserve">, </w:t>
      </w:r>
      <w:r w:rsidR="00AE0C43">
        <w:t xml:space="preserve">Stari </w:t>
      </w:r>
      <w:proofErr w:type="spellStart"/>
      <w:r w:rsidR="00AE0C43">
        <w:t>Jankovci</w:t>
      </w:r>
      <w:proofErr w:type="spellEnd"/>
      <w:r w:rsidR="00AE0C43" w:rsidRPr="0061129F">
        <w:t xml:space="preserve">, </w:t>
      </w:r>
      <w:r w:rsidR="00AE0C43">
        <w:t>Matije Gupca 40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CC1D6C">
        <w:t>1958</w:t>
      </w:r>
      <w:r w:rsidR="00C858CF">
        <w:t xml:space="preserve">/16 od </w:t>
      </w:r>
      <w:r w:rsidR="0061129F">
        <w:t>1</w:t>
      </w:r>
      <w:r w:rsidR="00CC1D6C">
        <w:t xml:space="preserve">4.srpnja </w:t>
      </w:r>
      <w:r w:rsidR="00C858CF">
        <w:t xml:space="preserve"> 2017. g. na uplatu dodatnog iznosa predujma u iznosu od</w:t>
      </w:r>
      <w:r w:rsidR="00CC1D6C">
        <w:t xml:space="preserve"> 4.000</w:t>
      </w:r>
      <w:r w:rsidR="00C858CF">
        <w:t xml:space="preserve">,00 kn  za namirenje troškova stečajnog postupka, u roku od 8 dana, </w:t>
      </w:r>
      <w:r w:rsidR="00595892">
        <w:t xml:space="preserve"> </w:t>
      </w:r>
      <w:r w:rsidR="00C858CF">
        <w:t>temeljem odredbi članka 113. i članka 114. Stečajnog zakona.  Istim zaključkom osoba ovlašten</w:t>
      </w:r>
      <w:r w:rsidR="00553751">
        <w:t>a</w:t>
      </w:r>
      <w:r w:rsidR="00C858CF">
        <w:t xml:space="preserve"> za zastupanje dužnika upozoren</w:t>
      </w:r>
      <w:r w:rsidR="00553751">
        <w:t>a</w:t>
      </w:r>
      <w:r w:rsidR="00C858CF">
        <w:t xml:space="preserve"> </w:t>
      </w:r>
      <w:r w:rsidR="00553751">
        <w:t>je</w:t>
      </w:r>
      <w:r w:rsidR="00C858CF">
        <w:t xml:space="preserve">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CC1D6C">
        <w:t>1958</w:t>
      </w:r>
      <w:r w:rsidR="00C858CF">
        <w:t xml:space="preserve">/16 od </w:t>
      </w:r>
      <w:r w:rsidR="00CC1D6C">
        <w:rPr>
          <w:bCs/>
        </w:rPr>
        <w:t>22</w:t>
      </w:r>
      <w:r w:rsidR="00C858CF" w:rsidRPr="00C119CF">
        <w:rPr>
          <w:bCs/>
        </w:rPr>
        <w:t xml:space="preserve">. </w:t>
      </w:r>
      <w:r w:rsidR="0061129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</w:t>
      </w:r>
      <w:r w:rsidR="00CC1D6C">
        <w:t>Gordana Šarić</w:t>
      </w:r>
      <w:r w:rsidR="00CC1D6C" w:rsidRPr="0061129F">
        <w:t>, OIB:</w:t>
      </w:r>
      <w:r w:rsidR="00CC1D6C">
        <w:t>98811375403</w:t>
      </w:r>
      <w:r w:rsidR="00CC1D6C" w:rsidRPr="0061129F">
        <w:t xml:space="preserve">, </w:t>
      </w:r>
      <w:r w:rsidR="00CC1D6C">
        <w:t xml:space="preserve">Stari </w:t>
      </w:r>
      <w:proofErr w:type="spellStart"/>
      <w:r w:rsidR="00CC1D6C">
        <w:t>Jankovci</w:t>
      </w:r>
      <w:proofErr w:type="spellEnd"/>
      <w:r w:rsidR="00CC1D6C" w:rsidRPr="0061129F">
        <w:t xml:space="preserve">, </w:t>
      </w:r>
      <w:r w:rsidR="00CC1D6C">
        <w:t>Matije Gupca 40</w:t>
      </w:r>
      <w:r w:rsidR="0061129F">
        <w:t xml:space="preserve"> </w:t>
      </w:r>
      <w:r w:rsidR="00C858CF">
        <w:t>je zaprimi</w:t>
      </w:r>
      <w:r w:rsidR="00816BB6">
        <w:t>la</w:t>
      </w:r>
      <w:r w:rsidR="00C858CF">
        <w:t xml:space="preserve"> dana </w:t>
      </w:r>
      <w:r w:rsidR="00CC1D6C">
        <w:t xml:space="preserve">18. ožujka </w:t>
      </w:r>
      <w:r w:rsidR="00C858CF">
        <w:t>201</w:t>
      </w:r>
      <w:r w:rsidR="00595892">
        <w:t>7</w:t>
      </w:r>
      <w:r w:rsidR="00C858CF">
        <w:t xml:space="preserve">. g što je utvrđeno uvidom u povratnicu koja </w:t>
      </w:r>
      <w:proofErr w:type="spellStart"/>
      <w:r w:rsidR="00C858CF">
        <w:t>prileži</w:t>
      </w:r>
      <w:proofErr w:type="spellEnd"/>
      <w:r w:rsidR="00C858CF">
        <w:t xml:space="preserve"> spisu predmeta, te Zaključak od </w:t>
      </w:r>
      <w:r w:rsidR="00CC1D6C">
        <w:t xml:space="preserve">14. srpnja </w:t>
      </w:r>
      <w:r w:rsidR="00C858CF">
        <w:t>2017. g.. zaprimi</w:t>
      </w:r>
      <w:r w:rsidR="00816BB6">
        <w:t>la</w:t>
      </w:r>
      <w:r w:rsidR="00C858CF">
        <w:t xml:space="preserve"> je </w:t>
      </w:r>
      <w:r w:rsidR="0061129F">
        <w:t>14</w:t>
      </w:r>
      <w:r w:rsidR="00C858CF">
        <w:t xml:space="preserve">. </w:t>
      </w:r>
      <w:r w:rsidR="00CC1D6C">
        <w:t>srpnja</w:t>
      </w:r>
      <w:r w:rsidR="00C858CF">
        <w:t xml:space="preserve"> 2017. g. </w:t>
      </w:r>
      <w:r w:rsidR="00595892">
        <w:t>objavom na e-oglasnoj ploči suda</w:t>
      </w:r>
      <w:r w:rsidR="00C858CF">
        <w:t>, te kako u ostavljenom roku nije postupi</w:t>
      </w:r>
      <w:r w:rsidR="00816BB6">
        <w:t>la</w:t>
      </w:r>
      <w:r w:rsidR="00C858CF">
        <w:t xml:space="preserve"> po pozivu suda, niti uplati</w:t>
      </w:r>
      <w:r w:rsidR="00816BB6">
        <w:t>la</w:t>
      </w:r>
      <w:r w:rsidR="00C858CF">
        <w:t xml:space="preserve">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C1D6C">
        <w:t>26</w:t>
      </w:r>
      <w:r w:rsidR="000E06CF">
        <w:t xml:space="preserve">. </w:t>
      </w:r>
      <w:r w:rsidR="00CC1D6C">
        <w:t>rujna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CC1D6C" w:rsidP="0061129F" w:rsidR="0061129F">
      <w:pPr>
        <w:numPr>
          <w:ilvl w:val="0"/>
          <w:numId w:val="11"/>
        </w:numPr>
      </w:pPr>
      <w:r>
        <w:t>Gordana Šarić</w:t>
      </w:r>
      <w:r w:rsidRPr="0061129F">
        <w:t xml:space="preserve">, </w:t>
      </w:r>
      <w:r>
        <w:t xml:space="preserve">Stari </w:t>
      </w:r>
      <w:proofErr w:type="spellStart"/>
      <w:r>
        <w:t>Jankovci</w:t>
      </w:r>
      <w:proofErr w:type="spellEnd"/>
      <w:r w:rsidRPr="0061129F">
        <w:t xml:space="preserve">, </w:t>
      </w:r>
      <w:r>
        <w:t>Matije Gupca 40</w:t>
      </w:r>
    </w:p>
    <w:p w:rsidRDefault="0061129F" w:rsidP="0061129F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C1D6C" w:rsidP="0061129F" w:rsidR="0061129F">
      <w:pPr>
        <w:numPr>
          <w:ilvl w:val="0"/>
          <w:numId w:val="11"/>
        </w:numPr>
      </w:pPr>
      <w:r>
        <w:t>K</w:t>
      </w:r>
      <w:r w:rsidR="0061129F">
        <w:t xml:space="preserve"> </w:t>
      </w:r>
      <w:r>
        <w:t>26/10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0AE" w:rsidP="00C06AA6" w:rsidR="00C020AE">
      <w:r>
        <w:separator/>
      </w:r>
    </w:p>
  </w:endnote>
  <w:endnote w:id="0" w:type="continuationSeparator">
    <w:p w:rsidRDefault="00C020AE" w:rsidP="00C06AA6" w:rsidR="00C02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0AE" w:rsidP="00C06AA6" w:rsidR="00C020AE">
      <w:r>
        <w:separator/>
      </w:r>
    </w:p>
  </w:footnote>
  <w:footnote w:id="0" w:type="continuationSeparator">
    <w:p w:rsidRDefault="00C020AE" w:rsidP="00C06AA6" w:rsidR="00C02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78CC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3751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078CC"/>
    <w:rsid w:val="00814537"/>
    <w:rsid w:val="00816BB6"/>
    <w:rsid w:val="00817C66"/>
    <w:rsid w:val="00825938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0C43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20AE"/>
    <w:rsid w:val="00C06AA6"/>
    <w:rsid w:val="00C1370F"/>
    <w:rsid w:val="00C2016D"/>
    <w:rsid w:val="00C20355"/>
    <w:rsid w:val="00C35DB4"/>
    <w:rsid w:val="00C43B5F"/>
    <w:rsid w:val="00C803CD"/>
    <w:rsid w:val="00C81C0A"/>
    <w:rsid w:val="00C858CF"/>
    <w:rsid w:val="00CA01EF"/>
    <w:rsid w:val="00CC1D6C"/>
    <w:rsid w:val="00D022CE"/>
    <w:rsid w:val="00D150FC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B5785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>
      <item>Gordana Šarić</item>
    </izvorni_sadrzaj>
    <derivirana_varijabla naziv="DomainObject.Predmet.OstaliListFormated_1">
      <item>Gordana Šarić</item>
    </derivirana_varijabla>
  </DomainObject.Predmet.OstaliListFormated>
  <DomainObject.Predmet.OstaliListFormatedOIB>
    <izvorni_sadrzaj>
      <item>Gordana Šarić, OIB 98811375403</item>
    </izvorni_sadrzaj>
    <derivirana_varijabla naziv="DomainObject.Predmet.OstaliListFormatedOIB_1">
      <item>Gordana Šarić, OIB 98811375403</item>
    </derivirana_varijabla>
  </DomainObject.Predmet.OstaliListFormatedOIB>
  <DomainObject.Predmet.OstaliListFormatedWithAdress>
    <izvorni_sadrzaj>
      <item>Gordana Šarić, Matije Gupca 40, 32241 Stari Jankovci</item>
    </izvorni_sadrzaj>
    <derivirana_varijabla naziv="DomainObject.Predmet.OstaliListFormatedWithAdress_1">
      <item>Gordana Šarić, Matije Gupca 40, 32241 Stari Jankovci</item>
    </derivirana_varijabla>
  </DomainObject.Predmet.OstaliListFormatedWithAdress>
  <DomainObject.Predmet.OstaliListFormatedWithAdressOIB>
    <izvorni_sadrzaj>
      <item>Gordana Šarić, OIB 98811375403, Matije Gupca 40, 32241 Stari Jankovci</item>
    </izvorni_sadrzaj>
    <derivirana_varijabla naziv="DomainObject.Predmet.OstaliListFormatedWithAdressOIB_1">
      <item>Gordana Šarić, OIB 98811375403, Matije Gupca 40, 32241 Stari Jankovci</item>
    </derivirana_varijabla>
  </DomainObject.Predmet.OstaliListFormatedWithAdressOIB>
  <DomainObject.Predmet.OstaliListNazivFormated>
    <izvorni_sadrzaj>
      <item>Gordana Šarić</item>
    </izvorni_sadrzaj>
    <derivirana_varijabla naziv="DomainObject.Predmet.OstaliListNazivFormated_1">
      <item>Gordana Šarić</item>
    </derivirana_varijabla>
  </DomainObject.Predmet.OstaliListNazivFormated>
  <DomainObject.Predmet.OstaliListNazivFormatedOIB>
    <izvorni_sadrzaj>
      <item>Gordana Šarić, OIB 98811375403</item>
    </izvorni_sadrzaj>
    <derivirana_varijabla naziv="DomainObject.Predmet.OstaliListNazivFormatedOIB_1">
      <item>Gordana Šarić, OIB 98811375403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  <item>Gordana Šarić</item>
    </izvorni_sadrzaj>
    <derivirana_varijabla naziv="DomainObject.Predmet.SudioniciListNaziv_1">
      <item>FINA RC OSIJEK</item>
      <item>MALI RAJ j.d.o.o. za trgovinu i ugostiteljstvo</item>
      <item>Gordana Šarić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  <item>Gordana Šarić, OIB 98811375403,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  <item>Gordana Šarić, OIB 98811375403,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  <item>, OIB 98811375403</item>
    </izvorni_sadrzaj>
    <derivirana_varijabla naziv="DomainObject.Predmet.SudioniciListNazivOIB_1">
      <item>, OIB 85821130368</item>
      <item>, OIB 95056384314</item>
      <item>, OIB 98811375403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DC90D-F485-48B3-84DE-45683CEB2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659</properties:Words>
  <properties:Characters>3455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2017-09-26T12:20:00Z</dcterms:created>
  <dc:creator>Korisnik</dc:creator>
  <cp:lastModifiedBy>Snježana Markotić Jurić</cp:lastModifiedBy>
  <cp:lastPrinted>2017-09-26T12:20:00Z</cp:lastPrinted>
  <dcterms:modified xmlns:xsi="http://www.w3.org/2001/XMLSchema-instance" xsi:type="dcterms:W3CDTF">2017-09-26T12:24:00Z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