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2f55" w14:paraId="1022f55" w:rsidRDefault="001F4EAD" w:rsidR="001F4E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D66" w:rsidP="00883D66" w:rsidR="00883D66" w:rsidRPr="009A6899">
      <w:r w:rsidRPr="009A6899">
        <w:t xml:space="preserve">REPUBLIKA HRVATSKA </w:t>
      </w:r>
    </w:p>
    <w:p w:rsidRDefault="00883D66" w:rsidP="00883D66" w:rsidR="00883D66" w:rsidRPr="009A6899">
      <w:r w:rsidRPr="009A6899">
        <w:t xml:space="preserve">      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        Zagreb, Amruševa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>
        <w:rPr>
          <w:b/>
        </w:rPr>
        <w:tab/>
      </w:r>
      <w:r w:rsidRPr="009A6899">
        <w:rPr>
          <w:b/>
        </w:rPr>
        <w:t xml:space="preserve">  </w:t>
      </w:r>
      <w:r w:rsidRPr="009A6899">
        <w:t>72.</w:t>
      </w:r>
      <w:r>
        <w:t>St</w:t>
      </w:r>
      <w:r w:rsidRPr="009A6899">
        <w:t>-</w:t>
      </w:r>
      <w:r>
        <w:t>47/2014</w:t>
      </w:r>
      <w:r w:rsidR="001F4EAD">
        <w:t>-35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1F4EAD" w:rsidP="00883D66" w:rsidR="00883D66" w:rsidRPr="009A6899">
      <w:pPr>
        <w:jc w:val="center"/>
      </w:pPr>
      <w:r>
        <w:t xml:space="preserve">              </w:t>
      </w:r>
      <w:r w:rsidR="00883D66"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883D66" w:rsidP="00883D66" w:rsidR="00883D66">
      <w:pPr>
        <w:jc w:val="both"/>
      </w:pPr>
      <w:r w:rsidRPr="009A6899">
        <w:tab/>
      </w:r>
      <w:r w:rsidRPr="004D233C">
        <w:rPr>
          <w:lang w:val="pt-BR"/>
        </w:rPr>
        <w:t>Trgovački sud u Zagrebu, po stečajnom sucu Nikoli Ribarić, u stečajnom p</w:t>
      </w:r>
      <w:r>
        <w:rPr>
          <w:lang w:val="pt-BR"/>
        </w:rPr>
        <w:t>ostupku nad dužnikom</w:t>
      </w:r>
      <w:r w:rsidRPr="004D233C">
        <w:rPr>
          <w:lang w:val="pt-BR"/>
        </w:rPr>
        <w:t xml:space="preserve"> </w:t>
      </w:r>
      <w:r w:rsidRPr="004D233C">
        <w:t>KALISTO RASVJETA d.o.o.</w:t>
      </w:r>
      <w:r>
        <w:t xml:space="preserve"> – u stečaju</w:t>
      </w:r>
      <w:r w:rsidRPr="004D233C">
        <w:t xml:space="preserve">, Zagreb, Orlečka 34, OIB:  34018272234, MBS: 080056536, dana </w:t>
      </w:r>
      <w:r>
        <w:t>3</w:t>
      </w:r>
      <w:r w:rsidRPr="004D233C">
        <w:t>.</w:t>
      </w:r>
      <w:r>
        <w:t xml:space="preserve"> studenoga</w:t>
      </w:r>
      <w:r w:rsidRPr="004D233C">
        <w:t xml:space="preserve"> 201</w:t>
      </w:r>
      <w:r>
        <w:t>6</w:t>
      </w:r>
      <w:r w:rsidRPr="004D233C">
        <w:t xml:space="preserve">. godine, </w:t>
      </w:r>
    </w:p>
    <w:p w:rsidRDefault="00883D66" w:rsidP="00883D66" w:rsidR="00883D66" w:rsidRPr="009A6899"/>
    <w:p w:rsidRDefault="00FF640E" w:rsidP="00FF640E" w:rsidR="00FF640E" w:rsidRPr="00F2653D">
      <w:pPr>
        <w:jc w:val="both"/>
      </w:pPr>
    </w:p>
    <w:p w:rsidRDefault="00EF0EA8" w:rsidP="00EF0EA8" w:rsidR="00EF0EA8">
      <w:pPr>
        <w:jc w:val="center"/>
      </w:pPr>
      <w:r>
        <w:t>z a k lj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883D66" w:rsidP="003254AE" w:rsidR="00A77317" w:rsidRPr="0051311D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>prosinca 2016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>
        <w:rPr>
          <w:b/>
        </w:rPr>
        <w:t>1</w:t>
      </w:r>
      <w:r w:rsidR="003254AE">
        <w:rPr>
          <w:b/>
        </w:rPr>
        <w:t>3,30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1826BC">
        <w:t xml:space="preserve">soba </w:t>
      </w:r>
      <w:r w:rsidR="00AD66D5">
        <w:t xml:space="preserve"> 82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883D66">
        <w:t>3</w:t>
      </w:r>
      <w:r w:rsidR="005078C7" w:rsidRPr="0051311D">
        <w:t>.</w:t>
      </w:r>
      <w:r w:rsidR="00883D66">
        <w:t xml:space="preserve"> studenoga</w:t>
      </w:r>
      <w:r w:rsidR="005078C7" w:rsidRPr="0051311D">
        <w:t xml:space="preserve"> 201</w:t>
      </w:r>
      <w:r w:rsidR="00FF640E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1F4EAD" w:rsidP="00E91121" w:rsidR="001F4E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4EAD" w:rsidP="00E91121" w:rsidR="001F4E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4EAD" w:rsidP="00E91121" w:rsidR="001F4E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4EAD" w:rsidP="00E91121" w:rsidR="001F4E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4EAD" w:rsidP="00E91121" w:rsidR="001F4E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4EAD" w:rsidP="00597BE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1548" w:rsidP="00FF640E" w:rsidR="008F1548">
      <w:pPr>
        <w:pStyle w:val="Tijeloteksta"/>
        <w:ind w:left="5760"/>
      </w:pPr>
    </w:p>
    <w:p w:rsidRDefault="008F1548" w:rsidP="00FF640E" w:rsidR="008F1548">
      <w:pPr>
        <w:pStyle w:val="Tijeloteksta"/>
        <w:ind w:left="5760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1F4EAD" w:rsidP="008F1548" w:rsidR="001F4EAD">
      <w:pPr>
        <w:pStyle w:val="Tijeloteksta"/>
      </w:pPr>
    </w:p>
    <w:p w:rsidRDefault="00D61A17" w:rsidR="00D61A17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826BC"/>
    <w:rsid w:val="001E1BF0"/>
    <w:rsid w:val="001F4EAD"/>
    <w:rsid w:val="00281A2C"/>
    <w:rsid w:val="00294E75"/>
    <w:rsid w:val="002B1F11"/>
    <w:rsid w:val="002B36C2"/>
    <w:rsid w:val="003254AE"/>
    <w:rsid w:val="003530BA"/>
    <w:rsid w:val="0046020C"/>
    <w:rsid w:val="004633B7"/>
    <w:rsid w:val="004C61A7"/>
    <w:rsid w:val="004D24EB"/>
    <w:rsid w:val="005078C7"/>
    <w:rsid w:val="0051311D"/>
    <w:rsid w:val="005447B3"/>
    <w:rsid w:val="005630FC"/>
    <w:rsid w:val="005D2D37"/>
    <w:rsid w:val="00645828"/>
    <w:rsid w:val="0070619C"/>
    <w:rsid w:val="00727700"/>
    <w:rsid w:val="00810AC1"/>
    <w:rsid w:val="00883D66"/>
    <w:rsid w:val="008B07FB"/>
    <w:rsid w:val="008F1548"/>
    <w:rsid w:val="009151C4"/>
    <w:rsid w:val="00A22E70"/>
    <w:rsid w:val="00A5777C"/>
    <w:rsid w:val="00A66BD2"/>
    <w:rsid w:val="00A77317"/>
    <w:rsid w:val="00AD66D5"/>
    <w:rsid w:val="00B322F7"/>
    <w:rsid w:val="00BB4D3C"/>
    <w:rsid w:val="00D61A17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E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4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E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4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St-47/2014</izvorni_sadrzaj>
    <derivirana_varijabla naziv="DomainObject.Predmet.OznakaBroj_1">St-47/2014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KALISTO RASVJETA d.o.o.</izvorni_sadrzaj>
    <derivirana_varijabla naziv="DomainObject.Predmet.ProtustrankaFormated_1">  KALISTO RASVJETA d.o.o.</derivirana_varijabla>
  </DomainObject.Predmet.ProtustrankaFormated>
  <DomainObject.Predmet.ProtustrankaFormatedOIB>
    <izvorni_sadrzaj>  KALISTO RASVJETA d.o.o., OIB 34018272234</izvorni_sadrzaj>
    <derivirana_varijabla naziv="DomainObject.Predmet.ProtustrankaFormatedOIB_1">  KALISTO RASVJETA d.o.o., OIB 34018272234</derivirana_varijabla>
  </DomainObject.Predmet.ProtustrankaFormatedOIB>
  <DomainObject.Predmet.ProtustrankaFormatedWithAdress>
    <izvorni_sadrzaj> KALISTO RASVJETA d.o.o., Orlečka 34, 10000 Zagreb</izvorni_sadrzaj>
    <derivirana_varijabla naziv="DomainObject.Predmet.ProtustrankaFormatedWithAdress_1"> KALISTO RASVJETA d.o.o., Orlečka 34, 10000 Zagreb</derivirana_varijabla>
  </DomainObject.Predmet.ProtustrankaFormatedWithAdress>
  <DomainObject.Predmet.ProtustrankaFormatedWithAdressOIB>
    <izvorni_sadrzaj> KALISTO RASVJETA d.o.o., OIB 34018272234, Orlečka 34, 10000 Zagreb</izvorni_sadrzaj>
    <derivirana_varijabla naziv="DomainObject.Predmet.ProtustrankaFormatedWithAdressOIB_1"> KALISTO RASVJETA d.o.o., OIB 34018272234, Orlečka 34, 10000 Zagreb</derivirana_varijabla>
  </DomainObject.Predmet.ProtustrankaFormatedWithAdressOIB>
  <DomainObject.Predmet.ProtustrankaWithAdress>
    <izvorni_sadrzaj>KALISTO RASVJETA d.o.o. Orlečka 34, 10000 Zagreb</izvorni_sadrzaj>
    <derivirana_varijabla naziv="DomainObject.Predmet.ProtustrankaWithAdress_1">KALISTO RASVJETA d.o.o. Orlečka 34, 10000 Zagreb</derivirana_varijabla>
  </DomainObject.Predmet.ProtustrankaWithAdress>
  <DomainObject.Predmet.ProtustrankaWithAdressOIB>
    <izvorni_sadrzaj>KALISTO RASVJETA d.o.o., OIB 34018272234, Orlečka 34, 10000 Zagreb</izvorni_sadrzaj>
    <derivirana_varijabla naziv="DomainObject.Predmet.ProtustrankaWithAdressOIB_1">KALISTO RASVJETA d.o.o., OIB 34018272234, Orlečka 34, 10000 Zagreb</derivirana_varijabla>
  </DomainObject.Predmet.ProtustrankaWithAdressOIB>
  <DomainObject.Predmet.ProtustrankaNazivFormated>
    <izvorni_sadrzaj>KALISTO RASVJETA d.o.o.</izvorni_sadrzaj>
    <derivirana_varijabla naziv="DomainObject.Predmet.ProtustrankaNazivFormated_1">KALISTO RASVJETA d.o.o.</derivirana_varijabla>
  </DomainObject.Predmet.ProtustrankaNazivFormated>
  <DomainObject.Predmet.ProtustrankaNazivFormatedOIB>
    <izvorni_sadrzaj>KALISTO RASVJETA d.o.o., OIB 34018272234</izvorni_sadrzaj>
    <derivirana_varijabla naziv="DomainObject.Predmet.ProtustrankaNazivFormatedOIB_1">KALISTO RASVJETA d.o.o., OIB 34018272234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KALISTO RASVJETA d.o.o.</item>
    </izvorni_sadrzaj>
    <derivirana_varijabla naziv="DomainObject.Predmet.ProtuStrankaListFormated_1">
      <item>KALISTO RASVJETA d.o.o.</item>
    </derivirana_varijabla>
  </DomainObject.Predmet.ProtuStrankaListFormated>
  <DomainObject.Predmet.ProtuStrankaListFormatedOIB>
    <izvorni_sadrzaj>
      <item>KALISTO RASVJETA d.o.o., OIB 34018272234</item>
    </izvorni_sadrzaj>
    <derivirana_varijabla naziv="DomainObject.Predmet.ProtuStrankaListFormatedOIB_1">
      <item>KALISTO RASVJETA d.o.o., OIB 34018272234</item>
    </derivirana_varijabla>
  </DomainObject.Predmet.ProtuStrankaListFormatedOIB>
  <DomainObject.Predmet.ProtuStrankaListFormatedWithAdress>
    <izvorni_sadrzaj>
      <item>KALISTO RASVJETA d.o.o., Orlečka 34, 10000 Zagreb</item>
    </izvorni_sadrzaj>
    <derivirana_varijabla naziv="DomainObject.Predmet.ProtuStrankaListFormatedWithAdress_1">
      <item>KALISTO RASVJETA d.o.o., Orlečka 34, 10000 Zagreb</item>
    </derivirana_varijabla>
  </DomainObject.Predmet.ProtuStrankaListFormatedWithAdress>
  <DomainObject.Predmet.ProtuStrankaListFormatedWithAdressOIB>
    <izvorni_sadrzaj>
      <item>KALISTO RASVJETA d.o.o., OIB 34018272234, Orlečka 34, 10000 Zagreb</item>
    </izvorni_sadrzaj>
    <derivirana_varijabla naziv="DomainObject.Predmet.ProtuStrankaListFormatedWithAdressOIB_1">
      <item>KALISTO RASVJETA d.o.o., OIB 34018272234, Orlečka 34, 10000 Zagreb</item>
    </derivirana_varijabla>
  </DomainObject.Predmet.ProtuStrankaListFormatedWithAdressOIB>
  <DomainObject.Predmet.ProtuStrankaListNazivFormated>
    <izvorni_sadrzaj>
      <item>KALISTO RASVJETA d.o.o.</item>
    </izvorni_sadrzaj>
    <derivirana_varijabla naziv="DomainObject.Predmet.ProtuStrankaListNazivFormated_1">
      <item>KALISTO RASVJETA d.o.o.</item>
    </derivirana_varijabla>
  </DomainObject.Predmet.ProtuStrankaListNazivFormated>
  <DomainObject.Predmet.ProtuStrankaListNazivFormatedOIB>
    <izvorni_sadrzaj>
      <item>KALISTO RASVJETA d.o.o., OIB 34018272234</item>
    </izvorni_sadrzaj>
    <derivirana_varijabla naziv="DomainObject.Predmet.ProtuStrankaListNazivFormatedOIB_1">
      <item>KALISTO RASVJETA d.o.o., OIB 34018272234</item>
    </derivirana_varijabla>
  </DomainObject.Predmet.ProtuStrankaListNazivFormatedOIB>
  <DomainObject.Predmet.OstaliListFormated>
    <izvorni_sadrzaj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Formated_1"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Formated>
  <DomainObject.Predmet.OstaliListFormatedOIB>
    <izvorni_sadrzaj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FormatedOIB_1"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FormatedOIB>
  <DomainObject.Predmet.OstaliListFormatedWithAdress>
    <izvorni_sadrzaj>
      <item>Silvio Grošić, Orlečka 34, 10000 Zagreb</item>
      <item>Marijan Belčić, Trnjanska c. 59A, 10000 Zagreb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_1">
      <item>Silvio Grošić, Orlečka 34, 10000 Zagreb</item>
      <item>Marijan Belčić, Trnjanska c. 59A, 10000 Zagreb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derivirana_varijabla>
  </DomainObject.Predmet.OstaliListFormatedWithAdress>
  <DomainObject.Predmet.OstaliListFormatedWithAdressOIB>
    <izvorni_sadrzaj>
      <item>Silvio Grošić, Orlečka 34, 10000 Zagreb</item>
      <item>Marijan Belčić, OIB 18990535755, Trnjanska c. 59A, 10000 Zagreb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OIB_1">
      <item>Silvio Grošić, Orlečka 34, 10000 Zagreb</item>
      <item>Marijan Belčić, OIB 18990535755, Trnjanska c. 59A, 10000 Zagreb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derivirana_varijabla>
  </DomainObject.Predmet.OstaliListFormatedWithAdressOIB>
  <DomainObject.Predmet.OstaliListNazivFormated>
    <izvorni_sadrzaj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NazivFormated_1"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NazivFormated>
  <DomainObject.Predmet.OstaliListNazivFormatedOIB>
    <izvorni_sadrzaj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NazivFormatedOIB_1"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KALISTO RASVJETA d.o.o.</izvorni_sadrzaj>
    <derivirana_varijabla naziv="DomainObject.Predmet.ProtustrankaIDrugi_1">KALISTO RASVJETA 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KALISTO RASVJETA d.o.o., OIB 34018272234, Orlečka 34, 10000 Zagreb</izvorni_sadrzaj>
    <derivirana_varijabla naziv="DomainObject.Predmet.ProtustrankaIDrugiAdressOIB_1">KALISTO RASVJETA d.o.o., OIB 34018272234,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KALISTO RASVJETA d.o.o.</item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SudioniciListNaziv_1">
      <item>FINA Regionalni centar Zagreb</item>
      <item>KALISTO RASVJETA d.o.o.</item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SudioniciListNaziv>
  <DomainObject.Predmet.SudioniciListAdressOIB>
    <izvorni_sadrzaj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Trnjanska c. 59A,10000 Zagreb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izvorni_sadrzaj>
    <derivirana_varijabla naziv="DomainObject.Predmet.SudioniciListAdressOIB_1"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Trnjanska c. 59A,10000 Zagreb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34018272234</item>
      <item>, OIB null</item>
      <item>, OIB 18990535755</item>
      <item>, OIB 18683136487</item>
      <item>, OIB null</item>
      <item>, OIB null</item>
      <item>, OIB 26635293339</item>
      <item>, OIB null</item>
      <item>, OIB null</item>
    </izvorni_sadrzaj>
    <derivirana_varijabla naziv="DomainObject.Predmet.SudioniciListNazivOIB_1">
      <item>, OIB 85821130368</item>
      <item>, OIB 34018272234</item>
      <item>, OIB null</item>
      <item>, OIB 18990535755</item>
      <item>, OIB 18683136487</item>
      <item>, OIB null</item>
      <item>, OIB null</item>
      <item>, OIB 26635293339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136</properties:Words>
  <properties:Characters>732</properties:Characters>
  <properties:Lines>56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2016-11-09T12:14:00Z</dcterms:created>
  <dc:creator>nribaric</dc:creator>
  <cp:lastModifiedBy>Jadranka Zelić</cp:lastModifiedBy>
  <cp:lastPrinted>2016-11-09T12:14:00Z</cp:lastPrinted>
  <dcterms:modified xmlns:xsi="http://www.w3.org/2001/XMLSchema-instance" xsi:type="dcterms:W3CDTF">2016-11-09T12:15:00Z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