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d6c35" w14:paraId="7ad6c35" w:rsidRDefault="00480FA7" w:rsidP="00FC6C2B" w:rsidR="00480FA7" w:rsidRPr="00FC6C2B">
      <w:pPr>
        <w:spacing w:lineRule="auto" w:line="240"/>
        <w15:collapsed w:val="false"/>
        <w:rPr>
          <w:rFonts w:cs="Times New Roman" w:hAnsi="Times New Roman" w:ascii="Times New Roman"/>
          <w:b/>
          <w:sz w:val="24"/>
          <w:szCs w:val="24"/>
        </w:rPr>
      </w:pPr>
      <w:bookmarkStart w:name="_GoBack" w:id="0"/>
      <w:bookmarkEnd w:id="0"/>
    </w:p>
    <w:p w:rsidRDefault="00480FA7" w:rsidP="00FC6C2B" w:rsidR="00480FA7" w:rsidRPr="00FC6C2B">
      <w:pPr>
        <w:spacing w:lineRule="auto" w:line="240" w:after="0"/>
        <w:jc w:val="both"/>
        <w:rPr>
          <w:rFonts w:cs="Times New Roman" w:hAnsi="Times New Roman" w:ascii="Times New Roman"/>
          <w:sz w:val="24"/>
          <w:szCs w:val="24"/>
        </w:rPr>
      </w:pPr>
      <w:r w:rsidRPr="00FC6C2B">
        <w:rPr>
          <w:rFonts w:cs="Times New Roman" w:hAnsi="Times New Roman" w:ascii="Times New Roman"/>
          <w:sz w:val="24"/>
          <w:szCs w:val="24"/>
        </w:rPr>
        <w:t xml:space="preserve">       REPUBLIKA HRVATSKA</w:t>
      </w:r>
    </w:p>
    <w:p w:rsidRDefault="00480FA7" w:rsidP="00FC6C2B" w:rsidR="00480FA7" w:rsidRPr="00FC6C2B">
      <w:pPr>
        <w:spacing w:lineRule="auto" w:line="240" w:after="0"/>
        <w:jc w:val="both"/>
        <w:rPr>
          <w:rFonts w:cs="Times New Roman" w:hAnsi="Times New Roman" w:ascii="Times New Roman"/>
          <w:b/>
          <w:sz w:val="24"/>
          <w:szCs w:val="24"/>
        </w:rPr>
      </w:pPr>
      <w:r w:rsidRPr="00FC6C2B">
        <w:rPr>
          <w:rFonts w:cs="Times New Roman" w:hAnsi="Times New Roman" w:ascii="Times New Roman"/>
          <w:sz w:val="24"/>
          <w:szCs w:val="24"/>
        </w:rPr>
        <w:t>TRGOVAČKI SUD U VARAŽDINU</w:t>
      </w:r>
      <w:r w:rsidRPr="00FC6C2B">
        <w:rPr>
          <w:rFonts w:cs="Times New Roman" w:hAnsi="Times New Roman" w:ascii="Times New Roman"/>
          <w:sz w:val="24"/>
          <w:szCs w:val="24"/>
        </w:rPr>
        <w:tab/>
      </w:r>
      <w:r w:rsidRPr="00FC6C2B">
        <w:rPr>
          <w:rFonts w:cs="Times New Roman" w:hAnsi="Times New Roman" w:ascii="Times New Roman"/>
          <w:sz w:val="24"/>
          <w:szCs w:val="24"/>
        </w:rPr>
        <w:tab/>
      </w:r>
      <w:r w:rsidRPr="00FC6C2B">
        <w:rPr>
          <w:rFonts w:cs="Times New Roman" w:hAnsi="Times New Roman" w:ascii="Times New Roman"/>
          <w:sz w:val="24"/>
          <w:szCs w:val="24"/>
        </w:rPr>
        <w:tab/>
      </w:r>
      <w:r w:rsidRPr="00FC6C2B">
        <w:rPr>
          <w:rFonts w:cs="Times New Roman" w:hAnsi="Times New Roman" w:ascii="Times New Roman"/>
          <w:sz w:val="24"/>
          <w:szCs w:val="24"/>
        </w:rPr>
        <w:tab/>
      </w:r>
      <w:r w:rsidRPr="00FC6C2B">
        <w:rPr>
          <w:rFonts w:cs="Times New Roman" w:hAnsi="Times New Roman" w:ascii="Times New Roman"/>
          <w:sz w:val="24"/>
          <w:szCs w:val="24"/>
        </w:rPr>
        <w:tab/>
      </w:r>
      <w:r w:rsidRPr="00FC6C2B">
        <w:rPr>
          <w:rFonts w:cs="Times New Roman" w:hAnsi="Times New Roman" w:ascii="Times New Roman"/>
          <w:sz w:val="24"/>
          <w:szCs w:val="24"/>
        </w:rPr>
        <w:tab/>
      </w:r>
    </w:p>
    <w:p w:rsidRDefault="00480FA7" w:rsidP="00FC6C2B" w:rsidR="00480FA7" w:rsidRPr="00FC6C2B">
      <w:pPr>
        <w:spacing w:lineRule="auto" w:line="240" w:after="0"/>
        <w:rPr>
          <w:rFonts w:cs="Times New Roman" w:hAnsi="Times New Roman" w:ascii="Times New Roman"/>
          <w:b/>
          <w:sz w:val="24"/>
          <w:szCs w:val="24"/>
        </w:rPr>
      </w:pPr>
    </w:p>
    <w:p w:rsidRDefault="00480FA7" w:rsidP="00FC6C2B" w:rsidR="00480FA7" w:rsidRPr="00FC6C2B">
      <w:pPr>
        <w:spacing w:lineRule="auto" w:line="240" w:after="0"/>
        <w:jc w:val="center"/>
        <w:rPr>
          <w:rFonts w:cs="Times New Roman" w:hAnsi="Times New Roman" w:ascii="Times New Roman"/>
          <w:b/>
          <w:sz w:val="24"/>
          <w:szCs w:val="24"/>
        </w:rPr>
      </w:pPr>
    </w:p>
    <w:p w:rsidRDefault="00480FA7" w:rsidP="00FC6C2B" w:rsidR="00480FA7" w:rsidRPr="00FC6C2B">
      <w:pPr>
        <w:spacing w:lineRule="auto" w:line="240" w:after="0"/>
        <w:jc w:val="center"/>
        <w:rPr>
          <w:rFonts w:cs="Times New Roman" w:hAnsi="Times New Roman" w:ascii="Times New Roman"/>
          <w:b/>
          <w:sz w:val="24"/>
          <w:szCs w:val="24"/>
        </w:rPr>
      </w:pPr>
      <w:r w:rsidRPr="00FC6C2B">
        <w:rPr>
          <w:rFonts w:cs="Times New Roman" w:hAnsi="Times New Roman" w:ascii="Times New Roman"/>
          <w:b/>
          <w:sz w:val="24"/>
          <w:szCs w:val="24"/>
        </w:rPr>
        <w:t>Z A P I S N I K</w:t>
      </w:r>
    </w:p>
    <w:p w:rsidRDefault="00346BA6" w:rsidP="00FC6C2B" w:rsidR="00480FA7" w:rsidRPr="00FC6C2B">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od </w:t>
      </w:r>
      <w:r w:rsidR="00AA4FF2">
        <w:rPr>
          <w:rFonts w:cs="Times New Roman" w:hAnsi="Times New Roman" w:ascii="Times New Roman"/>
          <w:sz w:val="24"/>
          <w:szCs w:val="24"/>
        </w:rPr>
        <w:t xml:space="preserve">22. travnja </w:t>
      </w:r>
      <w:r w:rsidR="00480FA7" w:rsidRPr="00FC6C2B">
        <w:rPr>
          <w:rFonts w:cs="Times New Roman" w:hAnsi="Times New Roman" w:ascii="Times New Roman"/>
          <w:sz w:val="24"/>
          <w:szCs w:val="24"/>
        </w:rPr>
        <w:t>2016. godine</w:t>
      </w:r>
    </w:p>
    <w:p w:rsidRDefault="00480FA7" w:rsidP="00FC6C2B" w:rsidR="00480FA7" w:rsidRPr="00FC6C2B">
      <w:pPr>
        <w:spacing w:lineRule="auto" w:line="240" w:after="0"/>
        <w:jc w:val="center"/>
        <w:rPr>
          <w:rFonts w:cs="Times New Roman" w:hAnsi="Times New Roman" w:ascii="Times New Roman"/>
          <w:sz w:val="24"/>
          <w:szCs w:val="24"/>
        </w:rPr>
      </w:pPr>
      <w:r w:rsidRPr="00FC6C2B">
        <w:rPr>
          <w:rFonts w:cs="Times New Roman" w:hAnsi="Times New Roman" w:ascii="Times New Roman"/>
          <w:sz w:val="24"/>
          <w:szCs w:val="24"/>
        </w:rPr>
        <w:t>o održanoj javnoj dražbi kod Trgovačkog suda u Varaždinu</w:t>
      </w:r>
    </w:p>
    <w:p w:rsidRDefault="00480FA7" w:rsidP="00FC6C2B" w:rsidR="00480FA7" w:rsidRPr="00FC6C2B">
      <w:pPr>
        <w:spacing w:lineRule="auto" w:line="240" w:after="0"/>
        <w:jc w:val="center"/>
        <w:rPr>
          <w:rFonts w:cs="Times New Roman" w:hAnsi="Times New Roman" w:ascii="Times New Roman"/>
          <w:sz w:val="24"/>
          <w:szCs w:val="24"/>
        </w:rPr>
      </w:pPr>
      <w:r w:rsidRPr="00FC6C2B">
        <w:rPr>
          <w:rFonts w:cs="Times New Roman" w:hAnsi="Times New Roman" w:ascii="Times New Roman"/>
          <w:sz w:val="24"/>
          <w:szCs w:val="24"/>
        </w:rPr>
        <w:t xml:space="preserve">u stečajnom postupku nad stečajnim dužnikom </w:t>
      </w:r>
    </w:p>
    <w:p w:rsidRDefault="00480FA7" w:rsidP="00FC6C2B" w:rsidR="00480FA7" w:rsidRPr="00FC6C2B">
      <w:pPr>
        <w:spacing w:lineRule="auto" w:line="240" w:after="0"/>
        <w:jc w:val="center"/>
        <w:rPr>
          <w:rFonts w:cs="Times New Roman" w:hAnsi="Times New Roman" w:ascii="Times New Roman"/>
          <w:sz w:val="24"/>
          <w:szCs w:val="24"/>
        </w:rPr>
      </w:pPr>
      <w:r w:rsidRPr="00FC6C2B">
        <w:rPr>
          <w:rFonts w:cs="Times New Roman" w:hAnsi="Times New Roman" w:ascii="Times New Roman"/>
          <w:sz w:val="24"/>
          <w:szCs w:val="24"/>
        </w:rPr>
        <w:t>BETEX d.o.o. u stečaju, Belica, OIB: 49614188237</w:t>
      </w:r>
    </w:p>
    <w:p w:rsidRDefault="00480FA7" w:rsidP="00FC6C2B" w:rsidR="00480FA7" w:rsidRPr="00FC6C2B">
      <w:pPr>
        <w:spacing w:lineRule="auto" w:line="240" w:after="0"/>
        <w:jc w:val="center"/>
        <w:rPr>
          <w:rFonts w:cs="Times New Roman" w:hAnsi="Times New Roman" w:ascii="Times New Roman"/>
          <w:sz w:val="24"/>
          <w:szCs w:val="24"/>
        </w:rPr>
      </w:pPr>
    </w:p>
    <w:p w:rsidRDefault="00480FA7" w:rsidP="00FC6C2B" w:rsidR="00480FA7" w:rsidRPr="00FC6C2B">
      <w:pPr>
        <w:spacing w:lineRule="auto" w:line="240" w:after="0"/>
        <w:jc w:val="center"/>
        <w:rPr>
          <w:rFonts w:cs="Times New Roman" w:hAnsi="Times New Roman" w:ascii="Times New Roman"/>
          <w:sz w:val="24"/>
          <w:szCs w:val="24"/>
        </w:rPr>
      </w:pPr>
    </w:p>
    <w:p w:rsidRDefault="00480FA7" w:rsidP="00FC6C2B" w:rsidR="00480FA7" w:rsidRPr="00FC6C2B">
      <w:pPr>
        <w:spacing w:lineRule="auto" w:line="240" w:after="0"/>
        <w:jc w:val="center"/>
        <w:rPr>
          <w:rFonts w:cs="Times New Roman" w:hAnsi="Times New Roman" w:ascii="Times New Roman"/>
          <w:sz w:val="24"/>
          <w:szCs w:val="24"/>
        </w:rPr>
      </w:pPr>
    </w:p>
    <w:p w:rsidRDefault="00480FA7" w:rsidP="00FC6C2B" w:rsidR="00480FA7" w:rsidRPr="00FC6C2B">
      <w:pPr>
        <w:spacing w:lineRule="auto" w:line="240" w:after="0"/>
        <w:jc w:val="both"/>
        <w:rPr>
          <w:rFonts w:cs="Times New Roman" w:hAnsi="Times New Roman" w:ascii="Times New Roman"/>
          <w:sz w:val="24"/>
          <w:szCs w:val="24"/>
        </w:rPr>
      </w:pPr>
      <w:r w:rsidRPr="00FC6C2B">
        <w:rPr>
          <w:rFonts w:cs="Times New Roman" w:hAnsi="Times New Roman" w:ascii="Times New Roman"/>
          <w:sz w:val="24"/>
          <w:szCs w:val="24"/>
        </w:rPr>
        <w:t>NAZOČNI OD STRANE SUDA:</w:t>
      </w:r>
    </w:p>
    <w:p w:rsidRDefault="00480FA7" w:rsidP="00FC6C2B" w:rsidR="00480FA7" w:rsidRPr="00FC6C2B">
      <w:pPr>
        <w:spacing w:lineRule="auto" w:line="240" w:after="0"/>
        <w:jc w:val="both"/>
        <w:rPr>
          <w:rFonts w:cs="Times New Roman" w:hAnsi="Times New Roman" w:ascii="Times New Roman"/>
          <w:sz w:val="24"/>
          <w:szCs w:val="24"/>
        </w:rPr>
      </w:pPr>
      <w:r w:rsidRPr="00FC6C2B">
        <w:rPr>
          <w:rFonts w:cs="Times New Roman" w:hAnsi="Times New Roman" w:ascii="Times New Roman"/>
          <w:sz w:val="24"/>
          <w:szCs w:val="24"/>
        </w:rPr>
        <w:t>Sudac: Ksenija Flack-Makitan</w:t>
      </w:r>
    </w:p>
    <w:p w:rsidRDefault="00480FA7" w:rsidP="00FC6C2B" w:rsidR="00480FA7" w:rsidRPr="00FC6C2B">
      <w:pPr>
        <w:spacing w:lineRule="auto" w:line="240" w:after="0"/>
        <w:jc w:val="both"/>
        <w:rPr>
          <w:rFonts w:cs="Times New Roman" w:hAnsi="Times New Roman" w:ascii="Times New Roman"/>
          <w:sz w:val="24"/>
          <w:szCs w:val="24"/>
        </w:rPr>
      </w:pPr>
    </w:p>
    <w:p w:rsidRDefault="00480FA7" w:rsidP="00FC6C2B" w:rsidR="00480FA7" w:rsidRPr="00FC6C2B">
      <w:pPr>
        <w:spacing w:lineRule="auto" w:line="240" w:after="0"/>
        <w:jc w:val="both"/>
        <w:rPr>
          <w:rFonts w:cs="Times New Roman" w:hAnsi="Times New Roman" w:ascii="Times New Roman"/>
          <w:sz w:val="24"/>
          <w:szCs w:val="24"/>
        </w:rPr>
      </w:pPr>
      <w:r w:rsidRPr="00FC6C2B">
        <w:rPr>
          <w:rFonts w:cs="Times New Roman" w:hAnsi="Times New Roman" w:ascii="Times New Roman"/>
          <w:sz w:val="24"/>
          <w:szCs w:val="24"/>
        </w:rPr>
        <w:t>Zapisničar: Lea Rogina</w:t>
      </w:r>
    </w:p>
    <w:p w:rsidRDefault="00B46CDC" w:rsidP="00FC6C2B" w:rsidR="00480FA7" w:rsidRPr="00FC6C2B">
      <w:pPr>
        <w:pStyle w:val="Naslov1"/>
        <w:spacing w:after="0"/>
        <w:rPr>
          <w:rFonts w:hAnsi="Times New Roman" w:ascii="Times New Roman"/>
          <w:b w:val="false"/>
          <w:sz w:val="24"/>
          <w:szCs w:val="24"/>
        </w:rPr>
      </w:pPr>
      <w:r w:rsidRPr="00FC6C2B">
        <w:rPr>
          <w:rFonts w:hAnsi="Times New Roman" w:ascii="Times New Roman"/>
          <w:b w:val="false"/>
          <w:sz w:val="24"/>
          <w:szCs w:val="24"/>
        </w:rPr>
        <w:t xml:space="preserve">Početak u </w:t>
      </w:r>
      <w:r w:rsidR="00AA4FF2">
        <w:rPr>
          <w:rFonts w:hAnsi="Times New Roman" w:ascii="Times New Roman"/>
          <w:b w:val="false"/>
          <w:sz w:val="24"/>
          <w:szCs w:val="24"/>
        </w:rPr>
        <w:t xml:space="preserve">13,05 </w:t>
      </w:r>
      <w:r w:rsidR="00480FA7" w:rsidRPr="00FC6C2B">
        <w:rPr>
          <w:rFonts w:hAnsi="Times New Roman" w:ascii="Times New Roman"/>
          <w:b w:val="false"/>
          <w:sz w:val="24"/>
          <w:szCs w:val="24"/>
        </w:rPr>
        <w:t>sati.</w:t>
      </w:r>
    </w:p>
    <w:p w:rsidRDefault="009F7439" w:rsidP="00FC6C2B" w:rsidR="009F7439">
      <w:pPr>
        <w:spacing w:lineRule="auto" w:line="240"/>
        <w:rPr>
          <w:rFonts w:cs="Times New Roman" w:hAnsi="Times New Roman" w:ascii="Times New Roman"/>
          <w:sz w:val="24"/>
          <w:szCs w:val="24"/>
        </w:rPr>
      </w:pPr>
    </w:p>
    <w:p w:rsidRDefault="008C30FE" w:rsidP="00FC6C2B" w:rsidR="008C30FE" w:rsidRPr="00FC6C2B">
      <w:pPr>
        <w:spacing w:lineRule="auto" w:line="240"/>
        <w:rPr>
          <w:rFonts w:cs="Times New Roman" w:hAnsi="Times New Roman" w:ascii="Times New Roman"/>
          <w:sz w:val="24"/>
          <w:szCs w:val="24"/>
        </w:rPr>
      </w:pPr>
    </w:p>
    <w:p w:rsidRDefault="00480FA7" w:rsidP="009125C2" w:rsidR="009125C2">
      <w:pPr>
        <w:spacing w:lineRule="auto" w:line="240"/>
        <w:ind w:firstLine="708"/>
        <w:jc w:val="both"/>
        <w:rPr>
          <w:rFonts w:cs="Times New Roman" w:hAnsi="Times New Roman" w:ascii="Times New Roman"/>
          <w:sz w:val="24"/>
          <w:szCs w:val="24"/>
        </w:rPr>
      </w:pPr>
      <w:r w:rsidRPr="00FC6C2B">
        <w:rPr>
          <w:rFonts w:cs="Times New Roman" w:hAnsi="Times New Roman" w:ascii="Times New Roman"/>
          <w:sz w:val="24"/>
          <w:szCs w:val="24"/>
        </w:rPr>
        <w:t>Utvrđuje se da su pristupili i Zvonko Hrain, stečajni upravitelj</w:t>
      </w:r>
      <w:r w:rsidR="000C0659">
        <w:rPr>
          <w:rFonts w:cs="Times New Roman" w:hAnsi="Times New Roman" w:ascii="Times New Roman"/>
          <w:sz w:val="24"/>
          <w:szCs w:val="24"/>
        </w:rPr>
        <w:t>, zastupni</w:t>
      </w:r>
      <w:r w:rsidR="004E024B">
        <w:rPr>
          <w:rFonts w:cs="Times New Roman" w:hAnsi="Times New Roman" w:ascii="Times New Roman"/>
          <w:sz w:val="24"/>
          <w:szCs w:val="24"/>
        </w:rPr>
        <w:t>ca Republike Hrvatske, zamjenik</w:t>
      </w:r>
      <w:r w:rsidR="000C0659">
        <w:rPr>
          <w:rFonts w:cs="Times New Roman" w:hAnsi="Times New Roman" w:ascii="Times New Roman"/>
          <w:sz w:val="24"/>
          <w:szCs w:val="24"/>
        </w:rPr>
        <w:t xml:space="preserve"> Županijskog državnog odvjetnika u Varaždinu, Građansko-upravni odjel, </w:t>
      </w:r>
      <w:r w:rsidR="004E024B">
        <w:rPr>
          <w:rFonts w:cs="Times New Roman" w:hAnsi="Times New Roman" w:ascii="Times New Roman"/>
          <w:sz w:val="24"/>
          <w:szCs w:val="24"/>
        </w:rPr>
        <w:t>Tomo Božić</w:t>
      </w:r>
      <w:r w:rsidR="000C0659">
        <w:rPr>
          <w:rFonts w:cs="Times New Roman" w:hAnsi="Times New Roman" w:ascii="Times New Roman"/>
          <w:sz w:val="24"/>
          <w:szCs w:val="24"/>
        </w:rPr>
        <w:t>,</w:t>
      </w:r>
      <w:r w:rsidR="009F7439">
        <w:rPr>
          <w:rFonts w:cs="Times New Roman" w:hAnsi="Times New Roman" w:ascii="Times New Roman"/>
          <w:sz w:val="24"/>
          <w:szCs w:val="24"/>
        </w:rPr>
        <w:t xml:space="preserve"> za </w:t>
      </w:r>
      <w:r w:rsidR="009125C2">
        <w:rPr>
          <w:rFonts w:cs="Times New Roman" w:hAnsi="Times New Roman" w:ascii="Times New Roman"/>
          <w:sz w:val="24"/>
          <w:szCs w:val="24"/>
        </w:rPr>
        <w:t xml:space="preserve">razlučnog </w:t>
      </w:r>
      <w:r w:rsidR="009F7439">
        <w:rPr>
          <w:rFonts w:cs="Times New Roman" w:hAnsi="Times New Roman" w:ascii="Times New Roman"/>
          <w:sz w:val="24"/>
          <w:szCs w:val="24"/>
        </w:rPr>
        <w:t xml:space="preserve">vjerovnika H-ABDUCO d.o.o., </w:t>
      </w:r>
      <w:r w:rsidR="00B72CD2">
        <w:rPr>
          <w:rFonts w:cs="Times New Roman" w:hAnsi="Times New Roman" w:ascii="Times New Roman"/>
          <w:sz w:val="24"/>
          <w:szCs w:val="24"/>
        </w:rPr>
        <w:t>Lana Antunović</w:t>
      </w:r>
      <w:r w:rsidR="009F7439">
        <w:rPr>
          <w:rFonts w:cs="Times New Roman" w:hAnsi="Times New Roman" w:ascii="Times New Roman"/>
          <w:sz w:val="24"/>
          <w:szCs w:val="24"/>
        </w:rPr>
        <w:t xml:space="preserve">, </w:t>
      </w:r>
      <w:r w:rsidR="00B72CD2">
        <w:rPr>
          <w:rFonts w:cs="Times New Roman" w:hAnsi="Times New Roman" w:ascii="Times New Roman"/>
          <w:sz w:val="24"/>
          <w:szCs w:val="24"/>
        </w:rPr>
        <w:t xml:space="preserve">zaposlenica, </w:t>
      </w:r>
      <w:r w:rsidR="009F7439">
        <w:rPr>
          <w:rFonts w:cs="Times New Roman" w:hAnsi="Times New Roman" w:ascii="Times New Roman"/>
          <w:sz w:val="24"/>
          <w:szCs w:val="24"/>
        </w:rPr>
        <w:t xml:space="preserve">po </w:t>
      </w:r>
      <w:r w:rsidR="00B72CD2">
        <w:rPr>
          <w:rFonts w:cs="Times New Roman" w:hAnsi="Times New Roman" w:ascii="Times New Roman"/>
          <w:sz w:val="24"/>
          <w:szCs w:val="24"/>
        </w:rPr>
        <w:t>punomoći koju predaje u spis</w:t>
      </w:r>
      <w:r w:rsidR="009F7439">
        <w:rPr>
          <w:rFonts w:cs="Times New Roman" w:hAnsi="Times New Roman" w:ascii="Times New Roman"/>
          <w:sz w:val="24"/>
          <w:szCs w:val="24"/>
        </w:rPr>
        <w:t xml:space="preserve">, </w:t>
      </w:r>
      <w:r w:rsidR="00B72CD2">
        <w:rPr>
          <w:rFonts w:cs="Times New Roman" w:hAnsi="Times New Roman" w:ascii="Times New Roman"/>
          <w:sz w:val="24"/>
          <w:szCs w:val="24"/>
        </w:rPr>
        <w:t xml:space="preserve">za vjerovnika Heta Asset Resolution Hrvatska d.o.o., Natalija Pečanić Petrinjak, koja izjavljuje da je punomoć predala već ranije u spis, </w:t>
      </w:r>
      <w:r w:rsidR="000C0659">
        <w:rPr>
          <w:rFonts w:cs="Times New Roman" w:hAnsi="Times New Roman" w:ascii="Times New Roman"/>
          <w:sz w:val="24"/>
          <w:szCs w:val="24"/>
        </w:rPr>
        <w:t xml:space="preserve">te </w:t>
      </w:r>
      <w:r w:rsidR="00B72CD2">
        <w:rPr>
          <w:rFonts w:cs="Times New Roman" w:hAnsi="Times New Roman" w:ascii="Times New Roman"/>
          <w:sz w:val="24"/>
          <w:szCs w:val="24"/>
        </w:rPr>
        <w:t>je pristupio i potencijalni kupac</w:t>
      </w:r>
      <w:r w:rsidR="000C0659">
        <w:rPr>
          <w:rFonts w:cs="Times New Roman" w:hAnsi="Times New Roman" w:ascii="Times New Roman"/>
          <w:sz w:val="24"/>
          <w:szCs w:val="24"/>
        </w:rPr>
        <w:t xml:space="preserve"> i to: </w:t>
      </w:r>
      <w:r w:rsidR="00615BB5">
        <w:rPr>
          <w:rFonts w:cs="Times New Roman" w:hAnsi="Times New Roman" w:ascii="Times New Roman"/>
          <w:sz w:val="24"/>
          <w:szCs w:val="24"/>
        </w:rPr>
        <w:t xml:space="preserve">fizička osoba Vlado Matić, Strelec 97, Mala Subotica, OIB: </w:t>
      </w:r>
      <w:r w:rsidR="00130150">
        <w:rPr>
          <w:rFonts w:cs="Times New Roman" w:hAnsi="Times New Roman" w:ascii="Times New Roman"/>
          <w:sz w:val="24"/>
          <w:szCs w:val="24"/>
        </w:rPr>
        <w:t xml:space="preserve">2824856693, koji </w:t>
      </w:r>
      <w:r w:rsidR="00B72CD2">
        <w:rPr>
          <w:rFonts w:cs="Times New Roman" w:hAnsi="Times New Roman" w:ascii="Times New Roman"/>
          <w:sz w:val="24"/>
          <w:szCs w:val="24"/>
        </w:rPr>
        <w:t>je uplatio jamčevinu 20. travnja 2016. u iznosu od 75.400,00 kn</w:t>
      </w:r>
      <w:r w:rsidR="009125C2">
        <w:rPr>
          <w:rFonts w:cs="Times New Roman" w:hAnsi="Times New Roman" w:ascii="Times New Roman"/>
          <w:sz w:val="24"/>
          <w:szCs w:val="24"/>
        </w:rPr>
        <w:t>, koji izjavljuje da odustaje od kupnje ove nekretnine te moli da mu se vrati uplačena jamčevina</w:t>
      </w:r>
      <w:r w:rsidR="00B72CD2">
        <w:rPr>
          <w:rFonts w:cs="Times New Roman" w:hAnsi="Times New Roman" w:ascii="Times New Roman"/>
          <w:sz w:val="24"/>
          <w:szCs w:val="24"/>
        </w:rPr>
        <w:t>.</w:t>
      </w:r>
    </w:p>
    <w:p w:rsidRDefault="009125C2" w:rsidP="009125C2" w:rsidR="009125C2">
      <w:pPr>
        <w:spacing w:lineRule="auto" w:line="240" w:after="0"/>
        <w:ind w:left="708"/>
        <w:jc w:val="both"/>
        <w:rPr>
          <w:rFonts w:cs="Times New Roman" w:eastAsia="Calibri" w:hAnsi="Times New Roman" w:ascii="Times New Roman"/>
          <w:sz w:val="24"/>
          <w:szCs w:val="24"/>
        </w:rPr>
      </w:pPr>
      <w:r>
        <w:rPr>
          <w:rFonts w:cs="Times New Roman" w:eastAsia="Calibri" w:hAnsi="Times New Roman" w:ascii="Times New Roman"/>
          <w:sz w:val="24"/>
          <w:szCs w:val="24"/>
        </w:rPr>
        <w:t>Sud donosi</w:t>
      </w:r>
    </w:p>
    <w:p w:rsidRDefault="009125C2" w:rsidP="009125C2" w:rsidR="009125C2">
      <w:pPr>
        <w:spacing w:lineRule="auto" w:line="240" w:after="0"/>
        <w:ind w:left="708"/>
        <w:jc w:val="center"/>
        <w:rPr>
          <w:rFonts w:cs="Times New Roman" w:eastAsia="Calibri" w:hAnsi="Times New Roman" w:ascii="Times New Roman"/>
          <w:sz w:val="24"/>
          <w:szCs w:val="24"/>
        </w:rPr>
      </w:pPr>
      <w:r>
        <w:rPr>
          <w:rFonts w:cs="Times New Roman" w:eastAsia="Calibri" w:hAnsi="Times New Roman" w:ascii="Times New Roman"/>
          <w:sz w:val="24"/>
          <w:szCs w:val="24"/>
        </w:rPr>
        <w:t>r j e š e n j e</w:t>
      </w:r>
    </w:p>
    <w:p w:rsidRDefault="009125C2" w:rsidP="009125C2" w:rsidR="009125C2">
      <w:pPr>
        <w:spacing w:lineRule="auto" w:line="240" w:after="0"/>
        <w:ind w:left="708"/>
        <w:jc w:val="center"/>
        <w:rPr>
          <w:rFonts w:cs="Times New Roman" w:eastAsia="Calibri" w:hAnsi="Times New Roman" w:ascii="Times New Roman"/>
          <w:sz w:val="24"/>
          <w:szCs w:val="24"/>
        </w:rPr>
      </w:pPr>
    </w:p>
    <w:p w:rsidRDefault="009125C2" w:rsidP="009125C2" w:rsidR="009F7439">
      <w:pPr>
        <w:spacing w:lineRule="auto" w:line="240" w:after="240"/>
        <w:ind w:firstLine="708"/>
        <w:jc w:val="both"/>
        <w:rPr>
          <w:rFonts w:cs="Times New Roman" w:hAnsi="Times New Roman" w:ascii="Times New Roman"/>
          <w:sz w:val="24"/>
          <w:szCs w:val="24"/>
        </w:rPr>
      </w:pPr>
      <w:r>
        <w:rPr>
          <w:rFonts w:cs="Times New Roman" w:eastAsia="Calibri" w:hAnsi="Times New Roman" w:ascii="Times New Roman"/>
          <w:sz w:val="24"/>
          <w:szCs w:val="24"/>
        </w:rPr>
        <w:t xml:space="preserve">Nalaže se računovodstvu ovoga suda da uplaćenu jamčevinu u iznosu od 75.400,00 kn vrati uplatitelju Vladi Matić, </w:t>
      </w:r>
      <w:r>
        <w:rPr>
          <w:rFonts w:cs="Times New Roman" w:hAnsi="Times New Roman" w:ascii="Times New Roman"/>
          <w:sz w:val="24"/>
          <w:szCs w:val="24"/>
        </w:rPr>
        <w:t>Strelec 97, Mala Subotica, OIB: 2824856693, na račun otvoren kod Vaba banke d.d. Varaždin, broj HR4824890043200109146.</w:t>
      </w:r>
    </w:p>
    <w:p w:rsidRDefault="009125C2" w:rsidP="009125C2" w:rsidR="009125C2" w:rsidRPr="009F7439">
      <w:pPr>
        <w:spacing w:lineRule="auto" w:line="240" w:after="240"/>
        <w:ind w:firstLine="708"/>
        <w:jc w:val="both"/>
        <w:rPr>
          <w:rFonts w:cs="Times New Roman" w:hAnsi="Times New Roman" w:ascii="Times New Roman"/>
          <w:sz w:val="24"/>
          <w:szCs w:val="24"/>
        </w:rPr>
      </w:pPr>
    </w:p>
    <w:p w:rsidRDefault="009F7439" w:rsidP="009F7439" w:rsidR="009F7439">
      <w:pPr>
        <w:spacing w:lineRule="auto" w:line="240" w:after="0"/>
        <w:jc w:val="both"/>
        <w:rPr>
          <w:rFonts w:cs="Times New Roman" w:eastAsia="Calibri" w:hAnsi="Times New Roman" w:ascii="Times New Roman"/>
          <w:sz w:val="24"/>
          <w:szCs w:val="24"/>
        </w:rPr>
      </w:pPr>
      <w:r>
        <w:rPr>
          <w:rFonts w:cs="Times New Roman" w:eastAsia="Calibri" w:hAnsi="Times New Roman" w:ascii="Times New Roman"/>
          <w:sz w:val="24"/>
          <w:szCs w:val="24"/>
        </w:rPr>
        <w:tab/>
      </w:r>
      <w:r w:rsidR="009125C2">
        <w:rPr>
          <w:rFonts w:cs="Times New Roman" w:eastAsia="Calibri" w:hAnsi="Times New Roman" w:ascii="Times New Roman"/>
          <w:sz w:val="24"/>
          <w:szCs w:val="24"/>
        </w:rPr>
        <w:t>S</w:t>
      </w:r>
      <w:r w:rsidR="008C30FE">
        <w:rPr>
          <w:rFonts w:cs="Times New Roman" w:eastAsia="Calibri" w:hAnsi="Times New Roman" w:ascii="Times New Roman"/>
          <w:sz w:val="24"/>
          <w:szCs w:val="24"/>
        </w:rPr>
        <w:t>tečajni upravitelj pr</w:t>
      </w:r>
      <w:r w:rsidR="009125C2">
        <w:rPr>
          <w:rFonts w:cs="Times New Roman" w:eastAsia="Calibri" w:hAnsi="Times New Roman" w:ascii="Times New Roman"/>
          <w:sz w:val="24"/>
          <w:szCs w:val="24"/>
        </w:rPr>
        <w:t>edlaže da se cijena smanji za 20</w:t>
      </w:r>
      <w:r w:rsidR="008C30FE">
        <w:rPr>
          <w:rFonts w:cs="Times New Roman" w:eastAsia="Calibri" w:hAnsi="Times New Roman" w:ascii="Times New Roman"/>
          <w:sz w:val="24"/>
          <w:szCs w:val="24"/>
        </w:rPr>
        <w:t xml:space="preserve"> % za nekretnine</w:t>
      </w:r>
      <w:r w:rsidR="009125C2">
        <w:rPr>
          <w:rFonts w:cs="Times New Roman" w:eastAsia="Calibri" w:hAnsi="Times New Roman" w:ascii="Times New Roman"/>
          <w:sz w:val="24"/>
          <w:szCs w:val="24"/>
        </w:rPr>
        <w:t>, sa čime su suglasne zastupnice razlučnih vjerovnika Heta Asset Resolution Hrvatska d.o.o. i H-ABDUCO d.o.o., kako slijedi</w:t>
      </w:r>
      <w:r w:rsidR="008C30FE">
        <w:rPr>
          <w:rFonts w:cs="Times New Roman" w:eastAsia="Calibri" w:hAnsi="Times New Roman" w:ascii="Times New Roman"/>
          <w:sz w:val="24"/>
          <w:szCs w:val="24"/>
        </w:rPr>
        <w:t xml:space="preserve"> :</w:t>
      </w:r>
    </w:p>
    <w:p w:rsidRDefault="009F7439" w:rsidP="009F7439" w:rsidR="009F7439">
      <w:pPr>
        <w:spacing w:lineRule="auto" w:line="240" w:after="0"/>
        <w:jc w:val="both"/>
        <w:rPr>
          <w:rFonts w:cs="Times New Roman" w:eastAsia="Calibri" w:hAnsi="Times New Roman" w:ascii="Times New Roman"/>
          <w:sz w:val="24"/>
          <w:szCs w:val="24"/>
        </w:rPr>
      </w:pPr>
    </w:p>
    <w:p w:rsidRDefault="009125C2" w:rsidP="009F7439" w:rsidR="009125C2" w:rsidRPr="00FC6C2B">
      <w:pPr>
        <w:spacing w:lineRule="auto" w:line="240" w:after="0"/>
        <w:jc w:val="both"/>
        <w:rPr>
          <w:rFonts w:cs="Times New Roman" w:eastAsia="Calibri" w:hAnsi="Times New Roman" w:ascii="Times New Roman"/>
          <w:sz w:val="24"/>
          <w:szCs w:val="24"/>
        </w:rPr>
      </w:pPr>
    </w:p>
    <w:p w:rsidRDefault="00480FA7" w:rsidP="00FC6C2B" w:rsidR="00C30F53" w:rsidRPr="00FC6C2B">
      <w:pPr>
        <w:spacing w:lineRule="auto" w:line="240" w:after="240"/>
        <w:jc w:val="both"/>
        <w:rPr>
          <w:rFonts w:cs="Times New Roman" w:eastAsia="Calibri" w:hAnsi="Times New Roman" w:ascii="Times New Roman"/>
          <w:sz w:val="24"/>
          <w:szCs w:val="24"/>
        </w:rPr>
      </w:pPr>
      <w:r w:rsidRPr="00FC6C2B">
        <w:rPr>
          <w:rFonts w:cs="Times New Roman" w:eastAsia="Calibri" w:hAnsi="Times New Roman" w:ascii="Times New Roman"/>
          <w:sz w:val="24"/>
          <w:szCs w:val="24"/>
        </w:rPr>
        <w:tab/>
        <w:t>Sud donosi</w:t>
      </w:r>
    </w:p>
    <w:p w:rsidRDefault="00480FA7" w:rsidP="009F7439" w:rsidR="009F7439">
      <w:pPr>
        <w:spacing w:lineRule="auto" w:line="240" w:after="240"/>
        <w:jc w:val="center"/>
        <w:rPr>
          <w:rFonts w:cs="Times New Roman" w:eastAsia="Calibri" w:hAnsi="Times New Roman" w:ascii="Times New Roman"/>
          <w:sz w:val="24"/>
          <w:szCs w:val="24"/>
        </w:rPr>
      </w:pPr>
      <w:r w:rsidRPr="00FC6C2B">
        <w:rPr>
          <w:rFonts w:cs="Times New Roman" w:eastAsia="Calibri" w:hAnsi="Times New Roman" w:ascii="Times New Roman"/>
          <w:sz w:val="24"/>
          <w:szCs w:val="24"/>
        </w:rPr>
        <w:t>Z a k lj u č a k</w:t>
      </w:r>
    </w:p>
    <w:p w:rsidRDefault="009F7439" w:rsidP="009F7439" w:rsidR="009F7439">
      <w:pPr>
        <w:spacing w:lineRule="auto" w:line="240" w:after="240"/>
        <w:jc w:val="center"/>
        <w:rPr>
          <w:rFonts w:cs="Times New Roman" w:eastAsia="Calibri" w:hAnsi="Times New Roman" w:ascii="Times New Roman"/>
          <w:sz w:val="24"/>
          <w:szCs w:val="24"/>
        </w:rPr>
      </w:pPr>
    </w:p>
    <w:p w:rsidRDefault="00E21409" w:rsidP="00E21409" w:rsidR="00E21409" w:rsidRPr="00FC6C2B">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lastRenderedPageBreak/>
        <w:tab/>
      </w:r>
      <w:r w:rsidRPr="00E21409">
        <w:rPr>
          <w:rFonts w:cs="Times New Roman" w:eastAsia="Calibri" w:hAnsi="Times New Roman" w:ascii="Times New Roman"/>
          <w:sz w:val="24"/>
          <w:szCs w:val="24"/>
        </w:rPr>
        <w:t xml:space="preserve">  I.   Određuje se prodaja nekretnina i pokretnina u vlasništvu stečajnog dužnika BETEX d.o.o. u stečaju, Belica, B. Radića 48, OIB: 49614188237, u stečajnom postupku, uz odgovarajuću primjenu pravila o ovrsi na nekretninama i to:</w:t>
      </w:r>
    </w:p>
    <w:p w:rsidRDefault="00480FA7" w:rsidP="00E21409" w:rsidR="00E21409" w:rsidRPr="00E21409">
      <w:pPr>
        <w:spacing w:lineRule="auto" w:line="240" w:after="240"/>
        <w:jc w:val="both"/>
        <w:rPr>
          <w:rFonts w:cs="Times New Roman" w:eastAsia="Calibri" w:hAnsi="Times New Roman" w:ascii="Times New Roman"/>
          <w:sz w:val="24"/>
          <w:szCs w:val="24"/>
        </w:rPr>
      </w:pPr>
      <w:r w:rsidRPr="00FC6C2B">
        <w:rPr>
          <w:rFonts w:cs="Times New Roman" w:eastAsia="Calibri" w:hAnsi="Times New Roman" w:ascii="Times New Roman"/>
          <w:sz w:val="24"/>
          <w:szCs w:val="24"/>
        </w:rPr>
        <w:tab/>
      </w:r>
      <w:r w:rsidR="00E21409" w:rsidRPr="00E21409">
        <w:rPr>
          <w:rFonts w:cs="Times New Roman" w:eastAsia="Calibri" w:hAnsi="Times New Roman" w:ascii="Times New Roman"/>
          <w:sz w:val="24"/>
          <w:szCs w:val="24"/>
        </w:rPr>
        <w:t>1. Poslovna zgrada  „BETEX“ u Belici, Braće Radić 48</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    Nekretnina je upisana pri Općinskom sudu u Čakovcu u etažnom ZK ulošku broj 4121 k.o. Belica čest. br. 402/1 ukupne površine 27.056 m2, Poslovna građevina površine 9.985 m2, Industrijsko dvorište površine 17.071 m2 u 457/1000 dijela gornje nekretnine, povezano sa vlasništvom posebnog dijela – ETAŽA broj 1 koja se sastoji od poslovnih prostora u prizemlju, poslovnih prostora na prvom katu i poslovnih prostora na drugom katu, sveukupne površine od  6.551,40 m2, u 1/1 dijela</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    Na navedenoj nekretnini razlučno pravo imaju slijedeći stečajni vjerovnici;</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    a) H-ABDUCO d.o.o. Zagreb, Slavonska avenija 6a, u iznosu od 20.770.964,71 kn</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    b) PODRAVSKA BANKA d.d., Koprivnica, Opatička 3, u iznosu od 7.553.479,62 kn.</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    Nekretnina je izgrađena 2007. godine</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    Utvrđena vrijednost nekretnine je </w:t>
      </w:r>
      <w:r w:rsidR="009125C2">
        <w:rPr>
          <w:rFonts w:cs="Times New Roman" w:eastAsia="Calibri" w:hAnsi="Times New Roman" w:ascii="Times New Roman"/>
          <w:sz w:val="24"/>
          <w:szCs w:val="24"/>
        </w:rPr>
        <w:t>4.453.263,36</w:t>
      </w:r>
      <w:r w:rsidRPr="00E21409">
        <w:rPr>
          <w:rFonts w:cs="Times New Roman" w:eastAsia="Calibri" w:hAnsi="Times New Roman" w:ascii="Times New Roman"/>
          <w:sz w:val="24"/>
          <w:szCs w:val="24"/>
        </w:rPr>
        <w:t xml:space="preserve"> kn.  </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    Utvrđena vrijednost pokretnina (skladišni regali) koje se nalaze u objektu iznosi </w:t>
      </w:r>
      <w:r w:rsidR="009125C2">
        <w:rPr>
          <w:rFonts w:cs="Times New Roman" w:eastAsia="Calibri" w:hAnsi="Times New Roman" w:ascii="Times New Roman"/>
          <w:sz w:val="24"/>
          <w:szCs w:val="24"/>
        </w:rPr>
        <w:t>93.460,61</w:t>
      </w:r>
      <w:r w:rsidRPr="00E21409">
        <w:rPr>
          <w:rFonts w:cs="Times New Roman" w:eastAsia="Calibri" w:hAnsi="Times New Roman" w:ascii="Times New Roman"/>
          <w:sz w:val="24"/>
          <w:szCs w:val="24"/>
        </w:rPr>
        <w:t xml:space="preserve"> kn.</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    Napomena: Uz kupnju predmetne nekretnine postoji mogućnost kupnje drugog dijela nekretnine površine 7.880,00 m2 na istoj katastarskoj čestici u 543/1000 idealnog dijela.    </w:t>
      </w:r>
    </w:p>
    <w:p w:rsidRDefault="00E21409" w:rsidP="00E21409" w:rsidR="00E21409" w:rsidRPr="00E21409">
      <w:pPr>
        <w:spacing w:lineRule="auto" w:line="240" w:after="240"/>
        <w:jc w:val="both"/>
        <w:rPr>
          <w:rFonts w:cs="Times New Roman" w:eastAsia="Calibri" w:hAnsi="Times New Roman" w:ascii="Times New Roman"/>
          <w:sz w:val="24"/>
          <w:szCs w:val="24"/>
        </w:rPr>
      </w:pP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2. Supermarket „BETEX“ u  Gornjem Mihaljevcu br. 71a</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    Nekretnina je upisana pri  Općinskom sudu u Čakovcu zk.ul.br. 1070. kat. čest. br. 113/A/2/1/1 k.o. Gornji Mihaljevec, Poslovna zgrada- Supermarket, nadstrešnica, dvorište,  ukupno 1.121 čhv. u 1/1 dijela, a u naravi Supermarket  u Gornji Mihaljevec 74-a, Gornji Mihaljevec </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Na navedenoj nekretnini razlučno pravo imaju slijedeći stečajni vjerovnici:</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a) PRIVREDNA BANKA ZAGREB d.d. Radnička 51, Zagreb</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(prije:  MEĐIMURSKA BANKA d.d. ČAKOVEC, V. Morandinija 37), u iznosu od 9.216.560,48 kn</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b) MINISTARSTVO FINANCIJA - Porezna uprava, Područni ured Čakovec, u iznosu od 31.130.585,44 kn</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Nekretnina je izgrađena  2003. godine</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Utvrđena vrijednost nekretnine je  </w:t>
      </w:r>
      <w:r w:rsidR="009125C2">
        <w:rPr>
          <w:rFonts w:cs="Times New Roman" w:eastAsia="Calibri" w:hAnsi="Times New Roman" w:ascii="Times New Roman"/>
          <w:sz w:val="24"/>
          <w:szCs w:val="24"/>
        </w:rPr>
        <w:t>987.331,82</w:t>
      </w:r>
      <w:r w:rsidRPr="00E21409">
        <w:rPr>
          <w:rFonts w:cs="Times New Roman" w:eastAsia="Calibri" w:hAnsi="Times New Roman" w:ascii="Times New Roman"/>
          <w:sz w:val="24"/>
          <w:szCs w:val="24"/>
        </w:rPr>
        <w:t xml:space="preserve"> kn.</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lastRenderedPageBreak/>
        <w:t xml:space="preserve">Utvrđena vrijednost pokretnina (oprema i namještaj) koje se nalaze u objektu iznosi </w:t>
      </w:r>
      <w:r w:rsidR="009125C2">
        <w:rPr>
          <w:rFonts w:cs="Times New Roman" w:eastAsia="Calibri" w:hAnsi="Times New Roman" w:ascii="Times New Roman"/>
          <w:sz w:val="24"/>
          <w:szCs w:val="24"/>
        </w:rPr>
        <w:t>35.880,25</w:t>
      </w:r>
      <w:r w:rsidRPr="00E21409">
        <w:rPr>
          <w:rFonts w:cs="Times New Roman" w:eastAsia="Calibri" w:hAnsi="Times New Roman" w:ascii="Times New Roman"/>
          <w:sz w:val="24"/>
          <w:szCs w:val="24"/>
        </w:rPr>
        <w:t xml:space="preserve"> kn.</w:t>
      </w:r>
    </w:p>
    <w:p w:rsidRDefault="00E21409" w:rsidP="00E21409" w:rsidR="00E21409" w:rsidRPr="00E21409">
      <w:pPr>
        <w:spacing w:lineRule="auto" w:line="240" w:after="240"/>
        <w:jc w:val="both"/>
        <w:rPr>
          <w:rFonts w:cs="Times New Roman" w:eastAsia="Calibri" w:hAnsi="Times New Roman" w:ascii="Times New Roman"/>
          <w:sz w:val="24"/>
          <w:szCs w:val="24"/>
        </w:rPr>
      </w:pP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3. Trgovački centar „BETEX“ u Prelogu, Ulica Zrinskih bb</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    Nekretnina je upisana pri Općinskom sudu u Čakovcu,  ZK Odjel u Prelogu, z.k.ul.br. 8020, k.o.  Prelog, kat. čest.  broj: 3712/A/242/4  Poslovna građevina, dvorište ukupno 9.300 m2 ( Poslovna građevina od 3.725 m2 dvorište 5.575 m2). Ukupno: 9.300 m2  u 1/1 dijela, a u naravi Trgovački centar BETEX u Prelogu, Ulica Zrinskih bb,</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Na navedenoj nekretnini razlučno pravo imaju slijedeći stečajni vjerovnici;</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a) H-ABDUCO d.o.o. Zagreb, Slavonska avenija 6a, u iznosu od 20.770.964,71 kn</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b) MINISTARSTVO FINANCIJA - Porezna uprava, Područni ured Čakovec, u iznosu od 31.130.585,44 kn</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Nekretnina je izgrađena 2008. godine.</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Utvrđena vrijednost nekretnine  je </w:t>
      </w:r>
      <w:r w:rsidR="009125C2">
        <w:rPr>
          <w:rFonts w:cs="Times New Roman" w:eastAsia="Calibri" w:hAnsi="Times New Roman" w:ascii="Times New Roman"/>
          <w:sz w:val="24"/>
          <w:szCs w:val="24"/>
        </w:rPr>
        <w:t>3.416.216,83</w:t>
      </w:r>
      <w:r w:rsidRPr="00E21409">
        <w:rPr>
          <w:rFonts w:cs="Times New Roman" w:eastAsia="Calibri" w:hAnsi="Times New Roman" w:ascii="Times New Roman"/>
          <w:sz w:val="24"/>
          <w:szCs w:val="24"/>
        </w:rPr>
        <w:t xml:space="preserve"> kn.</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Utvrđena vrijednost pokretnina (oprema i namještaj) koje se nalaze u objektu iznosi </w:t>
      </w:r>
      <w:r w:rsidR="009125C2">
        <w:rPr>
          <w:rFonts w:cs="Times New Roman" w:eastAsia="Calibri" w:hAnsi="Times New Roman" w:ascii="Times New Roman"/>
          <w:sz w:val="24"/>
          <w:szCs w:val="24"/>
        </w:rPr>
        <w:t>65.451,60</w:t>
      </w:r>
      <w:r w:rsidRPr="00E21409">
        <w:rPr>
          <w:rFonts w:cs="Times New Roman" w:eastAsia="Calibri" w:hAnsi="Times New Roman" w:ascii="Times New Roman"/>
          <w:sz w:val="24"/>
          <w:szCs w:val="24"/>
        </w:rPr>
        <w:t xml:space="preserve"> kn.</w:t>
      </w:r>
    </w:p>
    <w:p w:rsidRDefault="00E21409" w:rsidP="00E21409" w:rsidR="00E21409" w:rsidRPr="00E21409">
      <w:pPr>
        <w:spacing w:lineRule="auto" w:line="240" w:after="240"/>
        <w:jc w:val="both"/>
        <w:rPr>
          <w:rFonts w:cs="Times New Roman" w:eastAsia="Calibri" w:hAnsi="Times New Roman" w:ascii="Times New Roman"/>
          <w:sz w:val="24"/>
          <w:szCs w:val="24"/>
        </w:rPr>
      </w:pP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4. Supermarket  BETEX u Podturenu,  Sportska bb</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Nekretnina je upisana pri  Općinskom sudu u Čakovcu zk.ul.br. 2852 k.o  Podturen. čest. br. 1283/4/2/5 Sportska ulica 1.948 m2 (Poslovna građevina od 645 m2, dvorište 1.303 m2) Ukupno: 1.948 m2  u 1/1 dijela, a u naravi Supermarket  BETEX u Podturnu, Sportska bb, </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Na navedenoj nekretnini razlučno pravo imaju slijedeći stečajni vjerovnici;</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a) HYPO ALPE-ADRIA-BANK d.d. Zagreb, Slavonska avenija 6, u iznosu od 20.770.964,71 kn</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Nekretnina je izgrađena 2009. godine</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Utvrđena vrijednost  nekretnine je </w:t>
      </w:r>
      <w:r w:rsidR="009125C2">
        <w:rPr>
          <w:rFonts w:cs="Times New Roman" w:eastAsia="Calibri" w:hAnsi="Times New Roman" w:ascii="Times New Roman"/>
          <w:sz w:val="24"/>
          <w:szCs w:val="24"/>
        </w:rPr>
        <w:t>603.165,06</w:t>
      </w:r>
      <w:r w:rsidRPr="00E21409">
        <w:rPr>
          <w:rFonts w:cs="Times New Roman" w:eastAsia="Calibri" w:hAnsi="Times New Roman" w:ascii="Times New Roman"/>
          <w:sz w:val="24"/>
          <w:szCs w:val="24"/>
        </w:rPr>
        <w:t xml:space="preserve"> kn.</w:t>
      </w:r>
    </w:p>
    <w:p w:rsidRDefault="00E21409" w:rsidP="00E21409" w:rsid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Utvrđena vrijednost pokretnina (oprema i namještaj) koje se nalaze</w:t>
      </w:r>
      <w:r>
        <w:rPr>
          <w:rFonts w:cs="Times New Roman" w:eastAsia="Calibri" w:hAnsi="Times New Roman" w:ascii="Times New Roman"/>
          <w:sz w:val="24"/>
          <w:szCs w:val="24"/>
        </w:rPr>
        <w:t xml:space="preserve"> u objektu iznosi </w:t>
      </w:r>
      <w:r w:rsidR="009125C2">
        <w:rPr>
          <w:rFonts w:cs="Times New Roman" w:eastAsia="Calibri" w:hAnsi="Times New Roman" w:ascii="Times New Roman"/>
          <w:sz w:val="24"/>
          <w:szCs w:val="24"/>
        </w:rPr>
        <w:t>22.864,22</w:t>
      </w:r>
      <w:r>
        <w:rPr>
          <w:rFonts w:cs="Times New Roman" w:eastAsia="Calibri" w:hAnsi="Times New Roman" w:ascii="Times New Roman"/>
          <w:sz w:val="24"/>
          <w:szCs w:val="24"/>
        </w:rPr>
        <w:t xml:space="preserve"> kn.</w:t>
      </w:r>
    </w:p>
    <w:p w:rsidRDefault="009125C2" w:rsidP="00E21409" w:rsidR="009125C2" w:rsidRPr="00E21409">
      <w:pPr>
        <w:spacing w:lineRule="auto" w:line="240" w:after="240"/>
        <w:jc w:val="both"/>
        <w:rPr>
          <w:rFonts w:cs="Times New Roman" w:eastAsia="Calibri" w:hAnsi="Times New Roman" w:ascii="Times New Roman"/>
          <w:sz w:val="24"/>
          <w:szCs w:val="24"/>
        </w:rPr>
      </w:pP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5. Tekstilna konfekcija „BETEX“ (Stari pogon) u Belici, Braće Radić 44</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lastRenderedPageBreak/>
        <w:t xml:space="preserve">    Nekretnina je upisana pri  Općinskom sudu u Čakovcu zk.ul.br.  4038 k.o. Belica, čest. broj. 404/A/1/2/2    Poslovni objekti, tekst. konfekcija i dvor ukupno 966 čhv.  u 1/1 dijela, a u naravi Stari pogon – Tekstilna konfekcija  BETEX u Belici,  Braće Radića 48,  Belica</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Na navedenoj nekretnini razlučno pravo imaju slijedeći stečajni vjerovnici;</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a) PRIVREDNA BANKA ZAGREB d.d. Radnička 51, Zagreb</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(prije:  MEĐIMURSKA BANKA d.d. ČAKOVEC, V. Morandinija 37), u iznosu od 9.216.560,48 kn</w:t>
      </w:r>
    </w:p>
    <w:p w:rsidRDefault="00E21409" w:rsidP="00E21409" w:rsid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Utvrđena vrijednost nekretnine  je  </w:t>
      </w:r>
      <w:r w:rsidR="009125C2">
        <w:rPr>
          <w:rFonts w:cs="Times New Roman" w:eastAsia="Calibri" w:hAnsi="Times New Roman" w:ascii="Times New Roman"/>
          <w:sz w:val="24"/>
          <w:szCs w:val="24"/>
        </w:rPr>
        <w:t>1.299.683,59</w:t>
      </w:r>
      <w:r w:rsidRPr="00E21409">
        <w:rPr>
          <w:rFonts w:cs="Times New Roman" w:eastAsia="Calibri" w:hAnsi="Times New Roman" w:ascii="Times New Roman"/>
          <w:sz w:val="24"/>
          <w:szCs w:val="24"/>
        </w:rPr>
        <w:t xml:space="preserve"> kn.</w:t>
      </w:r>
    </w:p>
    <w:p w:rsidRDefault="009125C2" w:rsidP="00E21409" w:rsidR="009125C2" w:rsidRPr="00E21409">
      <w:pPr>
        <w:spacing w:lineRule="auto" w:line="240" w:after="240"/>
        <w:jc w:val="both"/>
        <w:rPr>
          <w:rFonts w:cs="Times New Roman" w:eastAsia="Calibri" w:hAnsi="Times New Roman" w:ascii="Times New Roman"/>
          <w:sz w:val="24"/>
          <w:szCs w:val="24"/>
        </w:rPr>
      </w:pPr>
    </w:p>
    <w:p w:rsidRDefault="00C30F53" w:rsidP="00E21409" w:rsidR="00C30F53">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t>6</w:t>
      </w:r>
      <w:r w:rsidR="00E21409" w:rsidRPr="00E21409">
        <w:rPr>
          <w:rFonts w:cs="Times New Roman" w:eastAsia="Calibri" w:hAnsi="Times New Roman" w:ascii="Times New Roman"/>
          <w:sz w:val="24"/>
          <w:szCs w:val="24"/>
        </w:rPr>
        <w:t xml:space="preserve">. </w:t>
      </w:r>
      <w:r w:rsidRPr="00E21409">
        <w:rPr>
          <w:rFonts w:cs="Times New Roman" w:eastAsia="Calibri" w:hAnsi="Times New Roman" w:ascii="Times New Roman"/>
          <w:sz w:val="24"/>
          <w:szCs w:val="24"/>
        </w:rPr>
        <w:t>Nekretnine upisane pri Općinskom sudu u Čakovcu zk.ul.br. 747, k.o. Be</w:t>
      </w:r>
      <w:r>
        <w:rPr>
          <w:rFonts w:cs="Times New Roman" w:eastAsia="Calibri" w:hAnsi="Times New Roman" w:ascii="Times New Roman"/>
          <w:sz w:val="24"/>
          <w:szCs w:val="24"/>
        </w:rPr>
        <w:t xml:space="preserve">lica,  </w:t>
      </w:r>
    </w:p>
    <w:p w:rsidRDefault="00C30F53" w:rsidP="00E21409" w:rsidR="00C30F53">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t xml:space="preserve">–Čkbr. 404/B/8/B/1 oranica Štuk sa 492 m2, </w:t>
      </w:r>
    </w:p>
    <w:p w:rsidRDefault="00C30F53" w:rsidP="00C30F53" w:rsidR="00C30F53">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t>-</w:t>
      </w:r>
      <w:r w:rsidRPr="00C30F53">
        <w:rPr>
          <w:rFonts w:cs="Times New Roman" w:eastAsia="Calibri" w:hAnsi="Times New Roman" w:ascii="Times New Roman"/>
          <w:sz w:val="24"/>
          <w:szCs w:val="24"/>
        </w:rPr>
        <w:t>Čkbr</w:t>
      </w:r>
      <w:r>
        <w:rPr>
          <w:rFonts w:cs="Times New Roman" w:eastAsia="Calibri" w:hAnsi="Times New Roman" w:ascii="Times New Roman"/>
          <w:sz w:val="24"/>
          <w:szCs w:val="24"/>
        </w:rPr>
        <w:t>. 404/B/8/B/2</w:t>
      </w:r>
      <w:r w:rsidRPr="00C30F53">
        <w:rPr>
          <w:rFonts w:cs="Times New Roman" w:eastAsia="Calibri" w:hAnsi="Times New Roman" w:ascii="Times New Roman"/>
          <w:sz w:val="24"/>
          <w:szCs w:val="24"/>
        </w:rPr>
        <w:t xml:space="preserve"> oranica Štuk sa </w:t>
      </w:r>
      <w:r>
        <w:rPr>
          <w:rFonts w:cs="Times New Roman" w:eastAsia="Calibri" w:hAnsi="Times New Roman" w:ascii="Times New Roman"/>
          <w:sz w:val="24"/>
          <w:szCs w:val="24"/>
        </w:rPr>
        <w:t xml:space="preserve">1693 </w:t>
      </w:r>
      <w:r w:rsidRPr="00C30F53">
        <w:rPr>
          <w:rFonts w:cs="Times New Roman" w:eastAsia="Calibri" w:hAnsi="Times New Roman" w:ascii="Times New Roman"/>
          <w:sz w:val="24"/>
          <w:szCs w:val="24"/>
        </w:rPr>
        <w:t>m2,</w:t>
      </w:r>
      <w:r>
        <w:rPr>
          <w:rFonts w:cs="Times New Roman" w:eastAsia="Calibri" w:hAnsi="Times New Roman" w:ascii="Times New Roman"/>
          <w:sz w:val="24"/>
          <w:szCs w:val="24"/>
        </w:rPr>
        <w:t xml:space="preserve"> </w:t>
      </w:r>
    </w:p>
    <w:p w:rsidRDefault="00C30F53" w:rsidP="00C30F53" w:rsidR="00C30F53">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t>-</w:t>
      </w:r>
      <w:r w:rsidRPr="00C30F53">
        <w:t xml:space="preserve"> </w:t>
      </w:r>
      <w:r>
        <w:rPr>
          <w:rFonts w:cs="Times New Roman" w:eastAsia="Calibri" w:hAnsi="Times New Roman" w:ascii="Times New Roman"/>
          <w:sz w:val="24"/>
          <w:szCs w:val="24"/>
        </w:rPr>
        <w:t>Čkbr. 404/B/8/B/3 oranica Štuk sa 589</w:t>
      </w:r>
      <w:r w:rsidRPr="00C30F53">
        <w:rPr>
          <w:rFonts w:cs="Times New Roman" w:eastAsia="Calibri" w:hAnsi="Times New Roman" w:ascii="Times New Roman"/>
          <w:sz w:val="24"/>
          <w:szCs w:val="24"/>
        </w:rPr>
        <w:t xml:space="preserve"> m2,</w:t>
      </w:r>
      <w:r>
        <w:rPr>
          <w:rFonts w:cs="Times New Roman" w:eastAsia="Calibri" w:hAnsi="Times New Roman" w:ascii="Times New Roman"/>
          <w:sz w:val="24"/>
          <w:szCs w:val="24"/>
        </w:rPr>
        <w:t xml:space="preserve"> </w:t>
      </w:r>
    </w:p>
    <w:p w:rsidRDefault="00C30F53" w:rsidP="00C30F53" w:rsidR="00C30F53">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t>-</w:t>
      </w:r>
      <w:r w:rsidRPr="00C30F53">
        <w:t xml:space="preserve"> </w:t>
      </w:r>
      <w:r>
        <w:rPr>
          <w:rFonts w:cs="Times New Roman" w:eastAsia="Calibri" w:hAnsi="Times New Roman" w:ascii="Times New Roman"/>
          <w:sz w:val="24"/>
          <w:szCs w:val="24"/>
        </w:rPr>
        <w:t>Čkbr. 404/B/8/B/4</w:t>
      </w:r>
      <w:r w:rsidRPr="00C30F53">
        <w:rPr>
          <w:rFonts w:cs="Times New Roman" w:eastAsia="Calibri" w:hAnsi="Times New Roman" w:ascii="Times New Roman"/>
          <w:sz w:val="24"/>
          <w:szCs w:val="24"/>
        </w:rPr>
        <w:t xml:space="preserve"> oranica Štuk sa </w:t>
      </w:r>
      <w:r>
        <w:rPr>
          <w:rFonts w:cs="Times New Roman" w:eastAsia="Calibri" w:hAnsi="Times New Roman" w:ascii="Times New Roman"/>
          <w:sz w:val="24"/>
          <w:szCs w:val="24"/>
        </w:rPr>
        <w:t>558</w:t>
      </w:r>
      <w:r w:rsidRPr="00C30F53">
        <w:rPr>
          <w:rFonts w:cs="Times New Roman" w:eastAsia="Calibri" w:hAnsi="Times New Roman" w:ascii="Times New Roman"/>
          <w:sz w:val="24"/>
          <w:szCs w:val="24"/>
        </w:rPr>
        <w:t xml:space="preserve"> m2, </w:t>
      </w:r>
    </w:p>
    <w:p w:rsidRDefault="00C30F53" w:rsidP="00E21409" w:rsidR="00C30F53">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t>-</w:t>
      </w:r>
      <w:r w:rsidRPr="00C30F53">
        <w:t xml:space="preserve"> </w:t>
      </w:r>
      <w:r>
        <w:rPr>
          <w:rFonts w:cs="Times New Roman" w:eastAsia="Calibri" w:hAnsi="Times New Roman" w:ascii="Times New Roman"/>
          <w:sz w:val="24"/>
          <w:szCs w:val="24"/>
        </w:rPr>
        <w:t>Čkbr. 404/B/8/B/5</w:t>
      </w:r>
      <w:r w:rsidRPr="00C30F53">
        <w:rPr>
          <w:rFonts w:cs="Times New Roman" w:eastAsia="Calibri" w:hAnsi="Times New Roman" w:ascii="Times New Roman"/>
          <w:sz w:val="24"/>
          <w:szCs w:val="24"/>
        </w:rPr>
        <w:t xml:space="preserve"> oranica Štuk sa </w:t>
      </w:r>
      <w:r>
        <w:rPr>
          <w:rFonts w:cs="Times New Roman" w:eastAsia="Calibri" w:hAnsi="Times New Roman" w:ascii="Times New Roman"/>
          <w:sz w:val="24"/>
          <w:szCs w:val="24"/>
        </w:rPr>
        <w:t>755</w:t>
      </w:r>
      <w:r w:rsidRPr="00C30F53">
        <w:rPr>
          <w:rFonts w:cs="Times New Roman" w:eastAsia="Calibri" w:hAnsi="Times New Roman" w:ascii="Times New Roman"/>
          <w:sz w:val="24"/>
          <w:szCs w:val="24"/>
        </w:rPr>
        <w:t xml:space="preserve"> m2,</w:t>
      </w:r>
      <w:r>
        <w:rPr>
          <w:rFonts w:cs="Times New Roman" w:eastAsia="Calibri" w:hAnsi="Times New Roman" w:ascii="Times New Roman"/>
          <w:sz w:val="24"/>
          <w:szCs w:val="24"/>
        </w:rPr>
        <w:t xml:space="preserve"> Početna cijena nekretnine je </w:t>
      </w:r>
      <w:r w:rsidR="009125C2">
        <w:rPr>
          <w:rFonts w:cs="Times New Roman" w:eastAsia="Calibri" w:hAnsi="Times New Roman" w:ascii="Times New Roman"/>
          <w:sz w:val="24"/>
          <w:szCs w:val="24"/>
        </w:rPr>
        <w:t>72.712,08</w:t>
      </w:r>
      <w:r w:rsidR="005A4246">
        <w:rPr>
          <w:rFonts w:cs="Times New Roman" w:eastAsia="Calibri" w:hAnsi="Times New Roman" w:ascii="Times New Roman"/>
          <w:sz w:val="24"/>
          <w:szCs w:val="24"/>
        </w:rPr>
        <w:t xml:space="preserve"> </w:t>
      </w:r>
      <w:r>
        <w:rPr>
          <w:rFonts w:cs="Times New Roman" w:eastAsia="Calibri" w:hAnsi="Times New Roman" w:ascii="Times New Roman"/>
          <w:sz w:val="24"/>
          <w:szCs w:val="24"/>
        </w:rPr>
        <w:t>kn.</w:t>
      </w:r>
    </w:p>
    <w:p w:rsidRDefault="009125C2" w:rsidP="00E21409" w:rsidR="009125C2">
      <w:pPr>
        <w:spacing w:lineRule="auto" w:line="240" w:after="240"/>
        <w:jc w:val="both"/>
        <w:rPr>
          <w:rFonts w:cs="Times New Roman" w:eastAsia="Calibri" w:hAnsi="Times New Roman" w:ascii="Times New Roman"/>
          <w:sz w:val="24"/>
          <w:szCs w:val="24"/>
        </w:rPr>
      </w:pPr>
    </w:p>
    <w:p w:rsidRDefault="009125C2" w:rsidP="00C30F53" w:rsidR="00C30F53">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t>7</w:t>
      </w:r>
      <w:r w:rsidR="00C30F53">
        <w:rPr>
          <w:rFonts w:cs="Times New Roman" w:eastAsia="Calibri" w:hAnsi="Times New Roman" w:ascii="Times New Roman"/>
          <w:sz w:val="24"/>
          <w:szCs w:val="24"/>
        </w:rPr>
        <w:t xml:space="preserve">. </w:t>
      </w:r>
      <w:r w:rsidR="00C30F53">
        <w:rPr>
          <w:rFonts w:cs="Times New Roman" w:eastAsia="Calibri" w:hAnsi="Times New Roman" w:ascii="Times New Roman"/>
          <w:sz w:val="24"/>
          <w:szCs w:val="24"/>
        </w:rPr>
        <w:tab/>
      </w:r>
      <w:r w:rsidR="00C30F53" w:rsidRPr="00E21409">
        <w:rPr>
          <w:rFonts w:cs="Times New Roman" w:eastAsia="Calibri" w:hAnsi="Times New Roman" w:ascii="Times New Roman"/>
          <w:sz w:val="24"/>
          <w:szCs w:val="24"/>
        </w:rPr>
        <w:t>Nekretnine upisane pri Općins</w:t>
      </w:r>
      <w:r w:rsidR="00C30F53">
        <w:rPr>
          <w:rFonts w:cs="Times New Roman" w:eastAsia="Calibri" w:hAnsi="Times New Roman" w:ascii="Times New Roman"/>
          <w:sz w:val="24"/>
          <w:szCs w:val="24"/>
        </w:rPr>
        <w:t>kom sudu u Čakovcu zk.ul.br. 2523</w:t>
      </w:r>
      <w:r w:rsidR="00C30F53" w:rsidRPr="00E21409">
        <w:rPr>
          <w:rFonts w:cs="Times New Roman" w:eastAsia="Calibri" w:hAnsi="Times New Roman" w:ascii="Times New Roman"/>
          <w:sz w:val="24"/>
          <w:szCs w:val="24"/>
        </w:rPr>
        <w:t>, k.o. Be</w:t>
      </w:r>
      <w:r w:rsidR="00C30F53">
        <w:rPr>
          <w:rFonts w:cs="Times New Roman" w:eastAsia="Calibri" w:hAnsi="Times New Roman" w:ascii="Times New Roman"/>
          <w:sz w:val="24"/>
          <w:szCs w:val="24"/>
        </w:rPr>
        <w:t xml:space="preserve">lica,  </w:t>
      </w:r>
    </w:p>
    <w:p w:rsidRDefault="00C30F53" w:rsidP="00E21409" w:rsidR="00C30F53">
      <w:pPr>
        <w:spacing w:lineRule="auto" w:line="240" w:after="240"/>
        <w:jc w:val="both"/>
        <w:rPr>
          <w:rFonts w:cs="Times New Roman" w:eastAsia="Calibri" w:hAnsi="Times New Roman" w:ascii="Times New Roman"/>
          <w:sz w:val="24"/>
          <w:szCs w:val="24"/>
        </w:rPr>
      </w:pPr>
      <w:r w:rsidRPr="00C30F53">
        <w:rPr>
          <w:rFonts w:cs="Times New Roman" w:eastAsia="Calibri" w:hAnsi="Times New Roman" w:ascii="Times New Roman"/>
          <w:sz w:val="24"/>
          <w:szCs w:val="24"/>
        </w:rPr>
        <w:t xml:space="preserve">–Čkbr. 404/B/8/B/1 </w:t>
      </w:r>
      <w:r>
        <w:rPr>
          <w:rFonts w:cs="Times New Roman" w:eastAsia="Calibri" w:hAnsi="Times New Roman" w:ascii="Times New Roman"/>
          <w:sz w:val="24"/>
          <w:szCs w:val="24"/>
        </w:rPr>
        <w:t>oranica Štuk sa 2827</w:t>
      </w:r>
      <w:r w:rsidRPr="00C30F53">
        <w:rPr>
          <w:rFonts w:cs="Times New Roman" w:eastAsia="Calibri" w:hAnsi="Times New Roman" w:ascii="Times New Roman"/>
          <w:sz w:val="24"/>
          <w:szCs w:val="24"/>
        </w:rPr>
        <w:t xml:space="preserve"> m2,</w:t>
      </w:r>
    </w:p>
    <w:p w:rsidRDefault="00C30F53" w:rsidP="00E21409" w:rsidR="00C30F53">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t>-</w:t>
      </w:r>
      <w:r w:rsidRPr="00C30F53">
        <w:rPr>
          <w:rFonts w:cs="Times New Roman" w:eastAsia="Calibri" w:hAnsi="Times New Roman" w:ascii="Times New Roman"/>
          <w:sz w:val="24"/>
          <w:szCs w:val="24"/>
        </w:rPr>
        <w:t xml:space="preserve"> </w:t>
      </w:r>
      <w:r>
        <w:rPr>
          <w:rFonts w:cs="Times New Roman" w:eastAsia="Calibri" w:hAnsi="Times New Roman" w:ascii="Times New Roman"/>
          <w:sz w:val="24"/>
          <w:szCs w:val="24"/>
        </w:rPr>
        <w:t>Čkbr. 404/B/8/B/2</w:t>
      </w:r>
      <w:r w:rsidRPr="00C30F53">
        <w:rPr>
          <w:rFonts w:cs="Times New Roman" w:eastAsia="Calibri" w:hAnsi="Times New Roman" w:ascii="Times New Roman"/>
          <w:sz w:val="24"/>
          <w:szCs w:val="24"/>
        </w:rPr>
        <w:t xml:space="preserve"> </w:t>
      </w:r>
      <w:r>
        <w:rPr>
          <w:rFonts w:cs="Times New Roman" w:eastAsia="Calibri" w:hAnsi="Times New Roman" w:ascii="Times New Roman"/>
          <w:sz w:val="24"/>
          <w:szCs w:val="24"/>
        </w:rPr>
        <w:t>oranica Štuk sa 2788</w:t>
      </w:r>
      <w:r w:rsidRPr="00C30F53">
        <w:rPr>
          <w:rFonts w:cs="Times New Roman" w:eastAsia="Calibri" w:hAnsi="Times New Roman" w:ascii="Times New Roman"/>
          <w:sz w:val="24"/>
          <w:szCs w:val="24"/>
        </w:rPr>
        <w:t xml:space="preserve"> m2,</w:t>
      </w:r>
    </w:p>
    <w:p w:rsidRDefault="00C30F53" w:rsidP="00E21409" w:rsidR="00C30F53">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t>-</w:t>
      </w:r>
      <w:r w:rsidRPr="00C30F53">
        <w:rPr>
          <w:rFonts w:cs="Times New Roman" w:eastAsia="Calibri" w:hAnsi="Times New Roman" w:ascii="Times New Roman"/>
          <w:sz w:val="24"/>
          <w:szCs w:val="24"/>
        </w:rPr>
        <w:t xml:space="preserve"> </w:t>
      </w:r>
      <w:r>
        <w:rPr>
          <w:rFonts w:cs="Times New Roman" w:eastAsia="Calibri" w:hAnsi="Times New Roman" w:ascii="Times New Roman"/>
          <w:sz w:val="24"/>
          <w:szCs w:val="24"/>
        </w:rPr>
        <w:t>Čkbr. 404/B/8/B/3</w:t>
      </w:r>
      <w:r w:rsidRPr="00C30F53">
        <w:rPr>
          <w:rFonts w:cs="Times New Roman" w:eastAsia="Calibri" w:hAnsi="Times New Roman" w:ascii="Times New Roman"/>
          <w:sz w:val="24"/>
          <w:szCs w:val="24"/>
        </w:rPr>
        <w:t xml:space="preserve"> </w:t>
      </w:r>
      <w:r>
        <w:rPr>
          <w:rFonts w:cs="Times New Roman" w:eastAsia="Calibri" w:hAnsi="Times New Roman" w:ascii="Times New Roman"/>
          <w:sz w:val="24"/>
          <w:szCs w:val="24"/>
        </w:rPr>
        <w:t>oranica Štuk sa 99</w:t>
      </w:r>
      <w:r w:rsidRPr="00C30F53">
        <w:rPr>
          <w:rFonts w:cs="Times New Roman" w:eastAsia="Calibri" w:hAnsi="Times New Roman" w:ascii="Times New Roman"/>
          <w:sz w:val="24"/>
          <w:szCs w:val="24"/>
        </w:rPr>
        <w:t xml:space="preserve"> m2,</w:t>
      </w:r>
    </w:p>
    <w:p w:rsidRDefault="00C30F53" w:rsidP="00E21409" w:rsidR="00C30F53">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t>Čkbr. 404/B/8/B/4</w:t>
      </w:r>
      <w:r w:rsidRPr="00C30F53">
        <w:rPr>
          <w:rFonts w:cs="Times New Roman" w:eastAsia="Calibri" w:hAnsi="Times New Roman" w:ascii="Times New Roman"/>
          <w:sz w:val="24"/>
          <w:szCs w:val="24"/>
        </w:rPr>
        <w:t xml:space="preserve"> </w:t>
      </w:r>
      <w:r>
        <w:rPr>
          <w:rFonts w:cs="Times New Roman" w:eastAsia="Calibri" w:hAnsi="Times New Roman" w:ascii="Times New Roman"/>
          <w:sz w:val="24"/>
          <w:szCs w:val="24"/>
        </w:rPr>
        <w:t xml:space="preserve">oranica Štuk sa 115 </w:t>
      </w:r>
      <w:r w:rsidRPr="00C30F53">
        <w:rPr>
          <w:rFonts w:cs="Times New Roman" w:eastAsia="Calibri" w:hAnsi="Times New Roman" w:ascii="Times New Roman"/>
          <w:sz w:val="24"/>
          <w:szCs w:val="24"/>
        </w:rPr>
        <w:t>m2,</w:t>
      </w:r>
      <w:r>
        <w:rPr>
          <w:rFonts w:cs="Times New Roman" w:eastAsia="Calibri" w:hAnsi="Times New Roman" w:ascii="Times New Roman"/>
          <w:sz w:val="24"/>
          <w:szCs w:val="24"/>
        </w:rPr>
        <w:t xml:space="preserve"> Početna cijena nekretnine je </w:t>
      </w:r>
      <w:r w:rsidR="009125C2">
        <w:rPr>
          <w:rFonts w:cs="Times New Roman" w:eastAsia="Calibri" w:hAnsi="Times New Roman" w:ascii="Times New Roman"/>
          <w:sz w:val="24"/>
          <w:szCs w:val="24"/>
        </w:rPr>
        <w:t>103.662,94</w:t>
      </w:r>
      <w:r w:rsidR="005A4246">
        <w:rPr>
          <w:rFonts w:cs="Times New Roman" w:eastAsia="Calibri" w:hAnsi="Times New Roman" w:ascii="Times New Roman"/>
          <w:sz w:val="24"/>
          <w:szCs w:val="24"/>
        </w:rPr>
        <w:t xml:space="preserve"> </w:t>
      </w:r>
      <w:r>
        <w:rPr>
          <w:rFonts w:cs="Times New Roman" w:eastAsia="Calibri" w:hAnsi="Times New Roman" w:ascii="Times New Roman"/>
          <w:sz w:val="24"/>
          <w:szCs w:val="24"/>
        </w:rPr>
        <w:t>kn.</w:t>
      </w:r>
    </w:p>
    <w:p w:rsidRDefault="00E21409" w:rsidP="00E21409" w:rsid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ab/>
        <w:t>Razlučna prava prestaju danom pravomoćnosti rješenja o dosudi nekretnine kupcu.</w:t>
      </w:r>
    </w:p>
    <w:p w:rsidRDefault="009125C2" w:rsidP="00E21409" w:rsidR="009125C2" w:rsidRPr="00E21409">
      <w:pPr>
        <w:spacing w:lineRule="auto" w:line="240" w:after="240"/>
        <w:jc w:val="both"/>
        <w:rPr>
          <w:rFonts w:cs="Times New Roman" w:eastAsia="Calibri" w:hAnsi="Times New Roman" w:ascii="Times New Roman"/>
          <w:sz w:val="24"/>
          <w:szCs w:val="24"/>
        </w:rPr>
      </w:pP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 II. Nekretnine i pokretnine iz točke I. ovoga zaključka prodavati će se na usmenoj javnoj dražbi. </w:t>
      </w:r>
      <w:r w:rsidR="005A4246">
        <w:rPr>
          <w:rFonts w:cs="Times New Roman" w:eastAsia="Calibri" w:hAnsi="Times New Roman" w:ascii="Times New Roman"/>
          <w:sz w:val="24"/>
          <w:szCs w:val="24"/>
        </w:rPr>
        <w:t>R</w:t>
      </w:r>
      <w:r w:rsidRPr="00E21409">
        <w:rPr>
          <w:rFonts w:cs="Times New Roman" w:eastAsia="Calibri" w:hAnsi="Times New Roman" w:ascii="Times New Roman"/>
          <w:sz w:val="24"/>
          <w:szCs w:val="24"/>
        </w:rPr>
        <w:t xml:space="preserve">očište za prodaju održat će se pred stečajnim sucem u zgradi Trgovačkog suda u Varaždinu, soba broj 232/II, </w:t>
      </w:r>
      <w:r w:rsidR="009125C2" w:rsidRPr="009125C2">
        <w:rPr>
          <w:rFonts w:cs="Times New Roman" w:eastAsia="Calibri" w:hAnsi="Times New Roman" w:ascii="Times New Roman"/>
          <w:b/>
          <w:sz w:val="24"/>
          <w:szCs w:val="24"/>
        </w:rPr>
        <w:t>23. svibnja</w:t>
      </w:r>
      <w:r w:rsidR="009125C2">
        <w:rPr>
          <w:rFonts w:cs="Times New Roman" w:eastAsia="Calibri" w:hAnsi="Times New Roman" w:ascii="Times New Roman"/>
          <w:sz w:val="24"/>
          <w:szCs w:val="24"/>
        </w:rPr>
        <w:t xml:space="preserve"> </w:t>
      </w:r>
      <w:r w:rsidRPr="00E21409">
        <w:rPr>
          <w:rFonts w:cs="Times New Roman" w:eastAsia="Calibri" w:hAnsi="Times New Roman" w:ascii="Times New Roman"/>
          <w:b/>
          <w:sz w:val="24"/>
          <w:szCs w:val="24"/>
        </w:rPr>
        <w:t xml:space="preserve">2016. u </w:t>
      </w:r>
      <w:r w:rsidR="009125C2">
        <w:rPr>
          <w:rFonts w:cs="Times New Roman" w:eastAsia="Calibri" w:hAnsi="Times New Roman" w:ascii="Times New Roman"/>
          <w:b/>
          <w:sz w:val="24"/>
          <w:szCs w:val="24"/>
        </w:rPr>
        <w:t>10,30</w:t>
      </w:r>
      <w:r w:rsidRPr="00E21409">
        <w:rPr>
          <w:rFonts w:cs="Times New Roman" w:eastAsia="Calibri" w:hAnsi="Times New Roman" w:ascii="Times New Roman"/>
          <w:b/>
          <w:sz w:val="24"/>
          <w:szCs w:val="24"/>
        </w:rPr>
        <w:t xml:space="preserve"> sati</w:t>
      </w:r>
      <w:r w:rsidRPr="00E21409">
        <w:rPr>
          <w:rFonts w:cs="Times New Roman" w:eastAsia="Calibri" w:hAnsi="Times New Roman" w:ascii="Times New Roman"/>
          <w:sz w:val="24"/>
          <w:szCs w:val="24"/>
        </w:rPr>
        <w:t>. Ročište će se održati i ako na njemu sudjeluje samo jedan ponuditelj.</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III. Ovaj zaključak o prodaji objavit će se na e-oglasnoj ploči, u jednom od javnih glasila, na web stranicama Hrvatske gospodarske komore i na web stranicama Visokog trgovačkog suda Republike Hrvatske. Rok od objave zaključka o prodaji nekretnina na e-oglasnoj ploči do prodaje iznosi 15 dana.</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lastRenderedPageBreak/>
        <w:t>IV.  Uvjeti prodaje:</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1. Nekretnine i pokretnine iz točke I. ovog zaključka prodavat će se na devetom ročištu za dražbu po početnoj cijeni koja je jednaka utvrđenoj vrijednosti nekretnina i pokretnina i ispod te cijene ne može se prodati na tom ročištu. Nekretnine se prodaju pojedinačno, ali se svaka pojedina nekretnina prodaje zajedno s pokretninama koje se nalaze u objektu te nekretnine, po zbroju utvrđenih vrijednosti nekretnina i pokretnina s pripadajućim porezima.</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2. Sve poreze i pristojbe u vezi s prodajom nekretnina i pokretnina snosi kupac.</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3. Kao ponuditelji mogu sudjelovati samo osobe tri dana prije održavanja ročišta za dražbu uplate jamčevinu u iznosu od 10% utvrđene vrijednosti nekretnina i pokretnina iz točke II. ovog zaključka na račun sudskog depozita Trgovačkog suda u Varaždinu broj HR4023900011300002754 s pozivom na broj spisa 5 St-88/13 i s naznakom „jamčevina za javnu dražbu“ i dokaz o tome predoče stečajnom sucu prije početka dražbe. </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4. Punomoćnici ponuditelja mogu sudjelovati na dražbi samo uz ovjerenu specijalnu punomoć.</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5.  Sudionicima dražbe koji ne uspiju u nadmetanju jamčevina će se vratiti  odmah nakon zaključenja javne dražbe. Jamčevinu, u odnosu na stvar na kojoj ima razlučno pravo, nije dužan položiti razlučni vjerovnik kojemu je to pravo upisano u zemljišnim knjigama.</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6.  Kupac je dužan uplatiti razliku između jamčevine i postignute kupoprodajne cijene u roku od 30 dana od dana obavijesti o pravomoćnosti rješenja o dosudi na račun sudskog depozita navedenog u točki 3. uvjeta prodaje ovog zaključka.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i novoj prodaji. Nekretnina će se dosuditi i ponuditeljima koji će ponuditi nižu cijenu (ali ne i nižu od one početne na ovom ročištu za prodaju) prema veličini ponuđene cijene, ako kupac koji ponudi veću cijenu ne položi kupovninu u roku koji mu je za to biti određen.</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7.  Ako je kupac razlučni vjerovnik koji se jedini namiruje iz kupovnine ili se namiruje prije tražbina svih ostalih vjerovnika koji imaju pravo na namirenje iz iste   kupovnine, nije dužan položiti kupovninu, u odnosu na stvar na kojoj ima razlučno pravo, ako ona iznosi koliko i njegova tražbina ili manje, a ako iznosi više tada je dužan položiti razliku.</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8.  U rješenju o dosudi nekretnina sud će odrediti da se nakon pravomoćnosti toga rješenja i nakon što kupac položi kupovninu, u zemljišnim knjigama upiše u njegovu korist pravo vlasništva na dosuđenim nekretninama, te brisati prava i terete na nekretninama koji prestaju njihovom prodajom.</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 9.  Prodaja se obavlja po načelu «viđeno-kupljeno», što isključuje sve naknadne prigovore kupca.</w:t>
      </w:r>
    </w:p>
    <w:p w:rsidRDefault="00E21409" w:rsidP="00E21409" w:rsid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10. Nekretnine i pokretnine koje su predmet prodaje, kao i procjena sudskog vještaka, mogu se razgledati uz prethodni dogovor sa stečajnim upraviteljem Zvonkom Hrainom na broj 091 4857 880.</w:t>
      </w:r>
    </w:p>
    <w:p w:rsidRDefault="00C30F53" w:rsidP="00E21409" w:rsidR="00C30F53">
      <w:pPr>
        <w:spacing w:lineRule="auto" w:line="240" w:after="240"/>
        <w:jc w:val="both"/>
        <w:rPr>
          <w:rFonts w:cs="Times New Roman" w:eastAsia="Calibri" w:hAnsi="Times New Roman" w:ascii="Times New Roman"/>
          <w:sz w:val="24"/>
          <w:szCs w:val="24"/>
        </w:rPr>
      </w:pPr>
    </w:p>
    <w:p w:rsidRDefault="00E21409" w:rsidP="00E21409" w:rsidR="00480FA7" w:rsidRPr="00E21409">
      <w:pPr>
        <w:spacing w:lineRule="auto" w:line="240" w:after="240"/>
        <w:ind w:firstLine="708"/>
        <w:jc w:val="both"/>
        <w:rPr>
          <w:rFonts w:cs="Times New Roman" w:eastAsia="Calibri" w:hAnsi="Times New Roman" w:ascii="Times New Roman"/>
          <w:sz w:val="24"/>
          <w:szCs w:val="24"/>
        </w:rPr>
      </w:pPr>
      <w:r>
        <w:rPr>
          <w:rFonts w:cs="Times New Roman" w:eastAsia="Calibri" w:hAnsi="Times New Roman" w:ascii="Times New Roman"/>
          <w:sz w:val="24"/>
          <w:szCs w:val="24"/>
        </w:rPr>
        <w:t>Ovaj zapisnik objaviti</w:t>
      </w:r>
      <w:r w:rsidR="00C30F53">
        <w:rPr>
          <w:rFonts w:cs="Times New Roman" w:eastAsia="Calibri" w:hAnsi="Times New Roman" w:ascii="Times New Roman"/>
          <w:sz w:val="24"/>
          <w:szCs w:val="24"/>
        </w:rPr>
        <w:t xml:space="preserve"> će se na e-oglasnoj ploči suda i dostaviti razlučnim vjerovnicima.</w:t>
      </w:r>
    </w:p>
    <w:p w:rsidRDefault="00480FA7" w:rsidP="00FC6C2B" w:rsidR="00480FA7" w:rsidRPr="00FC6C2B">
      <w:pPr>
        <w:spacing w:lineRule="auto" w:line="240"/>
        <w:rPr>
          <w:rFonts w:cs="Times New Roman" w:hAnsi="Times New Roman" w:ascii="Times New Roman"/>
          <w:sz w:val="24"/>
          <w:szCs w:val="24"/>
        </w:rPr>
      </w:pPr>
    </w:p>
    <w:p w:rsidRDefault="00E21409" w:rsidP="00E21409" w:rsidR="00E21409" w:rsidRPr="00FC6C2B">
      <w:pPr>
        <w:spacing w:lineRule="auto" w:line="240"/>
        <w:jc w:val="center"/>
        <w:rPr>
          <w:rFonts w:cs="Times New Roman" w:hAnsi="Times New Roman" w:ascii="Times New Roman"/>
          <w:sz w:val="24"/>
          <w:szCs w:val="24"/>
        </w:rPr>
      </w:pPr>
      <w:r>
        <w:rPr>
          <w:rFonts w:cs="Times New Roman" w:hAnsi="Times New Roman" w:ascii="Times New Roman"/>
          <w:sz w:val="24"/>
          <w:szCs w:val="24"/>
        </w:rPr>
        <w:t xml:space="preserve">Dovršeno u </w:t>
      </w:r>
      <w:r w:rsidR="009125C2">
        <w:rPr>
          <w:rFonts w:cs="Times New Roman" w:hAnsi="Times New Roman" w:ascii="Times New Roman"/>
          <w:sz w:val="24"/>
          <w:szCs w:val="24"/>
        </w:rPr>
        <w:t xml:space="preserve">13,55 </w:t>
      </w:r>
      <w:r>
        <w:rPr>
          <w:rFonts w:cs="Times New Roman" w:hAnsi="Times New Roman" w:ascii="Times New Roman"/>
          <w:sz w:val="24"/>
          <w:szCs w:val="24"/>
        </w:rPr>
        <w:t>sati.</w:t>
      </w:r>
    </w:p>
    <w:p w:rsidRDefault="00480FA7" w:rsidP="00FC6C2B" w:rsidR="00480FA7" w:rsidRPr="00FC6C2B">
      <w:pPr>
        <w:spacing w:lineRule="auto" w:line="240"/>
        <w:rPr>
          <w:rFonts w:cs="Times New Roman" w:hAnsi="Times New Roman" w:ascii="Times New Roman"/>
          <w:sz w:val="24"/>
          <w:szCs w:val="24"/>
        </w:rPr>
      </w:pPr>
    </w:p>
    <w:p w:rsidRDefault="00480FA7" w:rsidP="00FC6C2B" w:rsidR="00480FA7" w:rsidRPr="00FC6C2B">
      <w:pPr>
        <w:spacing w:lineRule="auto" w:line="240"/>
        <w:rPr>
          <w:rFonts w:cs="Times New Roman" w:hAnsi="Times New Roman" w:ascii="Times New Roman"/>
          <w:sz w:val="24"/>
          <w:szCs w:val="24"/>
        </w:rPr>
      </w:pPr>
    </w:p>
    <w:p w:rsidRDefault="00480FA7" w:rsidP="00FC6C2B" w:rsidR="00480FA7" w:rsidRPr="00FC6C2B">
      <w:pPr>
        <w:spacing w:lineRule="auto" w:line="240"/>
        <w:rPr>
          <w:rFonts w:cs="Times New Roman" w:hAnsi="Times New Roman" w:ascii="Times New Roman"/>
          <w:sz w:val="24"/>
          <w:szCs w:val="24"/>
        </w:rPr>
      </w:pPr>
    </w:p>
    <w:sectPr w:rsidSect="00480FA7" w:rsidR="00480FA7" w:rsidRPr="00FC6C2B">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0336" w:rsidP="00480FA7" w:rsidR="00520336">
      <w:pPr>
        <w:spacing w:lineRule="auto" w:line="240" w:after="0"/>
      </w:pPr>
      <w:r>
        <w:separator/>
      </w:r>
    </w:p>
  </w:endnote>
  <w:endnote w:id="0" w:type="continuationSeparator">
    <w:p w:rsidRDefault="00520336" w:rsidP="00480FA7" w:rsidR="0052033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0336" w:rsidP="00480FA7" w:rsidR="00520336">
      <w:pPr>
        <w:spacing w:lineRule="auto" w:line="240" w:after="0"/>
      </w:pPr>
      <w:r>
        <w:separator/>
      </w:r>
    </w:p>
  </w:footnote>
  <w:footnote w:id="0" w:type="continuationSeparator">
    <w:p w:rsidRDefault="00520336" w:rsidP="00480FA7" w:rsidR="0052033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2037342939"/>
      <w:docPartObj>
        <w:docPartGallery w:val="Page Numbers (Top of Page)"/>
        <w:docPartUnique/>
      </w:docPartObj>
    </w:sdtPr>
    <w:sdtEndPr/>
    <w:sdtContent>
      <w:p w:rsidRDefault="00480FA7" w:rsidR="00480FA7" w:rsidRPr="00480FA7">
        <w:pPr>
          <w:pStyle w:val="Zaglavlje"/>
          <w:jc w:val="center"/>
          <w:rPr>
            <w:rFonts w:cs="Times New Roman" w:hAnsi="Times New Roman" w:ascii="Times New Roman"/>
            <w:sz w:val="24"/>
            <w:szCs w:val="24"/>
          </w:rPr>
        </w:pPr>
        <w:r w:rsidRPr="00480FA7">
          <w:rPr>
            <w:rFonts w:cs="Times New Roman" w:hAnsi="Times New Roman" w:ascii="Times New Roman"/>
            <w:sz w:val="24"/>
            <w:szCs w:val="24"/>
          </w:rPr>
          <w:fldChar w:fldCharType="begin"/>
        </w:r>
        <w:r w:rsidRPr="00480FA7">
          <w:rPr>
            <w:rFonts w:cs="Times New Roman" w:hAnsi="Times New Roman" w:ascii="Times New Roman"/>
            <w:sz w:val="24"/>
            <w:szCs w:val="24"/>
          </w:rPr>
          <w:instrText>PAGE   \* MERGEFORMAT</w:instrText>
        </w:r>
        <w:r w:rsidRPr="00480FA7">
          <w:rPr>
            <w:rFonts w:cs="Times New Roman" w:hAnsi="Times New Roman" w:ascii="Times New Roman"/>
            <w:sz w:val="24"/>
            <w:szCs w:val="24"/>
          </w:rPr>
          <w:fldChar w:fldCharType="separate"/>
        </w:r>
        <w:r w:rsidR="00964C05">
          <w:rPr>
            <w:rFonts w:cs="Times New Roman" w:hAnsi="Times New Roman" w:ascii="Times New Roman"/>
            <w:noProof/>
            <w:sz w:val="24"/>
            <w:szCs w:val="24"/>
          </w:rPr>
          <w:t>6</w:t>
        </w:r>
        <w:r w:rsidRPr="00480FA7">
          <w:rPr>
            <w:rFonts w:cs="Times New Roman" w:hAnsi="Times New Roman" w:ascii="Times New Roman"/>
            <w:sz w:val="24"/>
            <w:szCs w:val="24"/>
          </w:rPr>
          <w:fldChar w:fldCharType="end"/>
        </w:r>
      </w:p>
      <w:p w:rsidRDefault="00480FA7" w:rsidP="004E024B" w:rsidR="004E024B">
        <w:pPr>
          <w:pStyle w:val="Zaglavlje"/>
          <w:jc w:val="center"/>
          <w:rPr>
            <w:rFonts w:cs="Times New Roman" w:hAnsi="Times New Roman" w:ascii="Times New Roman"/>
            <w:sz w:val="24"/>
            <w:szCs w:val="24"/>
          </w:rPr>
        </w:pPr>
        <w:r w:rsidRPr="00480FA7">
          <w:rPr>
            <w:rFonts w:cs="Times New Roman" w:hAnsi="Times New Roman" w:ascii="Times New Roman"/>
            <w:sz w:val="24"/>
            <w:szCs w:val="24"/>
          </w:rPr>
          <w:tab/>
        </w:r>
        <w:r w:rsidRPr="00480FA7">
          <w:rPr>
            <w:rFonts w:cs="Times New Roman" w:hAnsi="Times New Roman" w:ascii="Times New Roman"/>
            <w:sz w:val="24"/>
            <w:szCs w:val="24"/>
          </w:rPr>
          <w:tab/>
          <w:t>Poslovni broj: 5 St-88/13-</w:t>
        </w:r>
        <w:r w:rsidR="009125C2">
          <w:rPr>
            <w:rFonts w:cs="Times New Roman" w:hAnsi="Times New Roman" w:ascii="Times New Roman"/>
            <w:sz w:val="24"/>
            <w:szCs w:val="24"/>
          </w:rPr>
          <w:t>276</w:t>
        </w:r>
      </w:p>
      <w:p w:rsidRDefault="00964C05" w:rsidP="004E024B" w:rsidR="00480FA7" w:rsidRPr="00480FA7">
        <w:pPr>
          <w:pStyle w:val="Zaglavlje"/>
          <w:jc w:val="center"/>
          <w:rPr>
            <w:rFonts w:cs="Times New Roman" w:hAnsi="Times New Roman" w:ascii="Times New Roman"/>
            <w:sz w:val="24"/>
            <w:szCs w:val="24"/>
          </w:rPr>
        </w:pPr>
      </w:p>
    </w:sdtContent>
  </w:sdt>
  <w:p w:rsidRDefault="00480FA7" w:rsidR="00480FA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31643932"/>
      <w:docPartObj>
        <w:docPartGallery w:val="Page Numbers (Top of Page)"/>
        <w:docPartUnique/>
      </w:docPartObj>
    </w:sdtPr>
    <w:sdtEndPr/>
    <w:sdtContent>
      <w:p w:rsidRDefault="00FC6C2B" w:rsidP="00FC6C2B" w:rsidR="00480FA7">
        <w:pPr>
          <w:pStyle w:val="Zaglavlje"/>
          <w:ind w:firstLine="996" w:left="4668"/>
        </w:pPr>
        <w:r>
          <w:t xml:space="preserve">           </w:t>
        </w:r>
        <w:r w:rsidR="00480FA7" w:rsidRPr="00480FA7">
          <w:rPr>
            <w:rFonts w:cs="Times New Roman" w:hAnsi="Times New Roman" w:ascii="Times New Roman"/>
            <w:sz w:val="24"/>
            <w:szCs w:val="24"/>
          </w:rPr>
          <w:t>Poslovni broj: 5 St-88/13-</w:t>
        </w:r>
        <w:r w:rsidR="004E024B">
          <w:rPr>
            <w:rFonts w:cs="Times New Roman" w:hAnsi="Times New Roman" w:ascii="Times New Roman"/>
            <w:sz w:val="24"/>
            <w:szCs w:val="24"/>
          </w:rPr>
          <w:t>276</w:t>
        </w:r>
      </w:p>
    </w:sdtContent>
  </w:sdt>
  <w:p w:rsidRDefault="00480FA7" w:rsidR="00480FA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EC4215"/>
    <w:multiLevelType w:val="hybridMultilevel"/>
    <w:tmpl w:val="4C12C8BE"/>
    <w:lvl w:tplc="02F260D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2065761F"/>
    <w:multiLevelType w:val="hybridMultilevel"/>
    <w:tmpl w:val="F9C83252"/>
    <w:lvl w:tplc="8D1AB6A2" w:ilvl="0">
      <w:start w:val="7"/>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E2924D6"/>
    <w:multiLevelType w:val="hybridMultilevel"/>
    <w:tmpl w:val="4C12C8BE"/>
    <w:lvl w:tplc="02F260D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80FA7"/>
    <w:rsid w:val="000C0659"/>
    <w:rsid w:val="00105CA0"/>
    <w:rsid w:val="00130150"/>
    <w:rsid w:val="002604B3"/>
    <w:rsid w:val="00346BA6"/>
    <w:rsid w:val="00480FA7"/>
    <w:rsid w:val="004E024B"/>
    <w:rsid w:val="00517913"/>
    <w:rsid w:val="00520336"/>
    <w:rsid w:val="00590538"/>
    <w:rsid w:val="005A4246"/>
    <w:rsid w:val="006144AF"/>
    <w:rsid w:val="00615BB5"/>
    <w:rsid w:val="00755A40"/>
    <w:rsid w:val="00826138"/>
    <w:rsid w:val="008C30FE"/>
    <w:rsid w:val="008E51D9"/>
    <w:rsid w:val="009125C2"/>
    <w:rsid w:val="00954519"/>
    <w:rsid w:val="00964C05"/>
    <w:rsid w:val="009B3FDB"/>
    <w:rsid w:val="009F7439"/>
    <w:rsid w:val="00AA4FF2"/>
    <w:rsid w:val="00B46CDC"/>
    <w:rsid w:val="00B72CD2"/>
    <w:rsid w:val="00C30F53"/>
    <w:rsid w:val="00C50634"/>
    <w:rsid w:val="00CF2016"/>
    <w:rsid w:val="00D13BDB"/>
    <w:rsid w:val="00DB1572"/>
    <w:rsid w:val="00E21409"/>
    <w:rsid w:val="00EF7695"/>
    <w:rsid w:val="00FC6C2B"/>
    <w:rsid w:val="00FE2C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styleId="Naslov1" w:type="paragraph">
    <w:name w:val="heading 1"/>
    <w:basedOn w:val="Normal"/>
    <w:next w:val="Normal"/>
    <w:link w:val="Naslov1Char"/>
    <w:qFormat/>
    <w:rsid w:val="00480FA7"/>
    <w:pPr>
      <w:keepNext/>
      <w:widowControl w:val="false"/>
      <w:spacing w:lineRule="auto" w:line="240" w:after="60" w:before="240"/>
      <w:outlineLvl w:val="0"/>
    </w:pPr>
    <w:rPr>
      <w:rFonts w:cs="Times New Roman" w:eastAsia="Times New Roman" w:hAnsi="Arial" w:ascii="Arial"/>
      <w:b/>
      <w:snapToGrid w:val="false"/>
      <w:kern w:val="28"/>
      <w:sz w:val="28"/>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80FA7"/>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80FA7"/>
  </w:style>
  <w:style w:styleId="Podnoje" w:type="paragraph">
    <w:name w:val="footer"/>
    <w:basedOn w:val="Normal"/>
    <w:link w:val="PodnojeChar"/>
    <w:uiPriority w:val="99"/>
    <w:unhideWhenUsed/>
    <w:rsid w:val="00480FA7"/>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80FA7"/>
  </w:style>
  <w:style w:customStyle="true" w:styleId="Naslov1Char" w:type="character">
    <w:name w:val="Naslov 1 Char"/>
    <w:basedOn w:val="Zadanifontodlomka"/>
    <w:link w:val="Naslov1"/>
    <w:rsid w:val="00480FA7"/>
    <w:rPr>
      <w:rFonts w:cs="Times New Roman" w:eastAsia="Times New Roman" w:hAnsi="Arial" w:ascii="Arial"/>
      <w:b/>
      <w:snapToGrid w:val="false"/>
      <w:kern w:val="28"/>
      <w:sz w:val="28"/>
      <w:szCs w:val="20"/>
    </w:rPr>
  </w:style>
  <w:style w:styleId="Odlomakpopisa" w:type="paragraph">
    <w:name w:val="List Paragraph"/>
    <w:basedOn w:val="Normal"/>
    <w:uiPriority w:val="34"/>
    <w:qFormat/>
    <w:rsid w:val="00130150"/>
    <w:pPr>
      <w:ind w:left="720"/>
      <w:contextualSpacing/>
    </w:pPr>
  </w:style>
  <w:style w:styleId="Tekstrezerviranogmjesta" w:type="character">
    <w:name w:val="Placeholder Text"/>
    <w:basedOn w:val="Zadanifontodlomka"/>
    <w:uiPriority w:val="99"/>
    <w:semiHidden/>
    <w:rsid w:val="00105CA0"/>
    <w:rPr>
      <w:color w:val="808080"/>
      <w:bdr w:space="0" w:sz="0" w:color="auto" w:val="none"/>
      <w:shd w:fill="auto" w:color="auto" w:val="clear"/>
    </w:rPr>
  </w:style>
  <w:style w:customStyle="true" w:styleId="eSPISCCParagraphDefaultFont" w:type="character">
    <w:name w:val="eSPIS_CC_Paragraph Default Font"/>
    <w:basedOn w:val="Zadanifontodlomka"/>
    <w:rsid w:val="00105CA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105CA0"/>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05CA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05CA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1" w:type="paragraph">
    <w:name w:val="heading 1"/>
    <w:basedOn w:val="Normal"/>
    <w:next w:val="Normal"/>
    <w:link w:val="Naslov1Char"/>
    <w:qFormat/>
    <w:rsid w:val="00480FA7"/>
    <w:pPr>
      <w:keepNext/>
      <w:widowControl w:val="0"/>
      <w:spacing w:after="60" w:before="240" w:line="240" w:lineRule="auto"/>
      <w:outlineLvl w:val="0"/>
    </w:pPr>
    <w:rPr>
      <w:rFonts w:ascii="Arial" w:cs="Times New Roman" w:eastAsia="Times New Roman" w:hAnsi="Arial"/>
      <w:b/>
      <w:snapToGrid w:val="0"/>
      <w:kern w:val="28"/>
      <w:sz w:val="28"/>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80FA7"/>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80FA7"/>
  </w:style>
  <w:style w:styleId="Podnoje" w:type="paragraph">
    <w:name w:val="footer"/>
    <w:basedOn w:val="Normal"/>
    <w:link w:val="PodnojeChar"/>
    <w:uiPriority w:val="99"/>
    <w:unhideWhenUsed/>
    <w:rsid w:val="00480FA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80FA7"/>
  </w:style>
  <w:style w:customStyle="1" w:styleId="Naslov1Char" w:type="character">
    <w:name w:val="Naslov 1 Char"/>
    <w:basedOn w:val="Zadanifontodlomka"/>
    <w:link w:val="Naslov1"/>
    <w:rsid w:val="00480FA7"/>
    <w:rPr>
      <w:rFonts w:ascii="Arial" w:cs="Times New Roman" w:eastAsia="Times New Roman" w:hAnsi="Arial"/>
      <w:b/>
      <w:snapToGrid w:val="0"/>
      <w:kern w:val="28"/>
      <w:sz w:val="28"/>
      <w:szCs w:val="20"/>
    </w:rPr>
  </w:style>
  <w:style w:styleId="Odlomakpopisa" w:type="paragraph">
    <w:name w:val="List Paragraph"/>
    <w:basedOn w:val="Normal"/>
    <w:uiPriority w:val="34"/>
    <w:qFormat/>
    <w:rsid w:val="00130150"/>
    <w:pPr>
      <w:ind w:left="720"/>
      <w:contextualSpacing/>
    </w:pPr>
  </w:style>
  <w:style w:styleId="Tekstrezerviranogmjesta" w:type="character">
    <w:name w:val="Placeholder Text"/>
    <w:basedOn w:val="Zadanifontodlomka"/>
    <w:uiPriority w:val="99"/>
    <w:semiHidden/>
    <w:rsid w:val="00105CA0"/>
    <w:rPr>
      <w:color w:val="808080"/>
      <w:bdr w:color="auto" w:space="0" w:sz="0" w:val="none"/>
      <w:shd w:color="auto" w:fill="auto" w:val="clear"/>
    </w:rPr>
  </w:style>
  <w:style w:customStyle="1" w:styleId="eSPISCCParagraphDefaultFont" w:type="character">
    <w:name w:val="eSPIS_CC_Paragraph Default Font"/>
    <w:basedOn w:val="Zadanifontodlomka"/>
    <w:rsid w:val="00105CA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105CA0"/>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05CA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05CA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22. travnja 2016.</izvorni_sadrzaj>
    <derivirana_varijabla naziv="DomainObject.StvarniPocetakDatum_1">22. travnja 2016.</derivirana_varijabla>
  </DomainObject.StvarniPocetakDatum>
  <DomainObject.StvarniZavrsetakDatum>
    <izvorni_sadrzaj>22. travnja 2016.</izvorni_sadrzaj>
    <derivirana_varijabla naziv="DomainObject.StvarniZavrsetakDatum_1">22. travnja 2016.</derivirana_varijabla>
  </DomainObject.StvarniZavrsetakDatum>
  <DomainObject.PlaniraniZavrsetakDatum>
    <izvorni_sadrzaj>22. travnja 2016.</izvorni_sadrzaj>
    <derivirana_varijabla naziv="DomainObject.PlaniraniZavrsetakDatum_1">22. travnja 2016.</derivirana_varijabla>
  </DomainObject.PlaniraniZavrsetakDatum>
  <DomainObject.PlaniraniPocetakDatum>
    <izvorni_sadrzaj>22. travnja 2016.</izvorni_sadrzaj>
    <derivirana_varijabla naziv="DomainObject.PlaniraniPocetakDatum_1">22. travnja 2016.</derivirana_varijabla>
  </DomainObject.PlaniraniPocetakDatum>
  <DomainObject.StvarniPocetakVrijeme>
    <izvorni_sadrzaj>13:05</izvorni_sadrzaj>
    <derivirana_varijabla naziv="DomainObject.StvarniPocetakVrijeme_1">13:05</derivirana_varijabla>
  </DomainObject.StvarniPocetakVrijeme>
  <DomainObject.StvarniZavrsetakVrijeme>
    <izvorni_sadrzaj>13:55</izvorni_sadrzaj>
    <derivirana_varijabla naziv="DomainObject.StvarniZavrsetakVrijeme_1">13:55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13:05</izvorni_sadrzaj>
    <derivirana_varijabla naziv="DomainObject.PlaniraniPocetakVrijeme_1">13:05</derivirana_varijabla>
  </DomainObject.PlaniraniPocetakVrijeme>
  <DomainObject.UcesnikSudskeRadnjeListNaziv>
    <izvorni_sadrzaj>
      <item>H-ABDUCO d.o.o.</item>
      <item>ZVONKO HRAIN</item>
      <item>Stjepan Đurkin</item>
      <item>ODVJETNIK: IVICA ŠKUNCA</item>
      <item>COUTURE CONFECTION d.o.o. za proizvodnju i trgovinu</item>
      <item>ŽUPANIJSKO DRŽAVNO ODVJETNIŠTVO U VARAŽDINU</item>
      <item>HYPO ALPE- ADRIA-BANK</item>
      <item>Općinski sud u Čakovcu</item>
      <item>FINANCIJSKA AGENCIJA / REGIONALNI CENTAR ZAGREB Nagodbeno vijeće</item>
      <item>Marko Tušek, odvjetnik</item>
      <item>PODRAVSKA BANKA dioničko društvo</item>
      <item>TP VARAŽDIN</item>
      <item>Tamara Ilićm odvjetnica</item>
      <item>SANJA MIHALIĆ</item>
      <item>POREZNA UPRAVA ČAKOVEC</item>
      <item>BETEX, tekstilno, proizvodno i trgovačko društvo s ograničenom odgovornošću "u stečaju"</item>
    </izvorni_sadrzaj>
    <derivirana_varijabla naziv="DomainObject.UcesnikSudskeRadnjeListNaziv_1">
      <item>H-ABDUCO d.o.o.</item>
      <item>ZVONKO HRAIN</item>
      <item>Stjepan Đurkin</item>
      <item>ODVJETNIK: IVICA ŠKUNCA</item>
      <item>COUTURE CONFECTION d.o.o. za proizvodnju i trgovinu</item>
      <item>ŽUPANIJSKO DRŽAVNO ODVJETNIŠTVO U VARAŽDINU</item>
      <item>HYPO ALPE- ADRIA-BANK</item>
      <item>Općinski sud u Čakovcu</item>
      <item>FINANCIJSKA AGENCIJA / REGIONALNI CENTAR ZAGREB Nagodbeno vijeće</item>
      <item>Marko Tušek, odvjetnik</item>
      <item>PODRAVSKA BANKA dioničko društvo</item>
      <item>TP VARAŽDIN</item>
      <item>Tamara Ilićm odvjetnica</item>
      <item>SANJA MIHALIĆ</item>
      <item>POREZNA UPRAVA ČAKOVEC</item>
      <item>BETEX, tekstilno, proizvodno i trgovačko društvo s ograničenom odgovornošću "u stečaju"</item>
    </derivirana_varijabla>
  </DomainObject.UcesnikSudskeRadnjeListNaziv>
  <DomainObject.Zapisnik.BrojStranica>
    <izvorni_sadrzaj>6</izvorni_sadrzaj>
    <derivirana_varijabla naziv="DomainObject.Zapisnik.BrojStranica_1">6</derivirana_varijabla>
  </DomainObject.Zapisnik.BrojStranica>
  <DomainObject.Zapisnik.DatumKreiranja>
    <izvorni_sadrzaj>22. travnja 2016.</izvorni_sadrzaj>
    <derivirana_varijabla naziv="DomainObject.Zapisnik.DatumKreiranja_1">22. travnja 2016.</derivirana_varijabla>
  </DomainObject.Zapisnik.DatumKreiranja>
  <DomainObject.Zapisnik.ImovinskaKorist>
    <izvorni_sadrzaj/>
    <derivirana_varijabla naziv="DomainObject.Zapisnik.ImovinskaKorist_1"/>
  </DomainObject.Zapisnik.ImovinskaKorist>
  <DomainObject.Zapisnik.Oznaka>
    <izvorni_sadrzaj>St-88/2013-276</izvorni_sadrzaj>
    <derivirana_varijabla naziv="DomainObject.Zapisnik.Oznaka_1">St-88/2013-276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izvorni_sadrzaj>
    <derivirana_varijabla naziv="DomainObject.Predmet.Broj_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2013.</izvorni_sadrzaj>
    <derivirana_varijabla naziv="DomainObject.Predmet.DatumOsnivanja_1">28.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PRILEŽI ZBOG UVIDA NA 6 P-914/10</izvorni_sadrzaj>
    <derivirana_varijabla naziv="DomainObject.Predmet.Opis_1">PRILEŽI ZBOG UVIDA NA 6 P-914/10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St-88/2013</izvorni_sadrzaj>
    <derivirana_varijabla naziv="DomainObject.Predmet.OznakaBroj_1">St-88/2013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račun za objavu oglasa u NN. 62 na str.34 od 24.5.2013
20.1.2016. X u ref. 5, ostali u roč. 24.2.</izvorni_sadrzaj>
    <derivirana_varijabla naziv="DomainObject.Predmet.PrimjedbaSuca_1">račun za objavu oglasa u NN. 62 na str.34 od 24.5.2013
20.1.2016. X u ref. 5, ostali u roč. 24.2.</derivirana_varijabla>
  </DomainObject.Predmet.PrimjedbaSuca>
  <DomainObject.Predmet.PrimjedbaUpisnicara>
    <izvorni_sadrzaj/>
    <derivirana_varijabla naziv="DomainObject.Predmet.PrimjedbaUpisnicara_1"/>
  </DomainObject.Predmet.PrimjedbaUpisnicara>
  <DomainObject.Predmet.ProtustrankaFormated>
    <izvorni_sadrzaj>  BETEX, tekstilno, proizvodno i trgovačko društvo s ograničenom odgovornošću "u stečaju"</izvorni_sadrzaj>
    <derivirana_varijabla naziv="DomainObject.Predmet.ProtustrankaFormated_1">  BETEX, tekstilno, proizvodno i trgovačko društvo s ograničenom odgovornošću "u stečaju"</derivirana_varijabla>
  </DomainObject.Predmet.ProtustrankaFormated>
  <DomainObject.Predmet.ProtustrankaFormatedOIB>
    <izvorni_sadrzaj>  BETEX, tekstilno, proizvodno i trgovačko društvo s ograničenom odgovornošću "u stečaju", OIB 49614188237</izvorni_sadrzaj>
    <derivirana_varijabla naziv="DomainObject.Predmet.ProtustrankaFormatedOIB_1">  BETEX, tekstilno, proizvodno i trgovačko društvo s ograničenom odgovornošću "u stečaju", OIB 49614188237</derivirana_varijabla>
  </DomainObject.Predmet.ProtustrankaFormatedOIB>
  <DomainObject.Predmet.ProtustrankaFormatedWithAdress>
    <izvorni_sadrzaj> BETEX, tekstilno, proizvodno i trgovačko društvo s ograničenom odgovornošću "u stečaju", Braće Radića 48, 40000 Belica</izvorni_sadrzaj>
    <derivirana_varijabla naziv="DomainObject.Predmet.ProtustrankaFormatedWithAdress_1"> BETEX, tekstilno, proizvodno i trgovačko društvo s ograničenom odgovornošću "u stečaju", Braće Radića 48, 40000 Belica</derivirana_varijabla>
  </DomainObject.Predmet.ProtustrankaFormatedWithAdress>
  <DomainObject.Predmet.ProtustrankaFormatedWithAdressOIB>
    <izvorni_sadrzaj> BETEX, tekstilno, proizvodno i trgovačko društvo s ograničenom odgovornošću "u stečaju", OIB 49614188237, Braće Radića 48, 40000 Belica</izvorni_sadrzaj>
    <derivirana_varijabla naziv="DomainObject.Predmet.ProtustrankaFormatedWithAdressOIB_1"> BETEX, tekstilno, proizvodno i trgovačko društvo s ograničenom odgovornošću "u stečaju", OIB 49614188237, Braće Radića 48, 40000 Belica</derivirana_varijabla>
  </DomainObject.Predmet.ProtustrankaFormatedWithAdressOIB>
  <DomainObject.Predmet.ProtustrankaWithAdress>
    <izvorni_sadrzaj>BETEX, tekstilno, proizvodno i trgovačko društvo s ograničenom odgovornošću "u stečaju" Braće Radića 48, 40000 Belica</izvorni_sadrzaj>
    <derivirana_varijabla naziv="DomainObject.Predmet.ProtustrankaWithAdress_1">BETEX, tekstilno, proizvodno i trgovačko društvo s ograničenom odgovornošću "u stečaju" Braće Radića 48, 40000 Belica</derivirana_varijabla>
  </DomainObject.Predmet.ProtustrankaWithAdress>
  <DomainObject.Predmet.ProtustrankaWithAdressOIB>
    <izvorni_sadrzaj>BETEX, tekstilno, proizvodno i trgovačko društvo s ograničenom odgovornošću "u stečaju", OIB 49614188237, Braće Radića 48, 40000 Belica</izvorni_sadrzaj>
    <derivirana_varijabla naziv="DomainObject.Predmet.ProtustrankaWithAdressOIB_1">BETEX, tekstilno, proizvodno i trgovačko društvo s ograničenom odgovornošću "u stečaju", OIB 49614188237, Braće Radića 48, 40000 Belica</derivirana_varijabla>
  </DomainObject.Predmet.ProtustrankaWithAdressOIB>
  <DomainObject.Predmet.ProtustrankaNazivFormated>
    <izvorni_sadrzaj>BETEX, tekstilno, proizvodno i trgovačko društvo s ograničenom odgovornošću "u stečaju"</izvorni_sadrzaj>
    <derivirana_varijabla naziv="DomainObject.Predmet.ProtustrankaNazivFormated_1">BETEX, tekstilno, proizvodno i trgovačko društvo s ograničenom odgovornošću "u stečaju"</derivirana_varijabla>
  </DomainObject.Predmet.ProtustrankaNazivFormated>
  <DomainObject.Predmet.ProtustrankaNazivFormatedOIB>
    <izvorni_sadrzaj>BETEX, tekstilno, proizvodno i trgovačko društvo s ograničenom odgovornošću "u stečaju", OIB 49614188237</izvorni_sadrzaj>
    <derivirana_varijabla naziv="DomainObject.Predmet.ProtustrankaNazivFormatedOIB_1">BETEX, tekstilno, proizvodno i trgovačko društvo s ograničenom odgovornošću "u stečaju", OIB 49614188237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 REGIONALNI CENTAR ZAGREB Nagodbeno vijeće</izvorni_sadrzaj>
    <derivirana_varijabla naziv="DomainObject.Predmet.StrankaFormated_1">  FINANCIJSKA AGENCIJA / REGIONALNI CENTAR ZAGREB Nagodbeno vijeće</derivirana_varijabla>
  </DomainObject.Predmet.StrankaFormated>
  <DomainObject.Predmet.StrankaFormatedOIB>
    <izvorni_sadrzaj>  FINANCIJSKA AGENCIJA / REGIONALNI CENTAR ZAGREB Nagodbeno vijeće</izvorni_sadrzaj>
    <derivirana_varijabla naziv="DomainObject.Predmet.StrankaFormatedOIB_1">  FINANCIJSKA AGENCIJA / REGIONALNI CENTAR ZAGREB Nagodbeno vijeće</derivirana_varijabla>
  </DomainObject.Predmet.StrankaFormatedOIB>
  <DomainObject.Predmet.StrankaFormatedWithAdress>
    <izvorni_sadrzaj> FINANCIJSKA AGENCIJA / REGIONALNI CENTAR ZAGREB Nagodbeno vijeće, Albrechtova 42, 10000 Zagreb</izvorni_sadrzaj>
    <derivirana_varijabla naziv="DomainObject.Predmet.StrankaFormatedWithAdress_1"> FINANCIJSKA AGENCIJA / REGIONALNI CENTAR ZAGREB Nagodbeno vijeće, Albrechtova 42, 10000 Zagreb</derivirana_varijabla>
  </DomainObject.Predmet.StrankaFormatedWithAdress>
  <DomainObject.Predmet.StrankaFormatedWithAdressOIB>
    <izvorni_sadrzaj> FINANCIJSKA AGENCIJA / REGIONALNI CENTAR ZAGREB Nagodbeno vijeće, Albrechtova 42, 10000 Zagreb</izvorni_sadrzaj>
    <derivirana_varijabla naziv="DomainObject.Predmet.StrankaFormatedWithAdressOIB_1"> FINANCIJSKA AGENCIJA / REGIONALNI CENTAR ZAGREB Nagodbeno vijeće, Albrechtova 42, 10000 Zagreb</derivirana_varijabla>
  </DomainObject.Predmet.StrankaFormatedWithAdressOIB>
  <DomainObject.Predmet.StrankaWithAdress>
    <izvorni_sadrzaj>FINANCIJSKA AGENCIJA / REGIONALNI CENTAR ZAGREB Nagodbeno vijeće Albrechtova 42,10000 Zagreb</izvorni_sadrzaj>
    <derivirana_varijabla naziv="DomainObject.Predmet.StrankaWithAdress_1">FINANCIJSKA AGENCIJA / REGIONALNI CENTAR ZAGREB Nagodbeno vijeće Albrechtova 42,10000 Zagreb</derivirana_varijabla>
  </DomainObject.Predmet.StrankaWithAdress>
  <DomainObject.Predmet.StrankaWithAdressOIB>
    <izvorni_sadrzaj>FINANCIJSKA AGENCIJA / REGIONALNI CENTAR ZAGREB Nagodbeno vijeće, Albrechtova 42,10000 Zagreb</izvorni_sadrzaj>
    <derivirana_varijabla naziv="DomainObject.Predmet.StrankaWithAdressOIB_1">FINANCIJSKA AGENCIJA / REGIONALNI CENTAR ZAGREB Nagodbeno vijeće, Albrechtova 42,10000 Zagreb</derivirana_varijabla>
  </DomainObject.Predmet.StrankaWithAdressOIB>
  <DomainObject.Predmet.StrankaNazivFormated>
    <izvorni_sadrzaj>FINANCIJSKA AGENCIJA / REGIONALNI CENTAR ZAGREB Nagodbeno vijeće</izvorni_sadrzaj>
    <derivirana_varijabla naziv="DomainObject.Predmet.StrankaNazivFormated_1">FINANCIJSKA AGENCIJA / REGIONALNI CENTAR ZAGREB Nagodbeno vijeće</derivirana_varijabla>
  </DomainObject.Predmet.StrankaNazivFormated>
  <DomainObject.Predmet.StrankaNazivFormatedOIB>
    <izvorni_sadrzaj>FINANCIJSKA AGENCIJA / REGIONALNI CENTAR ZAGREB Nagodbeno vijeće</izvorni_sadrzaj>
    <derivirana_varijabla naziv="DomainObject.Predmet.StrankaNazivFormatedOIB_1">FINANCIJSKA AGENCIJA / REGIONALNI CENTAR ZAGREB Nagodbeno vijeće</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 / REGIONALNI CENTAR ZAGREB Nagodbeno vijeće</item>
    </izvorni_sadrzaj>
    <derivirana_varijabla naziv="DomainObject.Predmet.StrankaListFormated_1">
      <item>FINANCIJSKA AGENCIJA / REGIONALNI CENTAR ZAGREB Nagodbeno vijeće</item>
    </derivirana_varijabla>
  </DomainObject.Predmet.StrankaListFormated>
  <DomainObject.Predmet.StrankaListFormatedOIB>
    <izvorni_sadrzaj>
      <item>FINANCIJSKA AGENCIJA / REGIONALNI CENTAR ZAGREB Nagodbeno vijeće</item>
    </izvorni_sadrzaj>
    <derivirana_varijabla naziv="DomainObject.Predmet.StrankaListFormatedOIB_1">
      <item>FINANCIJSKA AGENCIJA / REGIONALNI CENTAR ZAGREB Nagodbeno vijeće</item>
    </derivirana_varijabla>
  </DomainObject.Predmet.StrankaListFormatedOIB>
  <DomainObject.Predmet.StrankaListFormatedWithAdress>
    <izvorni_sadrzaj>
      <item>FINANCIJSKA AGENCIJA / REGIONALNI CENTAR ZAGREB Nagodbeno vijeće, Albrechtova 42, 10000 Zagreb</item>
    </izvorni_sadrzaj>
    <derivirana_varijabla naziv="DomainObject.Predmet.StrankaListFormatedWithAdress_1">
      <item>FINANCIJSKA AGENCIJA / REGIONALNI CENTAR ZAGREB Nagodbeno vijeće, Albrechtova 42, 10000 Zagreb</item>
    </derivirana_varijabla>
  </DomainObject.Predmet.StrankaListFormatedWithAdress>
  <DomainObject.Predmet.StrankaListFormatedWithAdressOIB>
    <izvorni_sadrzaj>
      <item>FINANCIJSKA AGENCIJA / REGIONALNI CENTAR ZAGREB Nagodbeno vijeće, Albrechtova 42, 10000 Zagreb</item>
    </izvorni_sadrzaj>
    <derivirana_varijabla naziv="DomainObject.Predmet.StrankaListFormatedWithAdressOIB_1">
      <item>FINANCIJSKA AGENCIJA / REGIONALNI CENTAR ZAGREB Nagodbeno vijeće, Albrechtova 42, 10000 Zagreb</item>
    </derivirana_varijabla>
  </DomainObject.Predmet.StrankaListFormatedWithAdressOIB>
  <DomainObject.Predmet.StrankaListNazivFormated>
    <izvorni_sadrzaj>
      <item>FINANCIJSKA AGENCIJA / REGIONALNI CENTAR ZAGREB Nagodbeno vijeće</item>
    </izvorni_sadrzaj>
    <derivirana_varijabla naziv="DomainObject.Predmet.StrankaListNazivFormated_1">
      <item>FINANCIJSKA AGENCIJA / REGIONALNI CENTAR ZAGREB Nagodbeno vijeće</item>
    </derivirana_varijabla>
  </DomainObject.Predmet.StrankaListNazivFormated>
  <DomainObject.Predmet.StrankaListNazivFormatedOIB>
    <izvorni_sadrzaj>
      <item>FINANCIJSKA AGENCIJA / REGIONALNI CENTAR ZAGREB Nagodbeno vijeće</item>
    </izvorni_sadrzaj>
    <derivirana_varijabla naziv="DomainObject.Predmet.StrankaListNazivFormatedOIB_1">
      <item>FINANCIJSKA AGENCIJA / REGIONALNI CENTAR ZAGREB Nagodbeno vijeće</item>
    </derivirana_varijabla>
  </DomainObject.Predmet.StrankaListNazivFormatedOIB>
  <DomainObject.Predmet.ProtuStrankaListFormated>
    <izvorni_sadrzaj>
      <item>BETEX, tekstilno, proizvodno i trgovačko društvo s ograničenom odgovornošću "u stečaju"</item>
    </izvorni_sadrzaj>
    <derivirana_varijabla naziv="DomainObject.Predmet.ProtuStrankaListFormated_1">
      <item>BETEX, tekstilno, proizvodno i trgovačko društvo s ograničenom odgovornošću "u stečaju"</item>
    </derivirana_varijabla>
  </DomainObject.Predmet.ProtuStrankaListFormated>
  <DomainObject.Predmet.ProtuStrankaListFormatedOIB>
    <izvorni_sadrzaj>
      <item>BETEX, tekstilno, proizvodno i trgovačko društvo s ograničenom odgovornošću "u stečaju", OIB 49614188237</item>
    </izvorni_sadrzaj>
    <derivirana_varijabla naziv="DomainObject.Predmet.ProtuStrankaListFormatedOIB_1">
      <item>BETEX, tekstilno, proizvodno i trgovačko društvo s ograničenom odgovornošću "u stečaju", OIB 49614188237</item>
    </derivirana_varijabla>
  </DomainObject.Predmet.ProtuStrankaListFormatedOIB>
  <DomainObject.Predmet.ProtuStrankaListFormatedWithAdress>
    <izvorni_sadrzaj>
      <item>BETEX, tekstilno, proizvodno i trgovačko društvo s ograničenom odgovornošću "u stečaju", Braće Radića 48, 40000 Belica</item>
    </izvorni_sadrzaj>
    <derivirana_varijabla naziv="DomainObject.Predmet.ProtuStrankaListFormatedWithAdress_1">
      <item>BETEX, tekstilno, proizvodno i trgovačko društvo s ograničenom odgovornošću "u stečaju", Braće Radića 48, 40000 Belica</item>
    </derivirana_varijabla>
  </DomainObject.Predmet.ProtuStrankaListFormatedWithAdress>
  <DomainObject.Predmet.ProtuStrankaListFormatedWithAdressOIB>
    <izvorni_sadrzaj>
      <item>BETEX, tekstilno, proizvodno i trgovačko društvo s ograničenom odgovornošću "u stečaju", OIB 49614188237, Braće Radića 48, 40000 Belica</item>
    </izvorni_sadrzaj>
    <derivirana_varijabla naziv="DomainObject.Predmet.ProtuStrankaListFormatedWithAdressOIB_1">
      <item>BETEX, tekstilno, proizvodno i trgovačko društvo s ograničenom odgovornošću "u stečaju", OIB 49614188237, Braće Radića 48, 40000 Belica</item>
    </derivirana_varijabla>
  </DomainObject.Predmet.ProtuStrankaListFormatedWithAdressOIB>
  <DomainObject.Predmet.ProtuStrankaListNazivFormated>
    <izvorni_sadrzaj>
      <item>BETEX, tekstilno, proizvodno i trgovačko društvo s ograničenom odgovornošću "u stečaju"</item>
    </izvorni_sadrzaj>
    <derivirana_varijabla naziv="DomainObject.Predmet.ProtuStrankaListNazivFormated_1">
      <item>BETEX, tekstilno, proizvodno i trgovačko društvo s ograničenom odgovornošću "u stečaju"</item>
    </derivirana_varijabla>
  </DomainObject.Predmet.ProtuStrankaListNazivFormated>
  <DomainObject.Predmet.ProtuStrankaListNazivFormatedOIB>
    <izvorni_sadrzaj>
      <item>BETEX, tekstilno, proizvodno i trgovačko društvo s ograničenom odgovornošću "u stečaju", OIB 49614188237</item>
    </izvorni_sadrzaj>
    <derivirana_varijabla naziv="DomainObject.Predmet.ProtuStrankaListNazivFormatedOIB_1">
      <item>BETEX, tekstilno, proizvodno i trgovačko društvo s ograničenom odgovornošću "u stečaju", OIB 49614188237</item>
    </derivirana_varijabla>
  </DomainObject.Predmet.ProtuStrankaListNazivFormatedOIB>
  <DomainObject.Predmet.OstaliListFormated>
    <izvorni_sadrzaj>
      <item>ZVONKO HRAIN</item>
      <item>ŽUPANIJSKO DRŽAVNO ODVJETNIŠTVO U VARAŽDINU</item>
      <item>Tamara Ilićm odvjetnica</item>
      <item>Općinski sud u Čakovcu</item>
      <item>PODRAVSKA BANKA dioničko društvo</item>
      <item>HYPO ALPE- ADRIA-BANK</item>
      <item>SANJA MIHALIĆ</item>
      <item>ODVJETNIK: IVICA ŠKUNCA</item>
      <item>H-ABDUCO d.o.o.</item>
      <item>POREZNA UPRAVA ČAKOVEC</item>
      <item>TP VARAŽDIN</item>
      <item>COUTURE CONFECTION d.o.o. za proizvodnju i trgovinu</item>
      <item>Marko Tušek, odvjetnik</item>
      <item>Stjepan Đurkin</item>
    </izvorni_sadrzaj>
    <derivirana_varijabla naziv="DomainObject.Predmet.OstaliListFormated_1">
      <item>ZVONKO HRAIN</item>
      <item>ŽUPANIJSKO DRŽAVNO ODVJETNIŠTVO U VARAŽDINU</item>
      <item>Tamara Ilićm odvjetnica</item>
      <item>Općinski sud u Čakovcu</item>
      <item>PODRAVSKA BANKA dioničko društvo</item>
      <item>HYPO ALPE- ADRIA-BANK</item>
      <item>SANJA MIHALIĆ</item>
      <item>ODVJETNIK: IVICA ŠKUNCA</item>
      <item>H-ABDUCO d.o.o.</item>
      <item>POREZNA UPRAVA ČAKOVEC</item>
      <item>TP VARAŽDIN</item>
      <item>COUTURE CONFECTION d.o.o. za proizvodnju i trgovinu</item>
      <item>Marko Tušek, odvjetnik</item>
      <item>Stjepan Đurkin</item>
    </derivirana_varijabla>
  </DomainObject.Predmet.OstaliListFormated>
  <DomainObject.Predmet.OstaliListFormatedOIB>
    <izvorni_sadrzaj>
      <item>ZVONKO HRAIN, OIB 25731960062</item>
      <item>ŽUPANIJSKO DRŽAVNO ODVJETNIŠTVO U VARAŽDINU</item>
      <item>Tamara Ilićm odvjetnica, OIB 88040149543</item>
      <item>Općinski sud u Čakovcu</item>
      <item>PODRAVSKA BANKA dioničko društvo, OIB 97326283154</item>
      <item>HYPO ALPE- ADRIA-BANK</item>
      <item>SANJA MIHALIĆ</item>
      <item>ODVJETNIK: IVICA ŠKUNCA</item>
      <item>H-ABDUCO d.o.o.</item>
      <item>POREZNA UPRAVA ČAKOVEC</item>
      <item>TP VARAŽDIN</item>
      <item>COUTURE CONFECTION d.o.o. za proizvodnju i trgovinu, OIB 22110729246</item>
      <item>Marko Tušek, odvjetnik</item>
      <item>Stjepan Đurkin, OIB 24217541177</item>
    </izvorni_sadrzaj>
    <derivirana_varijabla naziv="DomainObject.Predmet.OstaliListFormatedOIB_1">
      <item>ZVONKO HRAIN, OIB 25731960062</item>
      <item>ŽUPANIJSKO DRŽAVNO ODVJETNIŠTVO U VARAŽDINU</item>
      <item>Tamara Ilićm odvjetnica, OIB 88040149543</item>
      <item>Općinski sud u Čakovcu</item>
      <item>PODRAVSKA BANKA dioničko društvo, OIB 97326283154</item>
      <item>HYPO ALPE- ADRIA-BANK</item>
      <item>SANJA MIHALIĆ</item>
      <item>ODVJETNIK: IVICA ŠKUNCA</item>
      <item>H-ABDUCO d.o.o.</item>
      <item>POREZNA UPRAVA ČAKOVEC</item>
      <item>TP VARAŽDIN</item>
      <item>COUTURE CONFECTION d.o.o. za proizvodnju i trgovinu, OIB 22110729246</item>
      <item>Marko Tušek, odvjetnik</item>
      <item>Stjepan Đurkin, OIB 24217541177</item>
    </derivirana_varijabla>
  </DomainObject.Predmet.OstaliListFormatedOIB>
  <DomainObject.Predmet.OstaliListFormatedWithAdress>
    <izvorni_sadrzaj>
      <item>ZVONKO HRAIN, ZAGREBAČKA 51, 42000 Varaždin</item>
      <item>ŽUPANIJSKO DRŽAVNO ODVJETNIŠTVO U VARAŽDINU, 42000 Varaždin</item>
      <item>Tamara Ilićm odvjetnica, Jurišićeva Ulica 30, 10000 Zagreb</item>
      <item>Općinski sud u Čakovcu</item>
      <item>PODRAVSKA BANKA dioničko društvo, Opatička 3, 48000 Koprivnica</item>
      <item>HYPO ALPE- ADRIA-BANK, SLAVONSKA AVENIJA 6, 10000 Zagreb</item>
      <item>SANJA MIHALIĆ, A. STEPINCA 1, 42000 Varaždin</item>
      <item>ODVJETNIK: IVICA ŠKUNCA, DOMAGOJEVA 14, 10000 Zagreb</item>
      <item>H-ABDUCO d.o.o., SLAVONSKA AVENIJA 6a, 10000 Zagreb</item>
      <item>POREZNA UPRAVA ČAKOVEC, *, 40000 Čakovec</item>
      <item>TP VARAŽDIN, Optujska 26, 42000 Varaždin</item>
      <item>COUTURE CONFECTION d.o.o. za proizvodnju i trgovinu, Perjavička putina 8 A, 10000 Zagreb</item>
      <item>Marko Tušek, odvjetnik, Aleja Kralja Zvonimira 11, 42000 Varaždin</item>
      <item>Stjepan Đurkin, Braće Radića 6, 40000 Belica</item>
    </izvorni_sadrzaj>
    <derivirana_varijabla naziv="DomainObject.Predmet.OstaliListFormatedWithAdress_1">
      <item>ZVONKO HRAIN, ZAGREBAČKA 51, 42000 Varaždin</item>
      <item>ŽUPANIJSKO DRŽAVNO ODVJETNIŠTVO U VARAŽDINU, 42000 Varaždin</item>
      <item>Tamara Ilićm odvjetnica, Jurišićeva Ulica 30, 10000 Zagreb</item>
      <item>Općinski sud u Čakovcu</item>
      <item>PODRAVSKA BANKA dioničko društvo, Opatička 3, 48000 Koprivnica</item>
      <item>HYPO ALPE- ADRIA-BANK, SLAVONSKA AVENIJA 6, 10000 Zagreb</item>
      <item>SANJA MIHALIĆ, A. STEPINCA 1, 42000 Varaždin</item>
      <item>ODVJETNIK: IVICA ŠKUNCA, DOMAGOJEVA 14, 10000 Zagreb</item>
      <item>H-ABDUCO d.o.o., SLAVONSKA AVENIJA 6a, 10000 Zagreb</item>
      <item>POREZNA UPRAVA ČAKOVEC, *, 40000 Čakovec</item>
      <item>TP VARAŽDIN, Optujska 26, 42000 Varaždin</item>
      <item>COUTURE CONFECTION d.o.o. za proizvodnju i trgovinu, Perjavička putina 8 A, 10000 Zagreb</item>
      <item>Marko Tušek, odvjetnik, Aleja Kralja Zvonimira 11, 42000 Varaždin</item>
      <item>Stjepan Đurkin, Braće Radića 6, 40000 Belica</item>
    </derivirana_varijabla>
  </DomainObject.Predmet.OstaliListFormatedWithAdress>
  <DomainObject.Predmet.OstaliListFormatedWithAdressOIB>
    <izvorni_sadrzaj>
      <item>ZVONKO HRAIN, OIB 25731960062, ZAGREBAČKA 51, 42000 Varaždin</item>
      <item>ŽUPANIJSKO DRŽAVNO ODVJETNIŠTVO U VARAŽDINU, 42000 Varaždin</item>
      <item>Tamara Ilićm odvjetnica, OIB 88040149543, Jurišićeva Ulica 30, 10000 Zagreb</item>
      <item>Općinski sud u Čakovcu</item>
      <item>PODRAVSKA BANKA dioničko društvo, OIB 97326283154, Opatička 3, 48000 Koprivnica</item>
      <item>HYPO ALPE- ADRIA-BANK, SLAVONSKA AVENIJA 6, 10000 Zagreb</item>
      <item>SANJA MIHALIĆ, A. STEPINCA 1, 42000 Varaždin</item>
      <item>ODVJETNIK: IVICA ŠKUNCA, DOMAGOJEVA 14, 10000 Zagreb</item>
      <item>H-ABDUCO d.o.o., SLAVONSKA AVENIJA 6a, 10000 Zagreb</item>
      <item>POREZNA UPRAVA ČAKOVEC, *, 40000 Čakovec</item>
      <item>TP VARAŽDIN, Optujska 26, 42000 Varaždin</item>
      <item>COUTURE CONFECTION d.o.o. za proizvodnju i trgovinu, OIB 22110729246, Perjavička putina 8 A, 10000 Zagreb</item>
      <item>Marko Tušek, odvjetnik, Aleja Kralja Zvonimira 11, 42000 Varaždin</item>
      <item>Stjepan Đurkin, OIB 24217541177, Braće Radića 6, 40000 Belica</item>
    </izvorni_sadrzaj>
    <derivirana_varijabla naziv="DomainObject.Predmet.OstaliListFormatedWithAdressOIB_1">
      <item>ZVONKO HRAIN, OIB 25731960062, ZAGREBAČKA 51, 42000 Varaždin</item>
      <item>ŽUPANIJSKO DRŽAVNO ODVJETNIŠTVO U VARAŽDINU, 42000 Varaždin</item>
      <item>Tamara Ilićm odvjetnica, OIB 88040149543, Jurišićeva Ulica 30, 10000 Zagreb</item>
      <item>Općinski sud u Čakovcu</item>
      <item>PODRAVSKA BANKA dioničko društvo, OIB 97326283154, Opatička 3, 48000 Koprivnica</item>
      <item>HYPO ALPE- ADRIA-BANK, SLAVONSKA AVENIJA 6, 10000 Zagreb</item>
      <item>SANJA MIHALIĆ, A. STEPINCA 1, 42000 Varaždin</item>
      <item>ODVJETNIK: IVICA ŠKUNCA, DOMAGOJEVA 14, 10000 Zagreb</item>
      <item>H-ABDUCO d.o.o., SLAVONSKA AVENIJA 6a, 10000 Zagreb</item>
      <item>POREZNA UPRAVA ČAKOVEC, *, 40000 Čakovec</item>
      <item>TP VARAŽDIN, Optujska 26, 42000 Varaždin</item>
      <item>COUTURE CONFECTION d.o.o. za proizvodnju i trgovinu, OIB 22110729246, Perjavička putina 8 A, 10000 Zagreb</item>
      <item>Marko Tušek, odvjetnik, Aleja Kralja Zvonimira 11, 42000 Varaždin</item>
      <item>Stjepan Đurkin, OIB 24217541177, Braće Radića 6, 40000 Belica</item>
    </derivirana_varijabla>
  </DomainObject.Predmet.OstaliListFormatedWithAdressOIB>
  <DomainObject.Predmet.OstaliListNazivFormated>
    <izvorni_sadrzaj>
      <item>ZVONKO HRAIN</item>
      <item>ŽUPANIJSKO DRŽAVNO ODVJETNIŠTVO U VARAŽDINU</item>
      <item>Tamara Ilićm odvjetnica</item>
      <item>Općinski sud u Čakovcu</item>
      <item>PODRAVSKA BANKA dioničko društvo</item>
      <item>HYPO ALPE- ADRIA-BANK</item>
      <item>SANJA MIHALIĆ</item>
      <item>ODVJETNIK: IVICA ŠKUNCA</item>
      <item>H-ABDUCO d.o.o.</item>
      <item>POREZNA UPRAVA ČAKOVEC</item>
      <item>TP VARAŽDIN</item>
      <item>COUTURE CONFECTION d.o.o. za proizvodnju i trgovinu</item>
      <item>Marko Tušek, odvjetnik</item>
      <item>Stjepan Đurkin</item>
    </izvorni_sadrzaj>
    <derivirana_varijabla naziv="DomainObject.Predmet.OstaliListNazivFormated_1">
      <item>ZVONKO HRAIN</item>
      <item>ŽUPANIJSKO DRŽAVNO ODVJETNIŠTVO U VARAŽDINU</item>
      <item>Tamara Ilićm odvjetnica</item>
      <item>Općinski sud u Čakovcu</item>
      <item>PODRAVSKA BANKA dioničko društvo</item>
      <item>HYPO ALPE- ADRIA-BANK</item>
      <item>SANJA MIHALIĆ</item>
      <item>ODVJETNIK: IVICA ŠKUNCA</item>
      <item>H-ABDUCO d.o.o.</item>
      <item>POREZNA UPRAVA ČAKOVEC</item>
      <item>TP VARAŽDIN</item>
      <item>COUTURE CONFECTION d.o.o. za proizvodnju i trgovinu</item>
      <item>Marko Tušek, odvjetnik</item>
      <item>Stjepan Đurkin</item>
    </derivirana_varijabla>
  </DomainObject.Predmet.OstaliListNazivFormated>
  <DomainObject.Predmet.OstaliListNazivFormatedOIB>
    <izvorni_sadrzaj>
      <item>ZVONKO HRAIN, OIB 25731960062</item>
      <item>ŽUPANIJSKO DRŽAVNO ODVJETNIŠTVO U VARAŽDINU</item>
      <item>Tamara Ilićm odvjetnica, OIB 88040149543</item>
      <item>Općinski sud u Čakovcu</item>
      <item>PODRAVSKA BANKA dioničko društvo, OIB 97326283154</item>
      <item>HYPO ALPE- ADRIA-BANK</item>
      <item>SANJA MIHALIĆ</item>
      <item>ODVJETNIK: IVICA ŠKUNCA</item>
      <item>H-ABDUCO d.o.o.</item>
      <item>POREZNA UPRAVA ČAKOVEC</item>
      <item>TP VARAŽDIN</item>
      <item>COUTURE CONFECTION d.o.o. za proizvodnju i trgovinu, OIB 22110729246</item>
      <item>Marko Tušek, odvjetnik</item>
      <item>Stjepan Đurkin, OIB 24217541177</item>
    </izvorni_sadrzaj>
    <derivirana_varijabla naziv="DomainObject.Predmet.OstaliListNazivFormatedOIB_1">
      <item>ZVONKO HRAIN, OIB 25731960062</item>
      <item>ŽUPANIJSKO DRŽAVNO ODVJETNIŠTVO U VARAŽDINU</item>
      <item>Tamara Ilićm odvjetnica, OIB 88040149543</item>
      <item>Općinski sud u Čakovcu</item>
      <item>PODRAVSKA BANKA dioničko društvo, OIB 97326283154</item>
      <item>HYPO ALPE- ADRIA-BANK</item>
      <item>SANJA MIHALIĆ</item>
      <item>ODVJETNIK: IVICA ŠKUNCA</item>
      <item>H-ABDUCO d.o.o.</item>
      <item>POREZNA UPRAVA ČAKOVEC</item>
      <item>TP VARAŽDIN</item>
      <item>COUTURE CONFECTION d.o.o. za proizvodnju i trgovinu, OIB 22110729246</item>
      <item>Marko Tušek, odvjetnik</item>
      <item>Stjepan Đurkin, OIB 24217541177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2016.</izvorni_sadrzaj>
    <derivirana_varijabla naziv="DomainObject.Datum_1">25. travnja 2016.</derivirana_varijabla>
  </DomainObject.Datum>
  <DomainObject.PoslovniBrojDokumenta>
    <izvorni_sadrzaj>St-88/2013-276</izvorni_sadrzaj>
    <derivirana_varijabla naziv="DomainObject.PoslovniBrojDokumenta_1">St-88/2013-276</derivirana_varijabla>
  </DomainObject.PoslovniBrojDokumenta>
  <DomainObject.Predmet.StrankaIDrugi>
    <izvorni_sadrzaj>FINANCIJSKA AGENCIJA / REGIONALNI CENTAR ZAGREB Nagodbeno vijeće</izvorni_sadrzaj>
    <derivirana_varijabla naziv="DomainObject.Predmet.StrankaIDrugi_1">FINANCIJSKA AGENCIJA / REGIONALNI CENTAR ZAGREB Nagodbeno vijeće</derivirana_varijabla>
  </DomainObject.Predmet.StrankaIDrugi>
  <DomainObject.Predmet.ProtustrankaIDrugi>
    <izvorni_sadrzaj>BETEX, tekstilno, proizvodno i trgovačko društvo s ograničenom odgovornošću "u stečaju"</izvorni_sadrzaj>
    <derivirana_varijabla naziv="DomainObject.Predmet.ProtustrankaIDrugi_1">BETEX, tekstilno, proizvodno i trgovačko društvo s ograničenom odgovornošću "u stečaju"</derivirana_varijabla>
  </DomainObject.Predmet.ProtustrankaIDrugi>
  <DomainObject.Predmet.StrankaIDrugiAdressOIB>
    <izvorni_sadrzaj>FINANCIJSKA AGENCIJA / REGIONALNI CENTAR ZAGREB Nagodbeno vijeće, Albrechtova 42, 10000 Zagreb</izvorni_sadrzaj>
    <derivirana_varijabla naziv="DomainObject.Predmet.StrankaIDrugiAdressOIB_1">FINANCIJSKA AGENCIJA / REGIONALNI CENTAR ZAGREB Nagodbeno vijeće, Albrechtova 42, 10000 Zagreb</derivirana_varijabla>
  </DomainObject.Predmet.StrankaIDrugiAdressOIB>
  <DomainObject.Predmet.ProtustrankaIDrugiAdressOIB>
    <izvorni_sadrzaj>BETEX, tekstilno, proizvodno i trgovačko društvo s ograničenom odgovornošću "u stečaju", OIB 49614188237, Braće Radića 48, 40000 Belica</izvorni_sadrzaj>
    <derivirana_varijabla naziv="DomainObject.Predmet.ProtustrankaIDrugiAdressOIB_1">BETEX, tekstilno, proizvodno i trgovačko društvo s ograničenom odgovornošću "u stečaju", OIB 49614188237, Braće Radića 48, 40000 Belica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 REGIONALNI CENTAR ZAGREB Nagodbeno vijeće</item>
      <item>BETEX, tekstilno, proizvodno i trgovačko društvo s ograničenom odgovornošću "u stečaju"</item>
      <item>ZVONKO HRAIN</item>
      <item>ŽUPANIJSKO DRŽAVNO ODVJETNIŠTVO U VARAŽDINU</item>
      <item>Tamara Ilićm odvjetnica</item>
      <item>Općinski sud u Čakovcu</item>
      <item>PODRAVSKA BANKA dioničko društvo</item>
      <item>HYPO ALPE- ADRIA-BANK</item>
      <item>SANJA MIHALIĆ</item>
      <item>ODVJETNIK: IVICA ŠKUNCA</item>
      <item>H-ABDUCO d.o.o.</item>
      <item>POREZNA UPRAVA ČAKOVEC</item>
      <item>TP VARAŽDIN</item>
      <item>COUTURE CONFECTION d.o.o. za proizvodnju i trgovinu</item>
      <item>Marko Tušek, odvjetnik</item>
      <item>Stjepan Đurkin</item>
    </izvorni_sadrzaj>
    <derivirana_varijabla naziv="DomainObject.Predmet.SudioniciListNaziv_1">
      <item>FINANCIJSKA AGENCIJA / REGIONALNI CENTAR ZAGREB Nagodbeno vijeće</item>
      <item>BETEX, tekstilno, proizvodno i trgovačko društvo s ograničenom odgovornošću "u stečaju"</item>
      <item>ZVONKO HRAIN</item>
      <item>ŽUPANIJSKO DRŽAVNO ODVJETNIŠTVO U VARAŽDINU</item>
      <item>Tamara Ilićm odvjetnica</item>
      <item>Općinski sud u Čakovcu</item>
      <item>PODRAVSKA BANKA dioničko društvo</item>
      <item>HYPO ALPE- ADRIA-BANK</item>
      <item>SANJA MIHALIĆ</item>
      <item>ODVJETNIK: IVICA ŠKUNCA</item>
      <item>H-ABDUCO d.o.o.</item>
      <item>POREZNA UPRAVA ČAKOVEC</item>
      <item>TP VARAŽDIN</item>
      <item>COUTURE CONFECTION d.o.o. za proizvodnju i trgovinu</item>
      <item>Marko Tušek, odvjetnik</item>
      <item>Stjepan Đurkin</item>
    </derivirana_varijabla>
  </DomainObject.Predmet.SudioniciListNaziv>
  <DomainObject.Predmet.SudioniciListAdressOIB>
    <izvorni_sadrzaj>
      <item>FINANCIJSKA AGENCIJA / REGIONALNI CENTAR ZAGREB Nagodbeno vijeće, Albrechtova 42,10000 Zagreb</item>
      <item>BETEX, tekstilno, proizvodno i trgovačko društvo s ograničenom odgovornošću "u stečaju", OIB 49614188237, Braće Radića 48,40000 Belica</item>
      <item>ZVONKO HRAIN, OIB 25731960062, ZAGREBAČKA 51,42000 Varaždin</item>
      <item>ŽUPANIJSKO DRŽAVNO ODVJETNIŠTVO U VARAŽDINU, 42000 Varaždin</item>
      <item>Tamara Ilićm odvjetnica, OIB 88040149543, Jurišićeva Ulica 30,10000 Zagreb</item>
      <item>Općinski sud u Čakovcu</item>
      <item>PODRAVSKA BANKA dioničko društvo, OIB 97326283154, Opatička 3,48000 Koprivnica</item>
      <item>HYPO ALPE- ADRIA-BANK, SLAVONSKA AVENIJA 6,10000 Zagreb</item>
      <item>SANJA MIHALIĆ, A. STEPINCA 1,42000 Varaždin</item>
      <item>ODVJETNIK: IVICA ŠKUNCA, DOMAGOJEVA 14,10000 Zagreb</item>
      <item>H-ABDUCO d.o.o., SLAVONSKA AVENIJA 6a,10000 Zagreb</item>
      <item>POREZNA UPRAVA ČAKOVEC, *,40000 Čakovec</item>
      <item>TP VARAŽDIN, Optujska 26,42000 Varaždin</item>
      <item>COUTURE CONFECTION d.o.o. za proizvodnju i trgovinu, OIB 22110729246, Perjavička putina 8 A,10000 Zagreb</item>
      <item>Marko Tušek, odvjetnik, Aleja Kralja Zvonimira 11,42000 Varaždin</item>
      <item>Stjepan Đurkin, OIB 24217541177, Braće Radića 6,40000 Belica</item>
    </izvorni_sadrzaj>
    <derivirana_varijabla naziv="DomainObject.Predmet.SudioniciListAdressOIB_1">
      <item>FINANCIJSKA AGENCIJA / REGIONALNI CENTAR ZAGREB Nagodbeno vijeće, Albrechtova 42,10000 Zagreb</item>
      <item>BETEX, tekstilno, proizvodno i trgovačko društvo s ograničenom odgovornošću "u stečaju", OIB 49614188237, Braće Radića 48,40000 Belica</item>
      <item>ZVONKO HRAIN, OIB 25731960062, ZAGREBAČKA 51,42000 Varaždin</item>
      <item>ŽUPANIJSKO DRŽAVNO ODVJETNIŠTVO U VARAŽDINU, 42000 Varaždin</item>
      <item>Tamara Ilićm odvjetnica, OIB 88040149543, Jurišićeva Ulica 30,10000 Zagreb</item>
      <item>Općinski sud u Čakovcu</item>
      <item>PODRAVSKA BANKA dioničko društvo, OIB 97326283154, Opatička 3,48000 Koprivnica</item>
      <item>HYPO ALPE- ADRIA-BANK, SLAVONSKA AVENIJA 6,10000 Zagreb</item>
      <item>SANJA MIHALIĆ, A. STEPINCA 1,42000 Varaždin</item>
      <item>ODVJETNIK: IVICA ŠKUNCA, DOMAGOJEVA 14,10000 Zagreb</item>
      <item>H-ABDUCO d.o.o., SLAVONSKA AVENIJA 6a,10000 Zagreb</item>
      <item>POREZNA UPRAVA ČAKOVEC, *,40000 Čakovec</item>
      <item>TP VARAŽDIN, Optujska 26,42000 Varaždin</item>
      <item>COUTURE CONFECTION d.o.o. za proizvodnju i trgovinu, OIB 22110729246, Perjavička putina 8 A,10000 Zagreb</item>
      <item>Marko Tušek, odvjetnik, Aleja Kralja Zvonimira 11,42000 Varaždin</item>
      <item>Stjepan Đurkin, OIB 24217541177, Braće Radića 6,40000 Belica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49614188237</item>
      <item>, OIB 25731960062</item>
      <item>, OIB null</item>
      <item>, OIB 88040149543</item>
      <item>, OIB null</item>
      <item>, OIB 97326283154</item>
      <item>, OIB null</item>
      <item>, OIB null</item>
      <item>, OIB null</item>
      <item>, OIB null</item>
      <item>, OIB null</item>
      <item>, OIB null</item>
      <item>, OIB 22110729246</item>
      <item>, OIB null</item>
      <item>, OIB 24217541177</item>
    </izvorni_sadrzaj>
    <derivirana_varijabla naziv="DomainObject.Predmet.SudioniciListNazivOIB_1">
      <item>, OIB null</item>
      <item>, OIB 49614188237</item>
      <item>, OIB 25731960062</item>
      <item>, OIB null</item>
      <item>, OIB 88040149543</item>
      <item>, OIB null</item>
      <item>, OIB 97326283154</item>
      <item>, OIB null</item>
      <item>, OIB null</item>
      <item>, OIB null</item>
      <item>, OIB null</item>
      <item>, OIB null</item>
      <item>, OIB null</item>
      <item>, OIB 22110729246</item>
      <item>, OIB null</item>
      <item>, OIB 24217541177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Hrain, OIB 25731960062, Zagrebačka 51 Varaždin</item>
    </izvorni_sadrzaj>
    <derivirana_varijabla naziv="DomainObject.Predmet.StecajniUpraviteljiListAddressOIB_1">
      <item>Zvonko Hrain, OIB 25731960062, Zagrebačka 51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1563</properties:Words>
  <properties:Characters>8680</properties:Characters>
  <properties:Lines>183</properties:Lines>
  <properties:Paragraphs>85</properties:Paragraphs>
  <properties:TotalTime>85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10290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2016-02-24T13:04:00Z</dcterms:created>
  <dc:creator>Lea Rogina</dc:creator>
  <cp:lastModifiedBy>Lea Rogina</cp:lastModifiedBy>
  <cp:lastPrinted>2016-04-22T11:53:00Z</cp:lastPrinted>
  <dcterms:modified xmlns:xsi="http://www.w3.org/2001/XMLSchema-instance" xsi:type="dcterms:W3CDTF">2016-04-25T14:02:00Z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St-88/2013-276 / Zapisnik - Ročište za dražbu</vt:lpwstr>
  </prop:property>
  <prop:property name="CC_coloring" pid="4" fmtid="{D5CDD505-2E9C-101B-9397-08002B2CF9AE}">
    <vt:bool>false</vt:bool>
  </prop:property>
  <prop:property name="BrojStranica" pid="5" fmtid="{D5CDD505-2E9C-101B-9397-08002B2CF9AE}">
    <vt:i4>6</vt:i4>
  </prop:property>
</prop:Properties>
</file>