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d3f8" w14:paraId="352d3f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A32055" w:rsidP="00BD1BA0" w:rsidR="00A32055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NIKOLINA KOMADINA</w:t>
      </w:r>
    </w:p>
    <w:p w:rsidRDefault="00A32055" w:rsidP="00BD1BA0" w:rsidR="00497B63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 Hrvatske mornarice 20</w:t>
      </w:r>
    </w:p>
    <w:p w:rsidRDefault="00A32055" w:rsidP="00BD1BA0" w:rsidR="00A32055">
      <w:pPr>
        <w:ind w:firstLine="360"/>
        <w:jc w:val="right"/>
      </w:pPr>
      <w:r>
        <w:rPr>
          <w:shd w:fill="F8F8F8" w:color="auto" w:val="clear"/>
        </w:rPr>
        <w:t>Split</w:t>
      </w:r>
    </w:p>
    <w:p w:rsidRDefault="00960094" w:rsidP="00BD1BA0" w:rsidR="00960094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A32055">
        <w:t>528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A32055">
        <w:t>22.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A32055">
        <w:t>KOKICA RUDAN d.o.o., Radonić, Rudani bb,</w:t>
      </w:r>
      <w:r w:rsidR="00A32055" w:rsidRPr="007A679F">
        <w:t xml:space="preserve"> OIB: </w:t>
      </w:r>
      <w:r w:rsidR="00A32055">
        <w:t>83034836552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>06. svibnja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A32055">
        <w:t>09</w:t>
      </w:r>
      <w:r w:rsidR="00EF5E1E">
        <w:t>,</w:t>
      </w:r>
      <w:r w:rsidR="00A32055">
        <w:t>40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>06. svibnja</w:t>
      </w:r>
      <w:r w:rsidR="00036579">
        <w:t xml:space="preserve"> 2016. </w:t>
      </w:r>
      <w:r w:rsidR="001B7DF8" w:rsidRPr="00B0613D">
        <w:t xml:space="preserve">u </w:t>
      </w:r>
      <w:r w:rsidR="00A32055">
        <w:t>09,42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32055">
        <w:t>22. travnja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08740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A32055">
      <w:t>528</w:t>
    </w:r>
    <w:r w:rsidR="0053063B">
      <w:t>/1</w:t>
    </w:r>
    <w:r w:rsidR="00BE7BE4">
      <w:t>6</w:t>
    </w:r>
    <w:r w:rsidR="0053063B">
      <w:t>-</w:t>
    </w:r>
    <w:r w:rsidR="00EF5E1E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D32D7"/>
    <w:rsid w:val="00EF21CE"/>
    <w:rsid w:val="00EF5E1E"/>
    <w:rsid w:val="00F16B4D"/>
    <w:rsid w:val="00F2122B"/>
    <w:rsid w:val="00F275CA"/>
    <w:rsid w:val="00F43762"/>
    <w:rsid w:val="00F71D93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71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D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D9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D9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D9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71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D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D9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D9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D9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KOKICA RUDAN društvo s ograničenom odgovornošću za proizvodnju i trgovinu</izvorni_sadrzaj>
    <derivirana_varijabla naziv="DomainObject.Predmet.ProtustrankaFormated_1">  KOKICA RUDAN društvo s ograničenom odgovornošću za proizvodnju i trgovinu</derivirana_varijabla>
  </DomainObject.Predmet.ProtustrankaFormated>
  <DomainObject.Predmet.ProtustrankaFormatedOIB>
    <izvorni_sadrzaj>  KOKICA RUDAN društvo s ograničenom odgovornošću za proizvodnju i trgovinu, OIB 83034836552</izvorni_sadrzaj>
    <derivirana_varijabla naziv="DomainObject.Predmet.ProtustrankaFormatedOIB_1">  KOKICA RUDAN društvo s ograničenom odgovornošću za proizvodnju i trgovinu, OIB 83034836552</derivirana_varijabla>
  </DomainObject.Predmet.ProtustrankaFormatedOIB>
  <DomainObject.Predmet.ProtustrankaFormatedWithAdress>
    <izvorni_sadrzaj> KOKICA RUDAN društvo s ograničenom odgovornošću za proizvodnju i trgovinu, Rudani bb, 22221 Radonić</izvorni_sadrzaj>
    <derivirana_varijabla naziv="DomainObject.Predmet.ProtustrankaFormatedWithAdress_1"> KOKICA RUDAN društvo s ograničenom odgovornošću za proizvodnju i trgovinu, Rudani bb, 22221 Radonić</derivirana_varijabla>
  </DomainObject.Predmet.ProtustrankaFormatedWithAdress>
  <DomainObject.Predmet.ProtustrankaFormatedWithAdressOIB>
    <izvorni_sadrzaj> KOKICA RUDAN društvo s ograničenom odgovornošću za proizvodnju i trgovinu, OIB 83034836552, Rudani bb, 22221 Radonić</izvorni_sadrzaj>
    <derivirana_varijabla naziv="DomainObject.Predmet.ProtustrankaFormatedWithAdressOIB_1"> KOKICA RUDAN društvo s ograničenom odgovornošću za proizvodnju i trgovinu, OIB 83034836552, Rudani bb, 22221 Radonić</derivirana_varijabla>
  </DomainObject.Predmet.ProtustrankaFormatedWithAdressOIB>
  <DomainObject.Predmet.ProtustrankaWithAdress>
    <izvorni_sadrzaj>KOKICA RUDAN društvo s ograničenom odgovornošću za proizvodnju i trgovinu Rudani bb, 22221 Radonić</izvorni_sadrzaj>
    <derivirana_varijabla naziv="DomainObject.Predmet.ProtustrankaWithAdress_1">KOKICA RUDAN društvo s ograničenom odgovornošću za proizvodnju i trgovinu Rudani bb, 22221 Radonić</derivirana_varijabla>
  </DomainObject.Predmet.ProtustrankaWithAdress>
  <DomainObject.Predmet.ProtustrankaWithAdressOIB>
    <izvorni_sadrzaj>KOKICA RUDAN društvo s ograničenom odgovornošću za proizvodnju i trgovinu, OIB 83034836552, Rudani bb, 22221 Radonić</izvorni_sadrzaj>
    <derivirana_varijabla naziv="DomainObject.Predmet.ProtustrankaWithAdressOIB_1">KOKICA RUDAN društvo s ograničenom odgovornošću za proizvodnju i trgovinu, OIB 83034836552, Rudani bb, 22221 Radonić</derivirana_varijabla>
  </DomainObject.Predmet.ProtustrankaWithAdressOIB>
  <DomainObject.Predmet.ProtustrankaNazivFormated>
    <izvorni_sadrzaj>KOKICA RUDAN društvo s ograničenom odgovornošću za proizvodnju i trgovinu</izvorni_sadrzaj>
    <derivirana_varijabla naziv="DomainObject.Predmet.ProtustrankaNazivFormated_1">KOKICA RUDAN društvo s ograničenom odgovornošću za proizvodnju i trgovinu</derivirana_varijabla>
  </DomainObject.Predmet.ProtustrankaNazivFormated>
  <DomainObject.Predmet.ProtustrankaNazivFormatedOIB>
    <izvorni_sadrzaj>KOKICA RUDAN društvo s ograničenom odgovornošću za proizvodnju i trgovinu, OIB 83034836552</izvorni_sadrzaj>
    <derivirana_varijabla naziv="DomainObject.Predmet.ProtustrankaNazivFormatedOIB_1">KOKICA RUDAN društvo s ograničenom odgovornošću za proizvodnju i trgovinu, OIB 83034836552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KOKICA RUDAN društvo s ograničenom odgovornošću za proizvodnju i trgovinu</item>
    </izvorni_sadrzaj>
    <derivirana_varijabla naziv="DomainObject.Predmet.ProtuStrankaListFormated_1">
      <item>KOKICA RUDAN društvo s ograničenom odgovornošću za proizvodnju i trgovinu</item>
    </derivirana_varijabla>
  </DomainObject.Predmet.ProtuStrankaListFormated>
  <DomainObject.Predmet.ProtuStrankaListFormatedOIB>
    <izvorni_sadrzaj>
      <item>KOKICA RUDAN društvo s ograničenom odgovornošću za proizvodnju i trgovinu, OIB 83034836552</item>
    </izvorni_sadrzaj>
    <derivirana_varijabla naziv="DomainObject.Predmet.ProtuStrankaListFormatedOIB_1">
      <item>KOKICA RUDAN društvo s ograničenom odgovornošću za proizvodnju i trgovinu, OIB 83034836552</item>
    </derivirana_varijabla>
  </DomainObject.Predmet.ProtuStrankaListFormatedOIB>
  <DomainObject.Predmet.ProtuStrankaListFormatedWithAdress>
    <izvorni_sadrzaj>
      <item>KOKICA RUDAN društvo s ograničenom odgovornošću za proizvodnju i trgovinu, Rudani bb, 22221 Radonić</item>
    </izvorni_sadrzaj>
    <derivirana_varijabla naziv="DomainObject.Predmet.ProtuStrankaListFormatedWithAdress_1">
      <item>KOKICA RUDAN društvo s ograničenom odgovornošću za proizvodnju i trgovinu, Rudani bb, 22221 Radonić</item>
    </derivirana_varijabla>
  </DomainObject.Predmet.ProtuStrankaListFormatedWithAdress>
  <DomainObject.Predmet.ProtuStrankaListFormatedWithAdressOIB>
    <izvorni_sadrzaj>
      <item>KOKICA RUDAN društvo s ograničenom odgovornošću za proizvodnju i trgovinu, OIB 83034836552, Rudani bb, 22221 Radonić</item>
    </izvorni_sadrzaj>
    <derivirana_varijabla naziv="DomainObject.Predmet.ProtuStrankaListFormatedWithAdressOIB_1">
      <item>KOKICA RUDAN društvo s ograničenom odgovornošću za proizvodnju i trgovinu, OIB 83034836552, Rudani bb, 22221 Radonić</item>
    </derivirana_varijabla>
  </DomainObject.Predmet.ProtuStrankaListFormatedWithAdressOIB>
  <DomainObject.Predmet.ProtuStrankaListNazivFormated>
    <izvorni_sadrzaj>
      <item>KOKICA RUDAN društvo s ograničenom odgovornošću za proizvodnju i trgovinu</item>
    </izvorni_sadrzaj>
    <derivirana_varijabla naziv="DomainObject.Predmet.ProtuStrankaListNazivFormated_1">
      <item>KOKICA RUDAN društvo s ograničenom odgovornošću za proizvodnju i trgovinu</item>
    </derivirana_varijabla>
  </DomainObject.Predmet.ProtuStrankaListNazivFormated>
  <DomainObject.Predmet.ProtuStrankaListNazivFormatedOIB>
    <izvorni_sadrzaj>
      <item>KOKICA RUDAN društvo s ograničenom odgovornošću za proizvodnju i trgovinu, OIB 83034836552</item>
    </izvorni_sadrzaj>
    <derivirana_varijabla naziv="DomainObject.Predmet.ProtuStrankaListNazivFormatedOIB_1">
      <item>KOKICA RUDAN društvo s ograničenom odgovornošću za proizvodnju i trgovinu, OIB 83034836552</item>
    </derivirana_varijabla>
  </DomainObject.Predmet.ProtuStrankaListNazivFormatedOIB>
  <DomainObject.Predmet.OstaliListFormated>
    <izvorni_sadrzaj>
      <item>Nikolina Komadina</item>
      <item>Niko Rudan</item>
    </izvorni_sadrzaj>
    <derivirana_varijabla naziv="DomainObject.Predmet.OstaliListFormated_1">
      <item>Nikolina Komadina</item>
      <item>Niko Rudan</item>
    </derivirana_varijabla>
  </DomainObject.Predmet.OstaliListFormated>
  <DomainObject.Predmet.OstaliListFormatedOIB>
    <izvorni_sadrzaj>
      <item>Nikolina Komadina, OIB 16300975064</item>
      <item>Niko Rudan, OIB 05512788709</item>
    </izvorni_sadrzaj>
    <derivirana_varijabla naziv="DomainObject.Predmet.OstaliListFormatedOIB_1">
      <item>Nikolina Komadina, OIB 16300975064</item>
      <item>Niko Rudan, OIB 05512788709</item>
    </derivirana_varijabla>
  </DomainObject.Predmet.OstaliListFormatedOIB>
  <DomainObject.Predmet.OstaliListFormatedWithAdress>
    <izvorni_sadrzaj>
      <item>Nikolina Komadina, Hrvatske Mornarice 20, 21000 Split</item>
      <item>Niko Rudan, Rudani 7, 22221 Radonić</item>
    </izvorni_sadrzaj>
    <derivirana_varijabla naziv="DomainObject.Predmet.OstaliListFormatedWithAdress_1">
      <item>Nikolina Komadina, Hrvatske Mornarice 20, 21000 Split</item>
      <item>Niko Rudan, Rudani 7, 22221 Radonić</item>
    </derivirana_varijabla>
  </DomainObject.Predmet.OstaliListFormatedWithAdress>
  <DomainObject.Predmet.OstaliListFormatedWithAdressOIB>
    <izvorni_sadrzaj>
      <item>Nikolina Komadina, OIB 16300975064, Hrvatske Mornarice 20, 21000 Split</item>
      <item>Niko Rudan, OIB 05512788709, Rudani 7, 22221 Radonić</item>
    </izvorni_sadrzaj>
    <derivirana_varijabla naziv="DomainObject.Predmet.OstaliListFormatedWithAdressOIB_1">
      <item>Nikolina Komadina, OIB 16300975064, Hrvatske Mornarice 20, 21000 Split</item>
      <item>Niko Rudan, OIB 05512788709, Rudani 7, 22221 Radonić</item>
    </derivirana_varijabla>
  </DomainObject.Predmet.OstaliListFormatedWithAdressOIB>
  <DomainObject.Predmet.OstaliListNazivFormated>
    <izvorni_sadrzaj>
      <item>Nikolina Komadina</item>
      <item>Niko Rudan</item>
    </izvorni_sadrzaj>
    <derivirana_varijabla naziv="DomainObject.Predmet.OstaliListNazivFormated_1">
      <item>Nikolina Komadina</item>
      <item>Niko Rudan</item>
    </derivirana_varijabla>
  </DomainObject.Predmet.OstaliListNazivFormated>
  <DomainObject.Predmet.OstaliListNazivFormatedOIB>
    <izvorni_sadrzaj>
      <item>Nikolina Komadina, OIB 16300975064</item>
      <item>Niko Rudan, OIB 05512788709</item>
    </izvorni_sadrzaj>
    <derivirana_varijabla naziv="DomainObject.Predmet.OstaliListNazivFormatedOIB_1">
      <item>Nikolina Komadina, OIB 16300975064</item>
      <item>Niko Rudan, OIB 05512788709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KOKICA RUDAN društvo s ograničenom odgovornošću za proizvodnju i trgovinu</izvorni_sadrzaj>
    <derivirana_varijabla naziv="DomainObject.Predmet.ProtustrankaIDrugi_1">KOKICA RUDAN društvo s ograničenom odgovornošću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KOKICA RUDAN društvo s ograničenom odgovornošću za proizvodnju i trgovinu, OIB 83034836552, Rudani bb, 22221 Radonić</izvorni_sadrzaj>
    <derivirana_varijabla naziv="DomainObject.Predmet.ProtustrankaIDrugiAdressOIB_1">KOKICA RUDAN društvo s ograničenom odgovornošću za proizvodnju i trgovinu, OIB 83034836552, Rudani bb,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KOKICA RUDAN društvo s ograničenom odgovornošću za proizvodnju i trgovinu</item>
      <item>Nikolina Komadina</item>
      <item>Niko Rudan</item>
    </izvorni_sadrzaj>
    <derivirana_varijabla naziv="DomainObject.Predmet.SudioniciListNaziv_1">
      <item>FINA - Podružnica Šibenik</item>
      <item>KOKICA RUDAN društvo s ograničenom odgovornošću za proizvodnju i trgovinu</item>
      <item>Nikolina Komadina</item>
      <item>Niko Rudan</item>
    </derivirana_varijabla>
  </DomainObject.Predmet.SudioniciListNaziv>
  <DomainObject.Predmet.SudioniciListAdressOIB>
    <izvorni_sadrzaj>
      <item>FINA - Podružnica Šibenik, OIB 85821130368, Perivoj L. Marune 1,22000 Šibenik</item>
      <item>KOKICA RUDAN društvo s ograničenom odgovornošću za proizvodnju i trgovinu, OIB 83034836552, Rudani bb,22221 Radonić</item>
      <item>Nikolina Komadina, OIB 16300975064, Hrvatske Mornarice 20,21000 Split</item>
      <item>Niko Rudan, OIB 05512788709, Rudani 7,22221 Radonić</item>
    </izvorni_sadrzaj>
    <derivirana_varijabla naziv="DomainObject.Predmet.SudioniciListAdressOIB_1">
      <item>FINA - Podružnica Šibenik, OIB 85821130368, Perivoj L. Marune 1,22000 Šibenik</item>
      <item>KOKICA RUDAN društvo s ograničenom odgovornošću za proizvodnju i trgovinu, OIB 83034836552, Rudani bb,22221 Radonić</item>
      <item>Nikolina Komadina, OIB 16300975064, Hrvatske Mornarice 20,21000 Split</item>
      <item>Niko Rudan, OIB 05512788709, Rudani 7,22221 Radonić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83034836552</item>
      <item>, OIB 16300975064</item>
      <item>, OIB 05512788709</item>
    </izvorni_sadrzaj>
    <derivirana_varijabla naziv="DomainObject.Predmet.SudioniciListNazivOIB_1">
      <item>, OIB 85821130368</item>
      <item>, OIB 83034836552</item>
      <item>, OIB 16300975064</item>
      <item>, OIB 05512788709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A17F98-92AC-4227-A4CA-9FA2F1AF0E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170</properties:Words>
  <properties:Characters>957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2016-04-22T11:22:00Z</dcterms:created>
  <dc:creator>Ardena Bajlo</dc:creator>
  <cp:lastModifiedBy>wsadmin</cp:lastModifiedBy>
  <cp:lastPrinted>2016-03-25T08:34:00Z</cp:lastPrinted>
  <dcterms:modified xmlns:xsi="http://www.w3.org/2001/XMLSchema-instance" xsi:type="dcterms:W3CDTF">2016-04-25T09:04:00Z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