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0bc6" w14:paraId="a370bc6" w:rsidRDefault="004B3DF5" w:rsidP="004F27AE" w:rsidR="00AE649C" w:rsidRPr="00B76F3C">
      <w:pPr>
        <w:pStyle w:val="NormaleSPIS"/>
        <w15:collapsed w:val="false"/>
      </w:pPr>
      <w:r>
        <w:rPr>
          <w:noProof/>
        </w:rPr>
        <w:drawing>
          <wp:inline distR="0" distL="0" distB="0" distT="0">
            <wp:extent cy="8099162" cx="576135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99162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1DCE" w:rsidP="004F27AE" w:rsidR="00AE649C">
      <w:pPr>
        <w:pStyle w:val="NormaleSPIS"/>
      </w:pPr>
      <w:r>
        <w:rPr>
          <w:noProof/>
        </w:rPr>
        <w:lastRenderedPageBreak/>
        <w:drawing>
          <wp:inline distR="0" distL="0" distB="0" distT="0">
            <wp:extent cy="8099162" cx="576135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99162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1DCE" w:rsidP="004F27AE" w:rsidR="006F1DCE">
      <w:pPr>
        <w:pStyle w:val="NormaleSPIS"/>
      </w:pPr>
    </w:p>
    <w:p w:rsidRDefault="00293885" w:rsidP="004F27AE" w:rsidR="006F1DCE">
      <w:pPr>
        <w:pStyle w:val="NormaleSPIS"/>
      </w:pPr>
      <w:r>
        <w:rPr>
          <w:noProof/>
        </w:rPr>
        <w:lastRenderedPageBreak/>
        <w:drawing>
          <wp:inline distR="0" distL="0" distB="0" distT="0">
            <wp:extent cy="8099162" cx="5761355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99162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7B0F" w:rsidP="004F27AE" w:rsidR="00307B0F">
      <w:pPr>
        <w:pStyle w:val="NormaleSPIS"/>
      </w:pPr>
    </w:p>
    <w:p w:rsidRDefault="00307B0F" w:rsidP="004F27AE" w:rsidR="00307B0F">
      <w:pPr>
        <w:pStyle w:val="NormaleSPIS"/>
      </w:pPr>
      <w:r>
        <w:rPr>
          <w:noProof/>
        </w:rPr>
        <w:lastRenderedPageBreak/>
        <w:drawing>
          <wp:inline distR="0" distL="0" distB="0" distT="0">
            <wp:extent cy="8099162" cx="576135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99162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7B0F" w:rsidP="004F27AE" w:rsidR="00307B0F">
      <w:pPr>
        <w:pStyle w:val="NormaleSPIS"/>
      </w:pPr>
    </w:p>
    <w:p w:rsidRDefault="006D2A25" w:rsidP="004F27AE" w:rsidR="00307B0F">
      <w:pPr>
        <w:pStyle w:val="NormaleSPIS"/>
      </w:pPr>
      <w:r>
        <w:rPr>
          <w:noProof/>
        </w:rPr>
        <w:lastRenderedPageBreak/>
        <w:drawing>
          <wp:inline distR="0" distL="0" distB="0" distT="0">
            <wp:extent cy="8099162" cx="5761355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99162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25" w:rsidP="004F27AE" w:rsidR="006D2A25">
      <w:pPr>
        <w:pStyle w:val="NormaleSPIS"/>
      </w:pPr>
    </w:p>
    <w:p w:rsidRDefault="006D2A25" w:rsidP="004F27AE" w:rsidR="006D2A25" w:rsidRPr="00B76F3C">
      <w:pPr>
        <w:pStyle w:val="NormaleSPIS"/>
      </w:pPr>
      <w:bookmarkStart w:name="_GoBack" w:id="0"/>
      <w:bookmarkEnd w:id="0"/>
    </w:p>
    <w:sectPr w:rsidSect="0032366B" w:rsidR="006D2A25" w:rsidRPr="00B76F3C">
      <w:headerReference w:type="defaul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885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B0F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DF5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2A25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1DCE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St-644/2018-6</izvorni_sadrzaj>
    <derivirana_varijabla naziv="DomainObject.Oznaka_1">St-644/2018-6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ULTIMO d.o.o. za građenje, trgovinu i usluge u stečaju</izvorni_sadrzaj>
    <derivirana_varijabla naziv="DomainObject.Predmet.StrankaFormated_1">  Stečajna masa iza ULTIMO d.o.o. za građenje, trgovinu i usluge u stečaju</derivirana_varijabla>
  </DomainObject.Predmet.StrankaFormated>
  <DomainObject.Predmet.StrankaFormatedOIB>
    <izvorni_sadrzaj>  Stečajna masa iza ULTIMO d.o.o. za građenje, trgovinu i usluge u stečaju, OIB 22911326325</izvorni_sadrzaj>
    <derivirana_varijabla naziv="DomainObject.Predmet.StrankaFormatedOIB_1">  Stečajna masa iza ULTIMO d.o.o. za građenje, trgovinu i usluge u stečaju, OIB 22911326325</derivirana_varijabla>
  </DomainObject.Predmet.StrankaFormatedOIB>
  <DomainObject.Predmet.StrankaFormatedWithAdress>
    <izvorni_sadrzaj> Stečajna masa iza ULTIMO d.o.o. za građenje, trgovinu i usluge u stečaju, Ferde Rusana 100, 33000 Virovitica</izvorni_sadrzaj>
    <derivirana_varijabla naziv="DomainObject.Predmet.StrankaFormatedWithAdress_1"> Stečajna masa iza ULTIMO d.o.o. za građenje, trgovinu i usluge u stečaju, Ferde Rusana 100, 33000 Virovitica</derivirana_varijabla>
  </DomainObject.Predmet.StrankaFormatedWithAdress>
  <DomainObject.Predmet.StrankaFormatedWithAdressOIB>
    <izvorni_sadrzaj> Stečajna masa iza ULTIMO d.o.o. za građenje, trgovinu i usluge u stečaju, OIB 22911326325, Ferde Rusana 100, 33000 Virovitica</izvorni_sadrzaj>
    <derivirana_varijabla naziv="DomainObject.Predmet.StrankaFormatedWithAdressOIB_1"> Stečajna masa iza ULTIMO d.o.o. za građenje, trgovinu i usluge u stečaju, OIB 22911326325, Ferde Rusana 100, 33000 Virovitica</derivirana_varijabla>
  </DomainObject.Predmet.StrankaFormatedWithAdressOIB>
  <DomainObject.Predmet.StrankaWithAdress>
    <izvorni_sadrzaj>Stečajna masa iza ULTIMO d.o.o. za građenje, trgovinu i usluge u stečaju Ferde Rusana 100,33000 Virovitica</izvorni_sadrzaj>
    <derivirana_varijabla naziv="DomainObject.Predmet.StrankaWithAdress_1">Stečajna masa iza ULTIMO d.o.o. za građenje, trgovinu i usluge u stečaju Ferde Rusana 100,33000 Virovitica</derivirana_varijabla>
  </DomainObject.Predmet.StrankaWithAdress>
  <DomainObject.Predmet.StrankaWithAdressOIB>
    <izvorni_sadrzaj>Stečajna masa iza ULTIMO d.o.o. za građenje, trgovinu i usluge u stečaju, OIB 22911326325, Ferde Rusana 100,33000 Virovitica</izvorni_sadrzaj>
    <derivirana_varijabla naziv="DomainObject.Predmet.StrankaWithAdressOIB_1">Stečajna masa iza ULTIMO d.o.o. za građenje, trgovinu i usluge u stečaju, OIB 22911326325, Ferde Rusana 100,33000 Virovitica</derivirana_varijabla>
  </DomainObject.Predmet.StrankaWithAdressOIB>
  <DomainObject.Predmet.StrankaNazivFormated>
    <izvorni_sadrzaj>Stečajna masa iza ULTIMO d.o.o. za građenje, trgovinu i usluge u stečaju</izvorni_sadrzaj>
    <derivirana_varijabla naziv="DomainObject.Predmet.StrankaNazivFormated_1">Stečajna masa iza ULTIMO d.o.o. za građenje, trgovinu i usluge u stečaju</derivirana_varijabla>
  </DomainObject.Predmet.StrankaNazivFormated>
  <DomainObject.Predmet.StrankaNazivFormatedOIB>
    <izvorni_sadrzaj>Stečajna masa iza ULTIMO d.o.o. za građenje, trgovinu i usluge u stečaju, OIB 22911326325</izvorni_sadrzaj>
    <derivirana_varijabla naziv="DomainObject.Predmet.StrankaNazivFormatedOIB_1">Stečajna masa iza ULTIMO d.o.o. za građenje, trgovinu i usluge u stečaju, OIB 22911326325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ULTIMO d.o.o. za građenje, trgovinu i usluge u stečaju</item>
    </izvorni_sadrzaj>
    <derivirana_varijabla naziv="DomainObject.Predmet.StrankaListFormated_1">
      <item>Stečajna masa iza ULTIMO d.o.o. za građenje, trgovinu i usluge u stečaju</item>
    </derivirana_varijabla>
  </DomainObject.Predmet.StrankaListFormated>
  <DomainObject.Predmet.StrankaListFormatedOIB>
    <izvorni_sadrzaj>
      <item>Stečajna masa iza ULTIMO d.o.o. za građenje, trgovinu i usluge u stečaju, OIB 22911326325</item>
    </izvorni_sadrzaj>
    <derivirana_varijabla naziv="DomainObject.Predmet.StrankaListFormatedOIB_1">
      <item>Stečajna masa iza ULTIMO d.o.o. za građenje, trgovinu i usluge u stečaju, OIB 22911326325</item>
    </derivirana_varijabla>
  </DomainObject.Predmet.StrankaListFormatedOIB>
  <DomainObject.Predmet.StrankaListFormatedWithAdress>
    <izvorni_sadrzaj>
      <item>Stečajna masa iza ULTIMO d.o.o. za građenje, trgovinu i usluge u stečaju, Ferde Rusana 100, 33000 Virovitica</item>
    </izvorni_sadrzaj>
    <derivirana_varijabla naziv="DomainObject.Predmet.StrankaListFormatedWithAdress_1">
      <item>Stečajna masa iza ULTIMO d.o.o. za građenje, trgovinu i usluge u stečaju, Ferde Rusana 100, 33000 Virovitica</item>
    </derivirana_varijabla>
  </DomainObject.Predmet.StrankaListFormatedWithAdress>
  <DomainObject.Predmet.StrankaListFormatedWithAdressOIB>
    <izvorni_sadrzaj>
      <item>Stečajna masa iza ULTIMO d.o.o. za građenje, trgovinu i usluge u stečaju, OIB 22911326325, Ferde Rusana 100, 33000 Virovitica</item>
    </izvorni_sadrzaj>
    <derivirana_varijabla naziv="DomainObject.Predmet.StrankaListFormatedWithAdressOIB_1">
      <item>Stečajna masa iza ULTIMO d.o.o. za građenje, trgovinu i usluge u stečaju, OIB 22911326325, Ferde Rusana 100, 33000 Virovitica</item>
    </derivirana_varijabla>
  </DomainObject.Predmet.StrankaListFormatedWithAdressOIB>
  <DomainObject.Predmet.StrankaListNazivFormated>
    <izvorni_sadrzaj>
      <item>Stečajna masa iza ULTIMO d.o.o. za građenje, trgovinu i usluge u stečaju</item>
    </izvorni_sadrzaj>
    <derivirana_varijabla naziv="DomainObject.Predmet.StrankaListNazivFormated_1">
      <item>Stečajna masa iza ULTIMO d.o.o. za građenje, trgovinu i usluge u stečaju</item>
    </derivirana_varijabla>
  </DomainObject.Predmet.StrankaListNazivFormated>
  <DomainObject.Predmet.StrankaListNazivFormatedOIB>
    <izvorni_sadrzaj>
      <item>Stečajna masa iza ULTIMO d.o.o. za građenje, trgovinu i usluge u stečaju, OIB 22911326325</item>
    </izvorni_sadrzaj>
    <derivirana_varijabla naziv="DomainObject.Predmet.StrankaListNazivFormatedOIB_1">
      <item>Stečajna masa iza ULTIMO d.o.o. za građenje, trgovinu i usluge u stečaju, OIB 22911326325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Formated_1">
      <item>DEJAN VERNIK</item>
      <item>HRVOJE KOVAČ</item>
      <item>ALEN PINTERA</item>
      <item>ŽUPANIJSKO DRŽAVNO ODVJETNIŠTVO U BJELOVARU</item>
      <item>Branko Valentić</item>
    </derivirana_varijabla>
  </DomainObject.Predmet.OstaliListFormated>
  <DomainObject.Predmet.OstaliList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FormatedOIB>
  <DomainObject.Predmet.OstaliListFormatedWithAdress>
    <izvorni_sadrzaj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izvorni_sadrzaj>
    <derivirana_varijabla naziv="DomainObject.Predmet.OstaliListFormatedWithAdress_1">
      <item>DEJAN VERNIK, Školski trg 29, 33000 Korija</item>
      <item>HRVOJE KOVAČ, Sv. Antuna 2A, 43000 Bjelovar</item>
      <item>ALEN PINTERA, L. Ružičke 20, 43000 Bjelovar</item>
      <item>ŽUPANIJSKO DRŽAVNO ODVJETNIŠTVO U BJELOVARU</item>
      <item>Branko Valentić</item>
    </derivirana_varijabla>
  </DomainObject.Predmet.OstaliListFormatedWithAdress>
  <DomainObject.Predmet.OstaliListFormatedWithAdressOIB>
    <izvorni_sadrzaj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izvorni_sadrzaj>
    <derivirana_varijabla naziv="DomainObject.Predmet.OstaliListFormatedWithAdressOIB_1">
      <item>DEJAN VERNIK, OIB 27824956237, Školski trg 29, 33000 Korija</item>
      <item>HRVOJE KOVAČ, Sv. Antuna 2A, 43000 Bjelovar</item>
      <item>ALEN PINTERA, OIB 56148040539, L. Ružičke 20, 43000 Bjelovar</item>
      <item>ŽUPANIJSKO DRŽAVNO ODVJETNIŠTVO U BJELOVARU, OIB 86821435474</item>
      <item>Branko Valentić</item>
    </derivirana_varijabla>
  </DomainObject.Predmet.OstaliListFormatedWithAdressOIB>
  <DomainObject.Predmet.OstaliListNazivFormated>
    <izvorni_sadrzaj>
      <item>DEJAN VERNIK</item>
      <item>HRVOJE KOVAČ</item>
      <item>ALEN PINTERA</item>
      <item>ŽUPANIJSKO DRŽAVNO ODVJETNIŠTVO U BJELOVARU</item>
      <item>Branko Valentić</item>
    </izvorni_sadrzaj>
    <derivirana_varijabla naziv="DomainObject.Predmet.OstaliListNazivFormated_1">
      <item>DEJAN VERNIK</item>
      <item>HRVOJE KOVAČ</item>
      <item>ALEN PINTERA</item>
      <item>ŽUPANIJSKO DRŽAVNO ODVJETNIŠTVO U BJELOVARU</item>
      <item>Branko Valentić</item>
    </derivirana_varijabla>
  </DomainObject.Predmet.OstaliListNazivFormated>
  <DomainObject.Predmet.OstaliListNazivFormatedOIB>
    <izvorni_sadrzaj>
      <item>DEJAN VERNIK, OIB 27824956237</item>
      <item>HRVOJE KOVAČ</item>
      <item>ALEN PINTERA, OIB 56148040539</item>
      <item>ŽUPANIJSKO DRŽAVNO ODVJETNIŠTVO U BJELOVARU, OIB 86821435474</item>
      <item>Branko Valentić</item>
    </izvorni_sadrzaj>
    <derivirana_varijabla naziv="DomainObject.Predmet.OstaliListNazivFormatedOIB_1">
      <item>DEJAN VERNIK, OIB 27824956237</item>
      <item>HRVOJE KOVAČ</item>
      <item>ALEN PINTERA, OIB 56148040539</item>
      <item>ŽUPANIJSKO DRŽAVNO ODVJETNIŠTVO U BJELOVARU, OIB 86821435474</item>
      <item>Branko Valentić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St-644/2018-6</izvorni_sadrzaj>
    <derivirana_varijabla naziv="DomainObject.PoslovniBrojDokumenta_1">St-644/2018-6</derivirana_varijabla>
  </DomainObject.PoslovniBrojDokumenta>
  <DomainObject.Predmet.StrankaIDrugi>
    <izvorni_sadrzaj>Stečajna masa iza ULTIMO d.o.o. za građenje, trgovinu i usluge u stečaju</izvorni_sadrzaj>
    <derivirana_varijabla naziv="DomainObject.Predmet.StrankaIDrugi_1">Stečajna masa iza ULTIMO d.o.o. za građenje,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ULTIMO d.o.o. za građenje, trgovinu i usluge u stečaju, OIB 22911326325, Ferde Rusana 100, 33000 Virovitica</izvorni_sadrzaj>
    <derivirana_varijabla naziv="DomainObject.Predmet.StrankaIDrugiAdressOIB_1">Stečajna masa iza ULTIMO d.o.o. za građenje, trgovinu i usluge u stečaju, OIB 22911326325, Ferde Rusana 100,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izvorni_sadrzaj>
    <derivirana_varijabla naziv="DomainObject.Predmet.SudioniciListNaziv_1">
      <item>DEJAN VERNIK</item>
      <item>HRVOJE KOVAČ</item>
      <item>ALEN PINTERA</item>
      <item>ŽUPANIJSKO DRŽAVNO ODVJETNIŠTVO U BJELOVARU</item>
      <item>Stečajna masa iza ULTIMO d.o.o. za građenje, trgovinu i usluge u stečaju</item>
      <item>Branko Valentić</item>
    </derivirana_varijabla>
  </DomainObject.Predmet.SudioniciListNaziv>
  <DomainObject.Predmet.SudioniciListAdressOIB>
    <izvorni_sadrzaj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izvorni_sadrzaj>
    <derivirana_varijabla naziv="DomainObject.Predmet.SudioniciListAdressOIB_1">
      <item>DEJAN VERNIK, OIB 27824956237, Školski trg 29,33000 Korija</item>
      <item>HRVOJE KOVAČ, Sv. Antuna 2A,43000 Bjelovar</item>
      <item>ALEN PINTERA, OIB 56148040539, L. Ružičke 20,43000 Bjelovar</item>
      <item>ŽUPANIJSKO DRŽAVNO ODVJETNIŠTVO U BJELOVARU, OIB 86821435474</item>
      <item>Stečajna masa iza ULTIMO d.o.o. za građenje, trgovinu i usluge u stečaju, OIB 22911326325, Ferde Rusana 100,33000 Virovitica</item>
      <item>Branko Valentić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A0384-9F6E-4406-85DA-E01FBEAB55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0</properties:Words>
  <properties:Characters>0</properties:Characters>
  <properties:Lines>10</properties:Lines>
  <properties:Paragraphs>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2018-09-10T10:56:00Z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St-644/2018-6 / Odluka - Dopis (odluka_St-644_2018-6.docx)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