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7db6" w14:paraId="92d7db6" w:rsidRDefault="00106EFB" w:rsidP="00106EFB" w:rsidR="00C40D3E" w:rsidRPr="00106E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110C89" w:rsidR="0054021D" w:rsidRPr="00316E5C">
      <w:r w:rsidRPr="00316E5C">
        <w:t xml:space="preserve">Zagreb, Amruševa 2/II                                              </w:t>
      </w:r>
      <w:r w:rsidR="00106EFB">
        <w:t xml:space="preserve">                              </w:t>
      </w:r>
      <w:r w:rsidRPr="00316E5C">
        <w:t xml:space="preserve">  </w:t>
      </w:r>
      <w:r w:rsidR="00316E5C" w:rsidRPr="00316E5C">
        <w:t>67. St-5156/15</w:t>
      </w:r>
      <w:r w:rsidR="00106EFB">
        <w:t>-35</w:t>
      </w:r>
      <w:r w:rsidRPr="00316E5C">
        <w:t xml:space="preserve">                                                              </w:t>
      </w:r>
    </w:p>
    <w:p w:rsidRDefault="00316E5C" w:rsidP="00106EFB" w:rsidR="00316E5C" w:rsidRPr="00316E5C">
      <w:pPr>
        <w:jc w:val="center"/>
      </w:pPr>
      <w:r w:rsidRPr="00316E5C">
        <w:t xml:space="preserve">R E P U B L I K A   H R V A T S K A </w:t>
      </w: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106EFB" w:rsidRPr="00106EFB">
      <w:pPr>
        <w:jc w:val="both"/>
      </w:pPr>
      <w:r w:rsidRPr="00316E5C">
        <w:t xml:space="preserve">           Trgovački sud u Zagrebu po sucu Gordanu Zubaku, u stečajnom  postupku nad dužnikom </w:t>
      </w:r>
      <w:r w:rsidR="00316E5C" w:rsidRPr="00316E5C">
        <w:rPr>
          <w:bCs/>
          <w:lang w:val="pt-BR"/>
        </w:rPr>
        <w:t>F.K.T. INŽINJERING d.o.o.</w:t>
      </w:r>
      <w:r w:rsidR="00316E5C">
        <w:rPr>
          <w:bCs/>
          <w:lang w:val="pt-BR"/>
        </w:rPr>
        <w:t xml:space="preserve"> u stečaju</w:t>
      </w:r>
      <w:r w:rsidR="00316E5C" w:rsidRPr="00316E5C">
        <w:rPr>
          <w:bCs/>
          <w:lang w:val="pt-BR"/>
        </w:rPr>
        <w:t>, Ivanić-Grad, Vukovarska 1, OIB: 64936768836</w:t>
      </w:r>
      <w:r w:rsidR="00670C57" w:rsidRPr="00316E5C">
        <w:t xml:space="preserve">, </w:t>
      </w:r>
      <w:r w:rsidR="00C15F31">
        <w:t>2</w:t>
      </w:r>
      <w:r w:rsidR="00486DE3">
        <w:t>. svibnja</w:t>
      </w:r>
      <w:r w:rsidR="00316E5C">
        <w:t xml:space="preserve"> 2016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316E5C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670C57" w:rsidRPr="00316E5C">
        <w:t>,</w:t>
      </w:r>
      <w:r w:rsidRPr="00316E5C">
        <w:t xml:space="preserve"> u zemljišnim knjigama </w:t>
      </w:r>
      <w:r w:rsidR="00C15F31">
        <w:t>te</w:t>
      </w:r>
      <w:r w:rsidR="00316E5C">
        <w:t xml:space="preserve"> se nalaže zemljišnoknjižnom odjelu Općinskog</w:t>
      </w:r>
      <w:r w:rsidR="00110C89">
        <w:t xml:space="preserve"> građanskog</w:t>
      </w:r>
      <w:r w:rsidR="00316E5C">
        <w:t xml:space="preserve"> suda u </w:t>
      </w:r>
      <w:r w:rsidR="00110C89">
        <w:t>Zagrebu</w:t>
      </w:r>
      <w:r w:rsidR="00316E5C">
        <w:t xml:space="preserve"> zabilježba otvaranja </w:t>
      </w:r>
      <w:r w:rsidR="00F31D2E" w:rsidRPr="00316E5C">
        <w:t>stečajnog postupk</w:t>
      </w:r>
      <w:r w:rsidR="005B4037" w:rsidRPr="00316E5C">
        <w:t>a ovog suda poslovni b</w:t>
      </w:r>
      <w:r w:rsidR="00316E5C">
        <w:t>roj St-5156</w:t>
      </w:r>
      <w:r w:rsidR="00670C57" w:rsidRPr="00316E5C">
        <w:t>/</w:t>
      </w:r>
      <w:r w:rsidR="00316E5C">
        <w:t>15</w:t>
      </w:r>
      <w:r w:rsidR="00F31D2E" w:rsidRPr="00316E5C">
        <w:t xml:space="preserve"> od </w:t>
      </w:r>
      <w:r w:rsidR="00316E5C">
        <w:t>25. siječnja 2016</w:t>
      </w:r>
      <w:r w:rsidR="00F31D2E" w:rsidRPr="00316E5C">
        <w:t>.</w:t>
      </w:r>
      <w:r w:rsidR="00670C57" w:rsidRPr="00316E5C">
        <w:t xml:space="preserve"> na nekretnini dužnika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486DE3" w:rsidP="00316E5C" w:rsidR="00110C89">
      <w:pPr>
        <w:numPr>
          <w:ilvl w:val="12"/>
          <w:numId w:val="0"/>
        </w:numPr>
        <w:ind w:firstLine="720"/>
        <w:jc w:val="both"/>
      </w:pPr>
      <w:r>
        <w:t>-</w:t>
      </w:r>
      <w:r w:rsidR="00110C89">
        <w:t xml:space="preserve"> </w:t>
      </w:r>
      <w:r>
        <w:t xml:space="preserve">zk. ul. </w:t>
      </w:r>
      <w:r w:rsidR="00110C89">
        <w:t>29025</w:t>
      </w:r>
      <w:r>
        <w:t xml:space="preserve">, </w:t>
      </w:r>
      <w:r w:rsidR="00110C89">
        <w:t>poduložak 40, k.o. Grad Zagreb, k.č. br. 4810/62, u naravi stambeno-poslovna zgrada, Ozaljska br. 87, ukupne površine 401 m2, 40. etaža 43/10000 parkirno mjesto M13 na sjevernoj strani podruma -2, korisne površine 7,79 m2, u nacrtima karirano ispunjene tlocrtne površine označene oker bojom,</w:t>
      </w:r>
    </w:p>
    <w:p w:rsidRDefault="00110C89" w:rsidP="00316E5C" w:rsidR="00110C89">
      <w:pPr>
        <w:numPr>
          <w:ilvl w:val="12"/>
          <w:numId w:val="0"/>
        </w:numPr>
        <w:ind w:firstLine="720"/>
        <w:jc w:val="both"/>
      </w:pPr>
      <w:r>
        <w:t>- zk. ul. 29025, poduložak 41, k.o. Grad Zagreb, k.č. br. 4810/62, u naravi stambeno-poslovna zgrada, Ozaljska br. 87, ukupne površine 401 m2, 41. etaža 41/10000 parkirno mjesto M14 na sjevernoj strani podruma -2, korisne površine 7,54 m2, u nacrtima karirano ispunjene tlocrtne površine označene tirkiznom bojom</w:t>
      </w:r>
    </w:p>
    <w:p w:rsidRDefault="00316E5C" w:rsidP="00110C89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316E5C">
        <w:t>25. siječnja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316E5C" w:rsidRPr="00316E5C">
        <w:rPr>
          <w:bCs/>
          <w:lang w:val="pt-BR"/>
        </w:rPr>
        <w:t>F.K.T. INŽINJERING d.o.o. u stečaju, Ivanić-Grad, Vukovarska 1</w:t>
      </w:r>
      <w:r w:rsidRPr="00316E5C">
        <w:t xml:space="preserve">. </w:t>
      </w:r>
    </w:p>
    <w:p w:rsidRDefault="00316E5C" w:rsidP="00EF227F" w:rsidR="0054021D" w:rsidRPr="00316E5C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106EFB" w:rsidR="00C90C73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0A042A">
        <w:t>2. svibnja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442DDA" w:rsidP="00106EFB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106EFB" w:rsidP="00106EFB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 </w:t>
      </w:r>
    </w:p>
    <w:p w:rsidRDefault="00442DDA" w:rsidP="00106EFB" w:rsidR="00442DDA" w:rsidRPr="00316E5C">
      <w:pPr>
        <w:numPr>
          <w:ilvl w:val="12"/>
          <w:numId w:val="0"/>
        </w:numPr>
        <w:jc w:val="center"/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5B4037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106EFB" w:rsidP="00EF227F" w:rsidR="00106EFB" w:rsidRPr="00316E5C">
      <w:pPr>
        <w:numPr>
          <w:ilvl w:val="12"/>
          <w:numId w:val="0"/>
        </w:numPr>
        <w:jc w:val="both"/>
      </w:pPr>
    </w:p>
    <w:p w:rsidRDefault="00106EFB" w:rsidP="001745C1" w:rsidR="00106EF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106EFB" w:rsidP="00106EFB" w:rsidR="00106EFB" w:rsidRPr="00316E5C">
      <w:pPr>
        <w:jc w:val="both"/>
      </w:pPr>
    </w:p>
    <w:sectPr w:rsidSect="00106EFB" w:rsidR="00106EFB" w:rsidRPr="00316E5C">
      <w:headerReference w:type="default" r:id="rId10"/>
      <w:pgSz w:code="9" w:h="16840" w:w="11907"/>
      <w:pgMar w:gutter="0" w:footer="720" w:header="720" w:left="1797" w:bottom="567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106EFB">
      <w:rPr>
        <w:noProof/>
      </w:rPr>
      <w:t>2</w:t>
    </w:r>
    <w:r w:rsidR="007515B8">
      <w:fldChar w:fldCharType="end"/>
    </w:r>
    <w:r w:rsidR="0054021D">
      <w:t xml:space="preserve"> -</w:t>
    </w:r>
    <w:r w:rsidR="0054021D">
      <w:tab/>
      <w:t>67. St-5156/15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06EFB"/>
    <w:rsid w:val="00110C89"/>
    <w:rsid w:val="00132F51"/>
    <w:rsid w:val="001536AA"/>
    <w:rsid w:val="00160C6A"/>
    <w:rsid w:val="00187FA1"/>
    <w:rsid w:val="001D2EB8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5F31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1842</properties:Characters>
  <properties:Lines>48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2016-05-01T16:32:00Z</dcterms:created>
  <dc:creator>nmarkovic</dc:creator>
  <cp:lastModifiedBy>Ivana Rogić</cp:lastModifiedBy>
  <cp:lastPrinted>2016-05-02T09:02:00Z</cp:lastPrinted>
  <dcterms:modified xmlns:xsi="http://www.w3.org/2001/XMLSchema-instance" xsi:type="dcterms:W3CDTF">2016-05-02T09:03:00Z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