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7c62" w14:paraId="de77c62" w:rsidRDefault="00FA190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1905" w:rsidP="00FA1905" w:rsidR="00FA1905">
      <w:pPr>
        <w:pStyle w:val="Bezproreda"/>
      </w:pPr>
      <w:r>
        <w:t xml:space="preserve">    </w:t>
      </w:r>
    </w:p>
    <w:p w:rsidRDefault="00FA1905" w:rsidP="00FA1905" w:rsidR="00FA1905">
      <w:pPr>
        <w:pStyle w:val="Bezproreda"/>
      </w:pPr>
      <w:bookmarkStart w:name="_GoBack" w:id="0"/>
      <w:bookmarkEnd w:id="0"/>
    </w:p>
    <w:p w:rsidRDefault="00FA1905" w:rsidP="00FA1905" w:rsidR="00AE649C">
      <w:pPr>
        <w:pStyle w:val="Bezproreda"/>
      </w:pPr>
      <w:r>
        <w:t xml:space="preserve">     Republika Hrvatska</w:t>
      </w:r>
    </w:p>
    <w:p w:rsidRDefault="00FA1905" w:rsidP="00FA1905" w:rsidR="00FA1905">
      <w:pPr>
        <w:pStyle w:val="Bezproreda"/>
      </w:pPr>
      <w:r>
        <w:t>Trgovački sud u Bjelovaru</w:t>
      </w:r>
    </w:p>
    <w:p w:rsidRDefault="00FA1905" w:rsidP="00FA1905" w:rsidR="00FA190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A1905" w:rsidP="00FA1905" w:rsidR="00FA1905">
      <w:pPr>
        <w:pStyle w:val="Bezproreda"/>
      </w:pPr>
    </w:p>
    <w:p w:rsidRDefault="00FA1905" w:rsidP="00FA1905" w:rsidR="00FA190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St-288/2018-2</w:t>
      </w:r>
    </w:p>
    <w:p w:rsidRDefault="00FA1905" w:rsidP="00FA1905" w:rsidR="00FA190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1905" w:rsidP="00FA1905" w:rsidR="00FA190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1905" w:rsidP="00FA1905" w:rsidR="00FA190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FA1905" w:rsidP="00FA1905" w:rsidR="00FA1905">
      <w:pPr>
        <w:pStyle w:val="Bezproreda"/>
        <w:jc w:val="center"/>
        <w:rPr>
          <w:noProof/>
        </w:rPr>
      </w:pPr>
    </w:p>
    <w:p w:rsidRDefault="00FA1905" w:rsidP="00FA1905" w:rsidR="00FA190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A1905" w:rsidP="00FA1905" w:rsidR="00FA1905">
      <w:pPr>
        <w:pStyle w:val="Bezproreda"/>
        <w:jc w:val="center"/>
        <w:rPr>
          <w:b/>
          <w:noProof/>
        </w:rPr>
      </w:pPr>
    </w:p>
    <w:p w:rsidRDefault="00FA1905" w:rsidP="00FA1905" w:rsidR="00FA1905">
      <w:pPr>
        <w:pStyle w:val="Bezproreda"/>
        <w:jc w:val="both"/>
        <w:rPr>
          <w:b/>
          <w:noProof/>
        </w:rPr>
      </w:pPr>
    </w:p>
    <w:p w:rsidRDefault="00FA1905" w:rsidP="00FA1905" w:rsidR="00FA190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SANTOR BEAUTY j.d.o.o. za usluge i trgovinu u likvidaciji, Sesvete, Istarska 10, OIB: 94939137918,  20. travnja  </w:t>
      </w:r>
      <w:r>
        <w:rPr>
          <w:noProof/>
        </w:rPr>
        <w:t xml:space="preserve">2018. </w:t>
      </w:r>
    </w:p>
    <w:p w:rsidRDefault="00FA1905" w:rsidP="00FA1905" w:rsidR="00FA1905">
      <w:pPr>
        <w:pStyle w:val="Bezproreda"/>
        <w:jc w:val="both"/>
        <w:rPr>
          <w:noProof/>
        </w:rPr>
      </w:pPr>
    </w:p>
    <w:p w:rsidRDefault="00FA1905" w:rsidP="00FA1905" w:rsidR="00FA190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FA1905" w:rsidP="00FA1905" w:rsidR="00FA1905">
      <w:pPr>
        <w:pStyle w:val="Bezproreda"/>
        <w:jc w:val="both"/>
        <w:rPr>
          <w:b/>
          <w:noProof/>
        </w:rPr>
      </w:pPr>
    </w:p>
    <w:p w:rsidRDefault="00FA1905" w:rsidP="00FA1905" w:rsidR="00FA1905">
      <w:pPr>
        <w:pStyle w:val="Bezproreda"/>
        <w:ind w:firstLine="708"/>
        <w:jc w:val="both"/>
      </w:pPr>
      <w:r>
        <w:t>1.Pokreće se postupak radi utvrđivanja uvjeta za otvaranje stečajnog postupka nad dužnikom SANTOR BEAUTY j.d.o.o. za usluge i trgovinu u likvidaciji, Sesvete, Istarska 10, OIB: 94939137918.</w:t>
      </w:r>
    </w:p>
    <w:p w:rsidRDefault="00FA1905" w:rsidP="00FA1905" w:rsidR="00FA1905">
      <w:pPr>
        <w:pStyle w:val="Bezproreda"/>
        <w:ind w:firstLine="708"/>
        <w:jc w:val="both"/>
      </w:pPr>
    </w:p>
    <w:p w:rsidRDefault="00FA1905" w:rsidP="00FA1905" w:rsidR="00FA1905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FA1905" w:rsidP="00FA1905" w:rsidR="00FA1905">
      <w:pPr>
        <w:pStyle w:val="Bezproreda"/>
        <w:jc w:val="both"/>
      </w:pPr>
    </w:p>
    <w:p w:rsidRDefault="00FA1905" w:rsidP="00FA1905" w:rsidR="00FA1905">
      <w:pPr>
        <w:pStyle w:val="Bezproreda"/>
        <w:jc w:val="center"/>
      </w:pPr>
      <w:r>
        <w:t>18. svibnja 2018. u 9,30 sati</w:t>
      </w:r>
    </w:p>
    <w:p w:rsidRDefault="00FA1905" w:rsidP="00FA1905" w:rsidR="00FA1905">
      <w:pPr>
        <w:pStyle w:val="Bezproreda"/>
        <w:jc w:val="both"/>
        <w:rPr>
          <w:b/>
        </w:rPr>
      </w:pPr>
    </w:p>
    <w:p w:rsidRDefault="00FA1905" w:rsidP="00FA1905" w:rsidR="00FA1905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FA1905" w:rsidP="00FA1905" w:rsidR="00FA1905">
      <w:pPr>
        <w:pStyle w:val="Bezproreda"/>
        <w:jc w:val="both"/>
      </w:pPr>
    </w:p>
    <w:p w:rsidRDefault="00FA1905" w:rsidP="00FA1905" w:rsidR="00FA1905">
      <w:pPr>
        <w:pStyle w:val="Bezproreda"/>
        <w:jc w:val="both"/>
      </w:pPr>
      <w:r>
        <w:t xml:space="preserve">- Financijska agencija </w:t>
      </w:r>
    </w:p>
    <w:p w:rsidRDefault="00FA1905" w:rsidP="00FA1905" w:rsidR="00FA1905">
      <w:pPr>
        <w:pStyle w:val="Bezproreda"/>
        <w:jc w:val="both"/>
      </w:pPr>
      <w:r>
        <w:t xml:space="preserve">- zakonski zastupnik dužnika Marina </w:t>
      </w:r>
      <w:proofErr w:type="spellStart"/>
      <w:r>
        <w:t>Šantor</w:t>
      </w:r>
      <w:proofErr w:type="spellEnd"/>
      <w:r>
        <w:t>.</w:t>
      </w:r>
    </w:p>
    <w:p w:rsidRDefault="00FA1905" w:rsidP="00FA1905" w:rsidR="00FA1905">
      <w:pPr>
        <w:pStyle w:val="Bezproreda"/>
        <w:jc w:val="both"/>
      </w:pPr>
    </w:p>
    <w:p w:rsidRDefault="00FA1905" w:rsidP="00FA1905" w:rsidR="00FA1905">
      <w:pPr>
        <w:pStyle w:val="Bezproreda"/>
        <w:jc w:val="both"/>
      </w:pPr>
      <w:r>
        <w:t xml:space="preserve">3. Nalaže se zakonskom zastupniku dužnika Marini </w:t>
      </w:r>
      <w:proofErr w:type="spellStart"/>
      <w:r>
        <w:t>Šantor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A1905" w:rsidP="00FA1905" w:rsidR="00FA1905">
      <w:pPr>
        <w:pStyle w:val="Bezproreda"/>
        <w:jc w:val="both"/>
      </w:pPr>
    </w:p>
    <w:p w:rsidRDefault="00FA1905" w:rsidP="00FA1905" w:rsidR="00FA1905">
      <w:pPr>
        <w:pStyle w:val="Bezproreda"/>
        <w:jc w:val="both"/>
      </w:pPr>
    </w:p>
    <w:p w:rsidRDefault="00FA1905" w:rsidP="00FA1905" w:rsidR="00FA1905">
      <w:pPr>
        <w:pStyle w:val="Bezproreda"/>
        <w:jc w:val="center"/>
      </w:pPr>
      <w:r>
        <w:t>Obrazloženje</w:t>
      </w:r>
    </w:p>
    <w:p w:rsidRDefault="00FA1905" w:rsidP="00FA1905" w:rsidR="00FA1905">
      <w:pPr>
        <w:pStyle w:val="Bezproreda"/>
        <w:jc w:val="center"/>
      </w:pPr>
    </w:p>
    <w:p w:rsidRDefault="00FA1905" w:rsidP="00FA1905" w:rsidR="00FA190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30. studenog 2017. podnijela prijedlog za otvaranje stečajnog postupka nad dužnikom </w:t>
      </w:r>
      <w:r>
        <w:t xml:space="preserve">SANTOR BEAUTY j.d.o.o. za usluge i trgovinu u likvidaciji, Sesvete, Istarska </w:t>
      </w:r>
      <w:r>
        <w:lastRenderedPageBreak/>
        <w:t xml:space="preserve">10, OIB: 94939137918. U prijedlogu navodi da na dan 27. studenog 2017. dužnik u Očevidniku redoslijeda osnova za plaćanje ima evidentirane neizvršene osnove za plaćanje u neprekinutom razdoblju od 495 dana, u ukupnom iznosu od 44.920,19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FA1905" w:rsidP="00FA1905" w:rsidR="00FA1905">
      <w:pPr>
        <w:pStyle w:val="Bezproreda"/>
        <w:jc w:val="both"/>
      </w:pPr>
    </w:p>
    <w:p w:rsidRDefault="00FA1905" w:rsidP="00FA1905" w:rsidR="00FA190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studenog 2017. godine ima evidentirane neizvršene osnove za plaćanje u neprekinutom razdoblju od 495 dana i jednog zaposlenog.</w:t>
      </w:r>
    </w:p>
    <w:p w:rsidRDefault="00FA1905" w:rsidP="00FA1905" w:rsidR="00FA1905">
      <w:pPr>
        <w:pStyle w:val="Bezproreda"/>
        <w:jc w:val="both"/>
      </w:pPr>
    </w:p>
    <w:p w:rsidRDefault="00FA1905" w:rsidP="00FA1905" w:rsidR="00FA190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A1905" w:rsidP="00FA1905" w:rsidR="00FA1905">
      <w:pPr>
        <w:pStyle w:val="Bezproreda"/>
        <w:jc w:val="both"/>
      </w:pPr>
    </w:p>
    <w:p w:rsidRDefault="00FA1905" w:rsidP="00FA1905" w:rsidR="00FA190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A1905" w:rsidP="00FA1905" w:rsidR="00FA1905">
      <w:pPr>
        <w:pStyle w:val="Bezproreda"/>
        <w:jc w:val="both"/>
        <w:rPr>
          <w:i/>
          <w:u w:val="single"/>
        </w:rPr>
      </w:pPr>
    </w:p>
    <w:p w:rsidRDefault="00FA1905" w:rsidP="00FA1905" w:rsidR="00FA190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FA1905" w:rsidP="00FA1905" w:rsidR="00FA1905">
      <w:pPr>
        <w:pStyle w:val="Bezproreda"/>
        <w:jc w:val="both"/>
      </w:pPr>
    </w:p>
    <w:p w:rsidRDefault="00FA1905" w:rsidP="00FA1905" w:rsidR="00FA1905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FA1905" w:rsidP="00FA1905" w:rsidR="00FA1905">
      <w:pPr>
        <w:pStyle w:val="Bezproreda"/>
        <w:jc w:val="both"/>
        <w:rPr>
          <w:noProof/>
        </w:rPr>
      </w:pPr>
    </w:p>
    <w:p w:rsidRDefault="00FA1905" w:rsidP="00FA1905" w:rsidR="00FA1905">
      <w:pPr>
        <w:pStyle w:val="Bezproreda"/>
        <w:jc w:val="center"/>
      </w:pPr>
      <w:r>
        <w:t>S u d a c</w:t>
      </w:r>
    </w:p>
    <w:p w:rsidRDefault="00FA1905" w:rsidP="00FA1905" w:rsidR="00FA1905">
      <w:pPr>
        <w:pStyle w:val="Bezproreda"/>
        <w:jc w:val="center"/>
      </w:pPr>
    </w:p>
    <w:p w:rsidRDefault="00FA1905" w:rsidP="00FA1905" w:rsidR="00FA1905">
      <w:pPr>
        <w:pStyle w:val="Bezproreda"/>
        <w:jc w:val="center"/>
      </w:pPr>
      <w:r>
        <w:t xml:space="preserve">Branka Pleskalt </w:t>
      </w:r>
      <w:r>
        <w:t>v.r.</w:t>
      </w:r>
    </w:p>
    <w:p w:rsidRDefault="00FA1905" w:rsidP="00FA1905" w:rsidR="00FA1905">
      <w:pPr>
        <w:pStyle w:val="Bezproreda"/>
        <w:jc w:val="center"/>
      </w:pPr>
    </w:p>
    <w:p w:rsidRDefault="00FA1905" w:rsidP="00FA1905" w:rsidR="00FA1905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A1905" w:rsidP="00FA1905" w:rsidR="00FA1905">
      <w:pPr>
        <w:pStyle w:val="Bezproreda"/>
        <w:jc w:val="center"/>
      </w:pPr>
      <w:r>
        <w:t>Vesna Dragišić</w:t>
      </w:r>
    </w:p>
    <w:p w:rsidRDefault="00FA1905" w:rsidP="00FA1905" w:rsidR="00FA1905">
      <w:pPr>
        <w:pStyle w:val="Bezproreda"/>
        <w:jc w:val="both"/>
      </w:pPr>
      <w:r>
        <w:t xml:space="preserve">  </w:t>
      </w:r>
    </w:p>
    <w:p w:rsidRDefault="00FA1905" w:rsidP="00FA1905" w:rsidR="00FA190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FA1905" w:rsidP="00FA1905" w:rsidR="00FA1905">
      <w:pPr>
        <w:pStyle w:val="Bezproreda"/>
        <w:rPr>
          <w:noProof/>
        </w:rPr>
      </w:pPr>
    </w:p>
    <w:p w:rsidRDefault="00FA1905" w:rsidP="00FA1905" w:rsidR="00FA1905">
      <w:pPr>
        <w:pStyle w:val="Bezproreda"/>
        <w:rPr>
          <w:noProof/>
        </w:rPr>
      </w:pPr>
    </w:p>
    <w:p w:rsidRDefault="00FA1905" w:rsidP="00FA1905" w:rsidR="00FA1905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FA190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9136944"/>
      <w:docPartObj>
        <w:docPartGallery w:val="Page Numbers (Top of Page)"/>
        <w:docPartUnique/>
      </w:docPartObj>
    </w:sdtPr>
    <w:sdtContent>
      <w:p w:rsidRDefault="00FA1905" w:rsidR="00FA190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A1905" w:rsidR="008333A9">
    <w:pPr>
      <w:pStyle w:val="Zaglavlje"/>
    </w:pPr>
    <w:r>
      <w:t>Poslovni broj: 1 St-288/2018-2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905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A190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A190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9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St-288/2018-2</izvorni_sadrzaj>
    <derivirana_varijabla naziv="DomainObject.Oznaka_1">St-288/2018-2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SANTOR BEAUTY jednostavno društvo s ograničenom odgovornošću za usluge i trgovinu u likvidaciji</izvorni_sadrzaj>
    <derivirana_varijabla naziv="DomainObject.Predmet.ProtustrankaFormated_1">  SANTOR BEAUTY jednostavno društvo s ograničenom odgovornošću za usluge i trgovinu u likvidaciji</derivirana_varijabla>
  </DomainObject.Predmet.ProtustrankaFormated>
  <DomainObject.Predmet.ProtustrankaFormatedOIB>
    <izvorni_sadrzaj>  SANTOR BEAUTY jednostavno društvo s ograničenom odgovornošću za usluge i trgovinu u likvidaciji, OIB 94939137918</izvorni_sadrzaj>
    <derivirana_varijabla naziv="DomainObject.Predmet.ProtustrankaFormatedOIB_1">  SANTOR BEAUTY jednostavno društvo s ograničenom odgovornošću za usluge i trgovinu u likvidaciji, OIB 94939137918</derivirana_varijabla>
  </DomainObject.Predmet.ProtustrankaFormatedOIB>
  <DomainObject.Predmet.ProtustrankaFormatedWithAdress>
    <izvorni_sadrzaj> SANTOR BEAUTY jednostavno društvo s ograničenom odgovornošću za usluge i trgovinu u likvidaciji, Istarska 10, 10360 Sesvete</izvorni_sadrzaj>
    <derivirana_varijabla naziv="DomainObject.Predmet.ProtustrankaFormatedWithAdress_1"> SANTOR BEAUTY jednostavno društvo s ograničenom odgovornošću za usluge i trgovinu u likvidaciji, Istarska 10, 10360 Sesvete</derivirana_varijabla>
  </DomainObject.Predmet.ProtustrankaFormatedWithAdress>
  <DomainObject.Predmet.ProtustrankaFormatedWithAdressOIB>
    <izvorni_sadrzaj> SANTOR BEAUTY jednostavno društvo s ograničenom odgovornošću za usluge i trgovinu u likvidaciji, OIB 94939137918, Istarska 10, 10360 Sesvete</izvorni_sadrzaj>
    <derivirana_varijabla naziv="DomainObject.Predmet.ProtustrankaFormatedWithAdressOIB_1"> SANTOR BEAUTY jednostavno društvo s ograničenom odgovornošću za usluge i trgovinu u likvidaciji, OIB 94939137918, Istarska 10, 10360 Sesvete</derivirana_varijabla>
  </DomainObject.Predmet.ProtustrankaFormatedWithAdressOIB>
  <DomainObject.Predmet.ProtustrankaWithAdress>
    <izvorni_sadrzaj>SANTOR BEAUTY jednostavno društvo s ograničenom odgovornošću za usluge i trgovinu u likvidaciji Istarska 10, 10360 Sesvete</izvorni_sadrzaj>
    <derivirana_varijabla naziv="DomainObject.Predmet.ProtustrankaWithAdress_1">SANTOR BEAUTY jednostavno društvo s ograničenom odgovornošću za usluge i trgovinu u likvidaciji Istarska 10, 10360 Sesvete</derivirana_varijabla>
  </DomainObject.Predmet.ProtustrankaWithAdress>
  <DomainObject.Predmet.ProtustrankaWithAdressOIB>
    <izvorni_sadrzaj>SANTOR BEAUTY jednostavno društvo s ograničenom odgovornošću za usluge i trgovinu u likvidaciji, OIB 94939137918, Istarska 10, 10360 Sesvete</izvorni_sadrzaj>
    <derivirana_varijabla naziv="DomainObject.Predmet.ProtustrankaWithAdressOIB_1">SANTOR BEAUTY jednostavno društvo s ograničenom odgovornošću za usluge i trgovinu u likvidaciji, OIB 94939137918, Istarska 10, 10360 Sesvete</derivirana_varijabla>
  </DomainObject.Predmet.ProtustrankaWithAdressOIB>
  <DomainObject.Predmet.ProtustrankaNazivFormated>
    <izvorni_sadrzaj>SANTOR BEAUTY jednostavno društvo s ograničenom odgovornošću za usluge i trgovinu u likvidaciji</izvorni_sadrzaj>
    <derivirana_varijabla naziv="DomainObject.Predmet.ProtustrankaNazivFormated_1">SANTOR BEAUTY jednostavno društvo s ograničenom odgovornošću za usluge i trgovinu u likvidaciji</derivirana_varijabla>
  </DomainObject.Predmet.ProtustrankaNazivFormated>
  <DomainObject.Predmet.ProtustrankaNazivFormatedOIB>
    <izvorni_sadrzaj>SANTOR BEAUTY jednostavno društvo s ograničenom odgovornošću za usluge i trgovinu u likvidaciji, OIB 94939137918</izvorni_sadrzaj>
    <derivirana_varijabla naziv="DomainObject.Predmet.ProtustrankaNazivFormatedOIB_1">SANTOR BEAUTY jednostavno društvo s ograničenom odgovornošću za usluge i trgovinu u likvidaciji, OIB 94939137918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SANTOR BEAUTY jednostavno društvo s ograničenom odgovornošću za usluge i trgovinu u likvidaciji</item>
    </izvorni_sadrzaj>
    <derivirana_varijabla naziv="DomainObject.Predmet.ProtuStrankaListFormated_1">
      <item>SANTOR BEAUTY jednostavno društvo s ograničenom odgovornošću za usluge i trgovinu u likvidaciji</item>
    </derivirana_varijabla>
  </DomainObject.Predmet.ProtuStrankaListFormated>
  <DomainObject.Predmet.ProtuStrankaListFormatedOIB>
    <izvorni_sadrzaj>
      <item>SANTOR BEAUTY jednostavno društvo s ograničenom odgovornošću za usluge i trgovinu u likvidaciji, OIB 94939137918</item>
    </izvorni_sadrzaj>
    <derivirana_varijabla naziv="DomainObject.Predmet.ProtuStrankaListFormatedOIB_1">
      <item>SANTOR BEAUTY jednostavno društvo s ograničenom odgovornošću za usluge i trgovinu u likvidaciji, OIB 94939137918</item>
    </derivirana_varijabla>
  </DomainObject.Predmet.ProtuStrankaListFormatedOIB>
  <DomainObject.Predmet.ProtuStrankaListFormatedWithAdress>
    <izvorni_sadrzaj>
      <item>SANTOR BEAUTY jednostavno društvo s ograničenom odgovornošću za usluge i trgovinu u likvidaciji, Istarska 10, 10360 Sesvete</item>
    </izvorni_sadrzaj>
    <derivirana_varijabla naziv="DomainObject.Predmet.ProtuStrankaListFormatedWithAdress_1">
      <item>SANTOR BEAUTY jednostavno društvo s ograničenom odgovornošću za usluge i trgovinu u likvidaciji, Istarska 10, 10360 Sesvete</item>
    </derivirana_varijabla>
  </DomainObject.Predmet.ProtuStrankaListFormatedWithAdress>
  <DomainObject.Predmet.ProtuStrankaListFormatedWithAdressOIB>
    <izvorni_sadrzaj>
      <item>SANTOR BEAUTY jednostavno društvo s ograničenom odgovornošću za usluge i trgovinu u likvidaciji, OIB 94939137918, Istarska 10, 10360 Sesvete</item>
    </izvorni_sadrzaj>
    <derivirana_varijabla naziv="DomainObject.Predmet.ProtuStrankaListFormatedWithAdressOIB_1">
      <item>SANTOR BEAUTY jednostavno društvo s ograničenom odgovornošću za usluge i trgovinu u likvidaciji, OIB 94939137918, Istarska 10, 10360 Sesvete</item>
    </derivirana_varijabla>
  </DomainObject.Predmet.ProtuStrankaListFormatedWithAdressOIB>
  <DomainObject.Predmet.ProtuStrankaListNazivFormated>
    <izvorni_sadrzaj>
      <item>SANTOR BEAUTY jednostavno društvo s ograničenom odgovornošću za usluge i trgovinu u likvidaciji</item>
    </izvorni_sadrzaj>
    <derivirana_varijabla naziv="DomainObject.Predmet.ProtuStrankaListNazivFormated_1">
      <item>SANTOR BEAUTY jednostavno društvo s ograničenom odgovornošću za usluge i trgovinu u likvidaciji</item>
    </derivirana_varijabla>
  </DomainObject.Predmet.ProtuStrankaListNazivFormated>
  <DomainObject.Predmet.ProtuStrankaListNazivFormatedOIB>
    <izvorni_sadrzaj>
      <item>SANTOR BEAUTY jednostavno društvo s ograničenom odgovornošću za usluge i trgovinu u likvidaciji, OIB 94939137918</item>
    </izvorni_sadrzaj>
    <derivirana_varijabla naziv="DomainObject.Predmet.ProtuStrankaListNazivFormatedOIB_1">
      <item>SANTOR BEAUTY jednostavno društvo s ograničenom odgovornošću za usluge i trgovinu u likvidaciji, OIB 94939137918</item>
    </derivirana_varijabla>
  </DomainObject.Predmet.ProtuStrankaListNazivFormatedOIB>
  <DomainObject.Predmet.OstaliListFormated>
    <izvorni_sadrzaj>
      <item>Marina Šantor</item>
    </izvorni_sadrzaj>
    <derivirana_varijabla naziv="DomainObject.Predmet.OstaliListFormated_1">
      <item>Marina Šantor</item>
    </derivirana_varijabla>
  </DomainObject.Predmet.OstaliListFormated>
  <DomainObject.Predmet.OstaliListFormatedOIB>
    <izvorni_sadrzaj>
      <item>Marina Šantor, OIB 40805959286</item>
    </izvorni_sadrzaj>
    <derivirana_varijabla naziv="DomainObject.Predmet.OstaliListFormatedOIB_1">
      <item>Marina Šantor, OIB 40805959286</item>
    </derivirana_varijabla>
  </DomainObject.Predmet.OstaliListFormatedOIB>
  <DomainObject.Predmet.OstaliListFormatedWithAdress>
    <izvorni_sadrzaj>
      <item>Marina Šantor, Istarska 10., 10360 Sesvete</item>
    </izvorni_sadrzaj>
    <derivirana_varijabla naziv="DomainObject.Predmet.OstaliListFormatedWithAdress_1">
      <item>Marina Šantor, Istarska 10., 10360 Sesvete</item>
    </derivirana_varijabla>
  </DomainObject.Predmet.OstaliListFormatedWithAdress>
  <DomainObject.Predmet.OstaliListFormatedWithAdressOIB>
    <izvorni_sadrzaj>
      <item>Marina Šantor, OIB 40805959286, Istarska 10., 10360 Sesvete</item>
    </izvorni_sadrzaj>
    <derivirana_varijabla naziv="DomainObject.Predmet.OstaliListFormatedWithAdressOIB_1">
      <item>Marina Šantor, OIB 40805959286, Istarska 10., 10360 Sesvete</item>
    </derivirana_varijabla>
  </DomainObject.Predmet.OstaliListFormatedWithAdressOIB>
  <DomainObject.Predmet.OstaliListNazivFormated>
    <izvorni_sadrzaj>
      <item>Marina Šantor</item>
    </izvorni_sadrzaj>
    <derivirana_varijabla naziv="DomainObject.Predmet.OstaliListNazivFormated_1">
      <item>Marina Šantor</item>
    </derivirana_varijabla>
  </DomainObject.Predmet.OstaliListNazivFormated>
  <DomainObject.Predmet.OstaliListNazivFormatedOIB>
    <izvorni_sadrzaj>
      <item>Marina Šantor, OIB 40805959286</item>
    </izvorni_sadrzaj>
    <derivirana_varijabla naziv="DomainObject.Predmet.OstaliListNazivFormatedOIB_1">
      <item>Marina Šantor, OIB 40805959286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St-288/2018-2</izvorni_sadrzaj>
    <derivirana_varijabla naziv="DomainObject.PoslovniBrojDokumenta_1">St-288/2018-2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SANTOR BEAUTY jednostavno društvo s ograničenom odgovornošću za usluge i trgovinu u likvidaciji</izvorni_sadrzaj>
    <derivirana_varijabla naziv="DomainObject.Predmet.ProtustrankaIDrugi_1">SANTOR BEAUTY jednostavno društvo s ograničenom odgovornošću za usluge i trgovinu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SANTOR BEAUTY jednostavno društvo s ograničenom odgovornošću za usluge i trgovinu u likvidaciji, OIB 94939137918, Istarska 10, 10360 Sesvete</izvorni_sadrzaj>
    <derivirana_varijabla naziv="DomainObject.Predmet.ProtustrankaIDrugiAdressOIB_1">SANTOR BEAUTY jednostavno društvo s ograničenom odgovornošću za usluge i trgovinu u likvidaciji, OIB 94939137918, Istarska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SANTOR BEAUTY jednostavno društvo s ograničenom odgovornošću za usluge i trgovinu u likvidaciji</item>
      <item>FINA Regionalni centar Zagreb</item>
      <item>Marina Šantor</item>
    </izvorni_sadrzaj>
    <derivirana_varijabla naziv="DomainObject.Predmet.SudioniciListNaziv_1">
      <item>SANTOR BEAUTY jednostavno društvo s ograničenom odgovornošću za usluge i trgovinu u likvidaciji</item>
      <item>FINA Regionalni centar Zagreb</item>
      <item>Marina Šantor</item>
    </derivirana_varijabla>
  </DomainObject.Predmet.SudioniciListNaziv>
  <DomainObject.Predmet.SudioniciListAdressOIB>
    <izvorni_sadrzaj>
      <item>SANTOR BEAUTY jednostavno društvo s ograničenom odgovornošću za usluge i trgovinu u likvidaciji, OIB 94939137918, Istarska 10,10360 Sesvete</item>
      <item>FINA Regionalni centar Zagreb, OIB 85821130368, Trg svibanjskih žrtava 1995. br. 1,10000 Zagreb</item>
      <item>Marina Šantor, OIB 40805959286, Istarska 10.,10360 Sesvete</item>
    </izvorni_sadrzaj>
    <derivirana_varijabla naziv="DomainObject.Predmet.SudioniciListAdressOIB_1">
      <item>SANTOR BEAUTY jednostavno društvo s ograničenom odgovornošću za usluge i trgovinu u likvidaciji, OIB 94939137918, Istarska 10,10360 Sesvete</item>
      <item>FINA Regionalni centar Zagreb, OIB 85821130368, Trg svibanjskih žrtava 1995. br. 1,10000 Zagreb</item>
      <item>Marina Šantor, OIB 40805959286, Istarska 10.,10360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57BE65-E6AD-4BCD-B64D-24E303A3A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3012</properties:Characters>
  <properties:Lines>89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2018-04-20T10:33:00Z</cp:lastPrinted>
  <dcterms:modified xmlns:xsi="http://www.w3.org/2001/XMLSchema-instance" xsi:type="dcterms:W3CDTF">2018-04-20T10:33:00Z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St-288/2018-2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