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f68b" w14:paraId="fb3f68b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FD093D">
        <w:rPr>
          <w:sz w:val="24"/>
          <w:szCs w:val="24"/>
        </w:rPr>
        <w:t>70. St-679</w:t>
      </w:r>
      <w:r w:rsidRPr="00BB209C">
        <w:rPr>
          <w:sz w:val="24"/>
          <w:szCs w:val="24"/>
        </w:rPr>
        <w:t xml:space="preserve">/2018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BB209C" w:rsidP="005A6B2D" w:rsidR="000B5D7F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FD093D">
        <w:rPr>
          <w:sz w:val="24"/>
          <w:szCs w:val="24"/>
        </w:rPr>
        <w:t xml:space="preserve"> </w:t>
      </w:r>
      <w:r w:rsidR="00FD093D" w:rsidRPr="00FD093D">
        <w:rPr>
          <w:sz w:val="24"/>
          <w:szCs w:val="24"/>
        </w:rPr>
        <w:t>LEMMY DRIVE j.d.o.o. OIB: 32895854293, Zagreb, Hegedušićeva ulica 18</w:t>
      </w:r>
      <w:r w:rsidRPr="00BB209C">
        <w:rPr>
          <w:sz w:val="24"/>
          <w:szCs w:val="24"/>
        </w:rPr>
        <w:t>, dana 09. travnja 2018.</w:t>
      </w:r>
    </w:p>
    <w:p w:rsidRDefault="00BB209C" w:rsidP="00BB209C" w:rsidR="00BB209C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6D704C" w:rsidR="007673A6" w:rsidRPr="006D704C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D704C">
        <w:rPr>
          <w:sz w:val="24"/>
          <w:szCs w:val="24"/>
        </w:rPr>
        <w:t>Nalaže se osobi</w:t>
      </w:r>
      <w:r w:rsidR="00BA5FB1" w:rsidRPr="006D704C">
        <w:rPr>
          <w:sz w:val="24"/>
          <w:szCs w:val="24"/>
        </w:rPr>
        <w:t xml:space="preserve"> </w:t>
      </w:r>
      <w:r w:rsidR="00EB69EE" w:rsidRPr="006D704C">
        <w:rPr>
          <w:sz w:val="24"/>
          <w:szCs w:val="24"/>
        </w:rPr>
        <w:t>o</w:t>
      </w:r>
      <w:r w:rsidR="00767B74" w:rsidRPr="006D704C">
        <w:rPr>
          <w:sz w:val="24"/>
          <w:szCs w:val="24"/>
        </w:rPr>
        <w:t>vlaštenoj</w:t>
      </w:r>
      <w:r w:rsidR="00E25B65" w:rsidRPr="006D704C">
        <w:rPr>
          <w:sz w:val="24"/>
          <w:szCs w:val="24"/>
        </w:rPr>
        <w:t xml:space="preserve"> za zastupanje</w:t>
      </w:r>
      <w:r w:rsidR="00537998" w:rsidRPr="006D704C">
        <w:rPr>
          <w:sz w:val="24"/>
          <w:szCs w:val="24"/>
        </w:rPr>
        <w:t xml:space="preserve"> </w:t>
      </w:r>
      <w:r w:rsidR="003E695B" w:rsidRPr="003E695B">
        <w:rPr>
          <w:sz w:val="24"/>
          <w:szCs w:val="24"/>
        </w:rPr>
        <w:t>Ivona Žagar, OIB: 54890577136 Zagreb, Ilica 425</w:t>
      </w:r>
      <w:r w:rsidR="003E695B">
        <w:rPr>
          <w:sz w:val="24"/>
          <w:szCs w:val="24"/>
        </w:rPr>
        <w:t xml:space="preserve"> u </w:t>
      </w:r>
      <w:r w:rsidR="007673A6" w:rsidRPr="006D704C">
        <w:rPr>
          <w:sz w:val="24"/>
          <w:szCs w:val="24"/>
        </w:rPr>
        <w:t>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3E695B">
        <w:rPr>
          <w:sz w:val="24"/>
          <w:szCs w:val="24"/>
        </w:rPr>
        <w:t>-679</w:t>
      </w:r>
      <w:r w:rsidR="007365CA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5A6B2D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3E695B" w:rsidRPr="003E695B">
        <w:rPr>
          <w:sz w:val="24"/>
          <w:szCs w:val="24"/>
        </w:rPr>
        <w:t>LEMMY DRIVE j.d.o.o. OIB: 32895854293</w:t>
      </w:r>
      <w:r w:rsidR="003E695B">
        <w:rPr>
          <w:sz w:val="24"/>
          <w:szCs w:val="24"/>
        </w:rPr>
        <w:t>, Zagreb, Hegedušićeva ulica 18.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>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D13293">
        <w:rPr>
          <w:sz w:val="24"/>
          <w:szCs w:val="24"/>
          <w:lang w:val="pt-BR"/>
        </w:rPr>
        <w:t xml:space="preserve">1.257,67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BC2F66">
        <w:rPr>
          <w:sz w:val="24"/>
        </w:rPr>
        <w:t xml:space="preserve">  09. travn</w:t>
      </w:r>
      <w:r w:rsidR="00C3267D">
        <w:rPr>
          <w:sz w:val="24"/>
        </w:rPr>
        <w:t>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0D322E">
        <w:rPr>
          <w:sz w:val="24"/>
        </w:rPr>
        <w:t>, v.r.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0D322E" w:rsidP="008C5BAA" w:rsidR="000D322E" w:rsidRPr="000D322E">
      <w:pPr>
        <w:jc w:val="right"/>
        <w:rPr>
          <w:sz w:val="24"/>
          <w:szCs w:val="24"/>
        </w:rPr>
      </w:pPr>
      <w:r w:rsidRPr="000D322E">
        <w:rPr>
          <w:sz w:val="24"/>
          <w:szCs w:val="24"/>
        </w:rPr>
        <w:t>Za točnost otpravka-ovlašteni službenik:</w:t>
      </w:r>
    </w:p>
    <w:p w:rsidRDefault="000D322E" w:rsidP="008C5BAA" w:rsidR="000D322E" w:rsidRPr="000D322E">
      <w:pPr>
        <w:jc w:val="right"/>
        <w:rPr>
          <w:sz w:val="24"/>
          <w:szCs w:val="24"/>
        </w:rPr>
      </w:pPr>
      <w:r w:rsidRPr="000D322E">
        <w:rPr>
          <w:sz w:val="24"/>
          <w:szCs w:val="24"/>
        </w:rPr>
        <w:t>Gordana Cvitković</w:t>
      </w:r>
    </w:p>
    <w:p w:rsidRDefault="008979AC" w:rsidP="00DB582D" w:rsidR="008979AC" w:rsidRPr="000D322E">
      <w:pPr>
        <w:jc w:val="both"/>
        <w:rPr>
          <w:sz w:val="24"/>
          <w:szCs w:val="24"/>
        </w:rPr>
      </w:pPr>
    </w:p>
    <w:sectPr w:rsidSect="00491CF2" w:rsidR="008979AC" w:rsidRPr="000D322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205B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13293">
      <w:rPr>
        <w:sz w:val="24"/>
        <w:szCs w:val="24"/>
      </w:rPr>
      <w:t>679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BC2F66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22E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5BD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0BDC"/>
    <w:rsid w:val="003832D6"/>
    <w:rsid w:val="00392934"/>
    <w:rsid w:val="00397B61"/>
    <w:rsid w:val="003B70D5"/>
    <w:rsid w:val="003C1D9D"/>
    <w:rsid w:val="003D0080"/>
    <w:rsid w:val="003D100F"/>
    <w:rsid w:val="003D5473"/>
    <w:rsid w:val="003E695B"/>
    <w:rsid w:val="003F24EC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4F62FE"/>
    <w:rsid w:val="00500D56"/>
    <w:rsid w:val="00510B72"/>
    <w:rsid w:val="00512BE1"/>
    <w:rsid w:val="00525878"/>
    <w:rsid w:val="00525F77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6B2D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31D2D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4A95"/>
    <w:rsid w:val="00B651CD"/>
    <w:rsid w:val="00B6614F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D225D"/>
    <w:rsid w:val="00CE0924"/>
    <w:rsid w:val="00CE20DC"/>
    <w:rsid w:val="00CE6F30"/>
    <w:rsid w:val="00CF5910"/>
    <w:rsid w:val="00CF7F45"/>
    <w:rsid w:val="00D00A59"/>
    <w:rsid w:val="00D06043"/>
    <w:rsid w:val="00D1329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093D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D3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2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22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2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2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D3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2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22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2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2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St-679/2018-4</izvorni_sadrzaj>
    <derivirana_varijabla naziv="DomainObject.Oznaka_1">St-679/2018-4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St-679/2018</izvorni_sadrzaj>
    <derivirana_varijabla naziv="DomainObject.Predmet.OznakaBroj_1">St-679/2018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LEMMY DRIVE j.d.o.o. za usluge</izvorni_sadrzaj>
    <derivirana_varijabla naziv="DomainObject.Predmet.ProtustrankaFormated_1">  LEMMY DRIVE j.d.o.o. za usluge</derivirana_varijabla>
  </DomainObject.Predmet.ProtustrankaFormated>
  <DomainObject.Predmet.ProtustrankaFormatedOIB>
    <izvorni_sadrzaj>  LEMMY DRIVE j.d.o.o. za usluge, OIB 32895854293</izvorni_sadrzaj>
    <derivirana_varijabla naziv="DomainObject.Predmet.ProtustrankaFormatedOIB_1">  LEMMY DRIVE j.d.o.o. za usluge, OIB 32895854293</derivirana_varijabla>
  </DomainObject.Predmet.ProtustrankaFormatedOIB>
  <DomainObject.Predmet.ProtustrankaFormatedWithAdress>
    <izvorni_sadrzaj> LEMMY DRIVE j.d.o.o. za usluge, Hegedušićeva ulica 18, 10000 Zagreb</izvorni_sadrzaj>
    <derivirana_varijabla naziv="DomainObject.Predmet.ProtustrankaFormatedWithAdress_1"> LEMMY DRIVE j.d.o.o. za usluge, Hegedušićeva ulica 18, 10000 Zagreb</derivirana_varijabla>
  </DomainObject.Predmet.ProtustrankaFormatedWithAdress>
  <DomainObject.Predmet.ProtustrankaFormatedWithAdressOIB>
    <izvorni_sadrzaj> LEMMY DRIVE j.d.o.o. za usluge, OIB 32895854293, Hegedušićeva ulica 18, 10000 Zagreb</izvorni_sadrzaj>
    <derivirana_varijabla naziv="DomainObject.Predmet.ProtustrankaFormatedWithAdressOIB_1"> LEMMY DRIVE j.d.o.o. za usluge, OIB 32895854293, Hegedušićeva ulica 18, 10000 Zagreb</derivirana_varijabla>
  </DomainObject.Predmet.ProtustrankaFormatedWithAdressOIB>
  <DomainObject.Predmet.ProtustrankaWithAdress>
    <izvorni_sadrzaj>LEMMY DRIVE j.d.o.o. za usluge Hegedušićeva ulica 18, 10000 Zagreb</izvorni_sadrzaj>
    <derivirana_varijabla naziv="DomainObject.Predmet.ProtustrankaWithAdress_1">LEMMY DRIVE j.d.o.o. za usluge Hegedušićeva ulica 18, 10000 Zagreb</derivirana_varijabla>
  </DomainObject.Predmet.ProtustrankaWithAdress>
  <DomainObject.Predmet.ProtustrankaWithAdressOIB>
    <izvorni_sadrzaj>LEMMY DRIVE j.d.o.o. za usluge, OIB 32895854293, Hegedušićeva ulica 18, 10000 Zagreb</izvorni_sadrzaj>
    <derivirana_varijabla naziv="DomainObject.Predmet.ProtustrankaWithAdressOIB_1">LEMMY DRIVE j.d.o.o. za usluge, OIB 32895854293, Hegedušićeva ulica 18, 10000 Zagreb</derivirana_varijabla>
  </DomainObject.Predmet.ProtustrankaWithAdressOIB>
  <DomainObject.Predmet.ProtustrankaNazivFormated>
    <izvorni_sadrzaj>LEMMY DRIVE j.d.o.o. za usluge</izvorni_sadrzaj>
    <derivirana_varijabla naziv="DomainObject.Predmet.ProtustrankaNazivFormated_1">LEMMY DRIVE j.d.o.o. za usluge</derivirana_varijabla>
  </DomainObject.Predmet.ProtustrankaNazivFormated>
  <DomainObject.Predmet.ProtustrankaNazivFormatedOIB>
    <izvorni_sadrzaj>LEMMY DRIVE j.d.o.o. za usluge, OIB 32895854293</izvorni_sadrzaj>
    <derivirana_varijabla naziv="DomainObject.Predmet.ProtustrankaNazivFormatedOIB_1">LEMMY DRIVE j.d.o.o. za usluge, OIB 32895854293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LEMMY DRIVE j.d.o.o. za usluge</item>
    </izvorni_sadrzaj>
    <derivirana_varijabla naziv="DomainObject.Predmet.ProtuStrankaListFormated_1">
      <item>LEMMY DRIVE j.d.o.o. za usluge</item>
    </derivirana_varijabla>
  </DomainObject.Predmet.ProtuStrankaListFormated>
  <DomainObject.Predmet.ProtuStrankaListFormatedOIB>
    <izvorni_sadrzaj>
      <item>LEMMY DRIVE j.d.o.o. za usluge, OIB 32895854293</item>
    </izvorni_sadrzaj>
    <derivirana_varijabla naziv="DomainObject.Predmet.ProtuStrankaListFormatedOIB_1">
      <item>LEMMY DRIVE j.d.o.o. za usluge, OIB 32895854293</item>
    </derivirana_varijabla>
  </DomainObject.Predmet.ProtuStrankaListFormatedOIB>
  <DomainObject.Predmet.ProtuStrankaListFormatedWithAdress>
    <izvorni_sadrzaj>
      <item>LEMMY DRIVE j.d.o.o. za usluge, Hegedušićeva ulica 18, 10000 Zagreb</item>
    </izvorni_sadrzaj>
    <derivirana_varijabla naziv="DomainObject.Predmet.ProtuStrankaListFormatedWithAdress_1">
      <item>LEMMY DRIVE j.d.o.o. za usluge, Hegedušićeva ulica 18, 10000 Zagreb</item>
    </derivirana_varijabla>
  </DomainObject.Predmet.ProtuStrankaListFormatedWithAdress>
  <DomainObject.Predmet.ProtuStrankaListFormatedWithAdressOIB>
    <izvorni_sadrzaj>
      <item>LEMMY DRIVE j.d.o.o. za usluge, OIB 32895854293, Hegedušićeva ulica 18, 10000 Zagreb</item>
    </izvorni_sadrzaj>
    <derivirana_varijabla naziv="DomainObject.Predmet.ProtuStrankaListFormatedWithAdressOIB_1">
      <item>LEMMY DRIVE j.d.o.o. za usluge, OIB 32895854293, Hegedušićeva ulica 18, 10000 Zagreb</item>
    </derivirana_varijabla>
  </DomainObject.Predmet.ProtuStrankaListFormatedWithAdressOIB>
  <DomainObject.Predmet.ProtuStrankaListNazivFormated>
    <izvorni_sadrzaj>
      <item>LEMMY DRIVE j.d.o.o. za usluge</item>
    </izvorni_sadrzaj>
    <derivirana_varijabla naziv="DomainObject.Predmet.ProtuStrankaListNazivFormated_1">
      <item>LEMMY DRIVE j.d.o.o. za usluge</item>
    </derivirana_varijabla>
  </DomainObject.Predmet.ProtuStrankaListNazivFormated>
  <DomainObject.Predmet.ProtuStrankaListNazivFormatedOIB>
    <izvorni_sadrzaj>
      <item>LEMMY DRIVE j.d.o.o. za usluge, OIB 32895854293</item>
    </izvorni_sadrzaj>
    <derivirana_varijabla naziv="DomainObject.Predmet.ProtuStrankaListNazivFormatedOIB_1">
      <item>LEMMY DRIVE j.d.o.o. za usluge, OIB 32895854293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St-679/2018-4</izvorni_sadrzaj>
    <derivirana_varijabla naziv="DomainObject.PoslovniBrojDokumenta_1">St-679/2018-4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LEMMY DRIVE j.d.o.o. za usluge</izvorni_sadrzaj>
    <derivirana_varijabla naziv="DomainObject.Predmet.ProtustrankaIDrugi_1">LEMMY DRIVE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LEMMY DRIVE j.d.o.o. za usluge, OIB 32895854293, Hegedušićeva ulica 18, 10000 Zagreb</izvorni_sadrzaj>
    <derivirana_varijabla naziv="DomainObject.Predmet.ProtustrankaIDrugiAdressOIB_1">LEMMY DRIVE j.d.o.o. za usluge, OIB 32895854293, Hegedušićeva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LEMMY DRIVE j.d.o.o. za usluge</item>
    </izvorni_sadrzaj>
    <derivirana_varijabla naziv="DomainObject.Predmet.SudioniciListNaziv_1">
      <item>FINA Regionalni centar Zagreb</item>
      <item>LEMMY DRIVE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LEMMY DRIVE j.d.o.o. za usluge, OIB 32895854293, Hegedušićeva ulica 18,10000 Zagreb</item>
    </izvorni_sadrzaj>
    <derivirana_varijabla naziv="DomainObject.Predmet.SudioniciListAdressOIB_1">
      <item>FINA Regionalni centar Zagreb, OIB 85821130368, Trg svibanjskih žrtava 1995. 1,10000 Zagreb</item>
      <item>LEMMY DRIVE j.d.o.o. za usluge, OIB 32895854293, Hegedušićeva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32895854293</item>
    </izvorni_sadrzaj>
    <derivirana_varijabla naziv="DomainObject.Predmet.SudioniciListNazivOIB_1">
      <item>, OIB 85821130368</item>
      <item>, OIB 32895854293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2920</properties:Characters>
  <properties:Lines>79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2018-04-09T09:22:00Z</dcterms:created>
  <dc:creator>ilukac</dc:creator>
  <cp:lastModifiedBy>Gordana Cvitković</cp:lastModifiedBy>
  <cp:lastPrinted>2018-04-09T12:19:00Z</cp:lastPrinted>
  <dcterms:modified xmlns:xsi="http://www.w3.org/2001/XMLSchema-instance" xsi:type="dcterms:W3CDTF">2018-04-09T12:19:00Z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St-679/2018-4 / Odluka - Rješenje (RJEŠENJE_PREDUJAM__1.000,00_kn__St-679-18__čl._110._110)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