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681c" w14:paraId="efc681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48270D">
        <w:t>102</w:t>
      </w:r>
      <w:r w:rsidR="003E0B42">
        <w:t>3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B447A0">
        <w:t>ZMAJ SIGURNOST društvo s ograničenom odgovornošću za privatnu zaštitu, Zagreb, Antuna Stipančića 21, MBS: 080767521, OIB: 92664318933</w:t>
      </w:r>
      <w:r>
        <w:t>, dana 1</w:t>
      </w:r>
      <w:r w:rsidR="003E0B42">
        <w:t>8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B447A0">
        <w:t>ZMAJ SIGURNOST društvo s ograničenom odgovornošću za privatnu zaštitu, Zagreb, Antuna Stipančića 21, MBS: 080767521, OIB: 92664318933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DF360F" w:rsidR="00D02C9E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DF360F" w:rsidRPr="00B03FBD">
        <w:t xml:space="preserve">Mladen Beljo, </w:t>
      </w:r>
      <w:r w:rsidR="00DF360F">
        <w:t>Vinkovci</w:t>
      </w:r>
      <w:r w:rsidR="00DF360F" w:rsidRPr="00B03FBD">
        <w:t xml:space="preserve">, </w:t>
      </w:r>
      <w:r w:rsidR="00DF360F">
        <w:t>Antuna Mihanovića 1</w:t>
      </w:r>
      <w:r w:rsidR="00DF360F" w:rsidRPr="00B03FBD">
        <w:t>, OIB</w:t>
      </w:r>
      <w:r w:rsidR="00DF360F">
        <w:t>:</w:t>
      </w:r>
      <w:r w:rsidR="00DF360F" w:rsidRPr="00B03FBD">
        <w:t xml:space="preserve"> 76591147167</w:t>
      </w:r>
      <w:r w:rsidR="00DF360F">
        <w:t>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B447A0">
        <w:t>ZMAJ SIGURNOST društvo s ograničenom odgovornošću za privatnu zaštitu, Zagreb, Antuna Stipančića 21, MBS: 080767521, OIB: 92664318933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B30CAA">
        <w:t>podnijela je dana 20</w:t>
      </w:r>
      <w:r w:rsidR="001F3914">
        <w:t>. siječnj</w:t>
      </w:r>
      <w:r>
        <w:t xml:space="preserve">a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B447A0">
        <w:t>ZMAJ SIGURNOST društvo s ograničenom odgovornošću za privatnu zaštitu, Zagreb, Antuna Stipančića 21, MBS: 080767521, OIB: 92664318933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48270D">
        <w:t>2</w:t>
      </w:r>
      <w:r w:rsidR="003E0B42">
        <w:t>3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1B7998">
        <w:t>1</w:t>
      </w:r>
      <w:r>
        <w:t>. svibnja 2016. godine objavio oglas na mrežnoj stranici e-Oglasna ploča sudova pod poslovnim brojem St-</w:t>
      </w:r>
      <w:r w:rsidR="00626C97">
        <w:t>10</w:t>
      </w:r>
      <w:r w:rsidR="00457193">
        <w:t>2</w:t>
      </w:r>
      <w:r w:rsidR="003E0B42">
        <w:t>3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3E0B42">
        <w:t>8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EA30D5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4A4CA1">
        <w:t>15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8D1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A64D9"/>
    <w:rsid w:val="003E0B42"/>
    <w:rsid w:val="004011C4"/>
    <w:rsid w:val="00407631"/>
    <w:rsid w:val="004111EB"/>
    <w:rsid w:val="00457193"/>
    <w:rsid w:val="00465D0C"/>
    <w:rsid w:val="0048270D"/>
    <w:rsid w:val="00492989"/>
    <w:rsid w:val="004A4CA1"/>
    <w:rsid w:val="004D1B1C"/>
    <w:rsid w:val="004D59FA"/>
    <w:rsid w:val="00526782"/>
    <w:rsid w:val="005838D1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61FA"/>
    <w:rsid w:val="00882C55"/>
    <w:rsid w:val="008A1EAC"/>
    <w:rsid w:val="008D09CA"/>
    <w:rsid w:val="009041C6"/>
    <w:rsid w:val="00977BE7"/>
    <w:rsid w:val="00987572"/>
    <w:rsid w:val="009A079B"/>
    <w:rsid w:val="00A35A69"/>
    <w:rsid w:val="00A5754A"/>
    <w:rsid w:val="00AC2EA2"/>
    <w:rsid w:val="00AE6351"/>
    <w:rsid w:val="00B30CAA"/>
    <w:rsid w:val="00B447A0"/>
    <w:rsid w:val="00B82754"/>
    <w:rsid w:val="00BB1CF1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60AEF"/>
    <w:rsid w:val="00D65A0C"/>
    <w:rsid w:val="00DA15C8"/>
    <w:rsid w:val="00DA3881"/>
    <w:rsid w:val="00DE0702"/>
    <w:rsid w:val="00DF360F"/>
    <w:rsid w:val="00E1168D"/>
    <w:rsid w:val="00E1588B"/>
    <w:rsid w:val="00E159C2"/>
    <w:rsid w:val="00E53ABC"/>
    <w:rsid w:val="00E705DA"/>
    <w:rsid w:val="00EA30D5"/>
    <w:rsid w:val="00EF3E77"/>
    <w:rsid w:val="00F26827"/>
    <w:rsid w:val="00F26EE9"/>
    <w:rsid w:val="00F55C82"/>
    <w:rsid w:val="00F856B5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A64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64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4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4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4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A64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64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4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4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St-1023/2016-4</izvorni_sadrzaj>
    <derivirana_varijabla naziv="DomainObject.Oznaka_1">St-1023/2016-4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ZMAJ SIGURNOST d.o.o.</izvorni_sadrzaj>
    <derivirana_varijabla naziv="DomainObject.Predmet.ProtustrankaFormated_1">  ZMAJ SIGURNOST d.o.o.</derivirana_varijabla>
  </DomainObject.Predmet.ProtustrankaFormated>
  <DomainObject.Predmet.ProtustrankaFormatedOIB>
    <izvorni_sadrzaj>  ZMAJ SIGURNOST d.o.o., OIB 92664318933</izvorni_sadrzaj>
    <derivirana_varijabla naziv="DomainObject.Predmet.ProtustrankaFormatedOIB_1">  ZMAJ SIGURNOST d.o.o., OIB 92664318933</derivirana_varijabla>
  </DomainObject.Predmet.ProtustrankaFormatedOIB>
  <DomainObject.Predmet.ProtustrankaFormatedWithAdress>
    <izvorni_sadrzaj> ZMAJ SIGURNOST d.o.o., Antuna Stipaničića 21, 10000 Zagreb</izvorni_sadrzaj>
    <derivirana_varijabla naziv="DomainObject.Predmet.ProtustrankaFormatedWithAdress_1"> ZMAJ SIGURNOST d.o.o., Antuna Stipaničića 21, 10000 Zagreb</derivirana_varijabla>
  </DomainObject.Predmet.ProtustrankaFormatedWithAdress>
  <DomainObject.Predmet.ProtustrankaFormatedWithAdressOIB>
    <izvorni_sadrzaj> ZMAJ SIGURNOST d.o.o., OIB 92664318933, Antuna Stipaničića 21, 10000 Zagreb</izvorni_sadrzaj>
    <derivirana_varijabla naziv="DomainObject.Predmet.ProtustrankaFormatedWithAdressOIB_1"> ZMAJ SIGURNOST d.o.o., OIB 92664318933, Antuna Stipaničića 21, 10000 Zagreb</derivirana_varijabla>
  </DomainObject.Predmet.ProtustrankaFormatedWithAdressOIB>
  <DomainObject.Predmet.ProtustrankaWithAdress>
    <izvorni_sadrzaj>ZMAJ SIGURNOST d.o.o. Antuna Stipaničića 21, 10000 Zagreb</izvorni_sadrzaj>
    <derivirana_varijabla naziv="DomainObject.Predmet.ProtustrankaWithAdress_1">ZMAJ SIGURNOST d.o.o. Antuna Stipaničića 21, 10000 Zagreb</derivirana_varijabla>
  </DomainObject.Predmet.ProtustrankaWithAdress>
  <DomainObject.Predmet.ProtustrankaWithAdressOIB>
    <izvorni_sadrzaj>ZMAJ SIGURNOST d.o.o., OIB 92664318933, Antuna Stipaničića 21, 10000 Zagreb</izvorni_sadrzaj>
    <derivirana_varijabla naziv="DomainObject.Predmet.ProtustrankaWithAdressOIB_1">ZMAJ SIGURNOST d.o.o., OIB 92664318933, Antuna Stipaničića 21, 10000 Zagreb</derivirana_varijabla>
  </DomainObject.Predmet.ProtustrankaWithAdressOIB>
  <DomainObject.Predmet.ProtustrankaNazivFormated>
    <izvorni_sadrzaj>ZMAJ SIGURNOST d.o.o.</izvorni_sadrzaj>
    <derivirana_varijabla naziv="DomainObject.Predmet.ProtustrankaNazivFormated_1">ZMAJ SIGURNOST d.o.o.</derivirana_varijabla>
  </DomainObject.Predmet.ProtustrankaNazivFormated>
  <DomainObject.Predmet.ProtustrankaNazivFormatedOIB>
    <izvorni_sadrzaj>ZMAJ SIGURNOST d.o.o., OIB 92664318933</izvorni_sadrzaj>
    <derivirana_varijabla naziv="DomainObject.Predmet.ProtustrankaNazivFormatedOIB_1">ZMAJ SIGURNOST d.o.o., OIB 92664318933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ZMAJ SIGURNOST d.o.o.</item>
    </izvorni_sadrzaj>
    <derivirana_varijabla naziv="DomainObject.Predmet.ProtuStrankaListFormated_1">
      <item>ZMAJ SIGURNOST d.o.o.</item>
    </derivirana_varijabla>
  </DomainObject.Predmet.ProtuStrankaListFormated>
  <DomainObject.Predmet.ProtuStrankaListFormatedOIB>
    <izvorni_sadrzaj>
      <item>ZMAJ SIGURNOST d.o.o., OIB 92664318933</item>
    </izvorni_sadrzaj>
    <derivirana_varijabla naziv="DomainObject.Predmet.ProtuStrankaListFormatedOIB_1">
      <item>ZMAJ SIGURNOST d.o.o., OIB 92664318933</item>
    </derivirana_varijabla>
  </DomainObject.Predmet.ProtuStrankaListFormatedOIB>
  <DomainObject.Predmet.ProtuStrankaListFormatedWithAdress>
    <izvorni_sadrzaj>
      <item>ZMAJ SIGURNOST d.o.o., Antuna Stipaničića 21, 10000 Zagreb</item>
    </izvorni_sadrzaj>
    <derivirana_varijabla naziv="DomainObject.Predmet.ProtuStrankaListFormatedWithAdress_1">
      <item>ZMAJ SIGURNOST d.o.o., Antuna Stipaničića 21, 10000 Zagreb</item>
    </derivirana_varijabla>
  </DomainObject.Predmet.ProtuStrankaListFormatedWithAdress>
  <DomainObject.Predmet.ProtuStrankaListFormatedWithAdressOIB>
    <izvorni_sadrzaj>
      <item>ZMAJ SIGURNOST d.o.o., OIB 92664318933, Antuna Stipaničića 21, 10000 Zagreb</item>
    </izvorni_sadrzaj>
    <derivirana_varijabla naziv="DomainObject.Predmet.ProtuStrankaListFormatedWithAdressOIB_1">
      <item>ZMAJ SIGURNOST d.o.o., OIB 92664318933, Antuna Stipaničića 21, 10000 Zagreb</item>
    </derivirana_varijabla>
  </DomainObject.Predmet.ProtuStrankaListFormatedWithAdressOIB>
  <DomainObject.Predmet.ProtuStrankaListNazivFormated>
    <izvorni_sadrzaj>
      <item>ZMAJ SIGURNOST d.o.o.</item>
    </izvorni_sadrzaj>
    <derivirana_varijabla naziv="DomainObject.Predmet.ProtuStrankaListNazivFormated_1">
      <item>ZMAJ SIGURNOST d.o.o.</item>
    </derivirana_varijabla>
  </DomainObject.Predmet.ProtuStrankaListNazivFormated>
  <DomainObject.Predmet.ProtuStrankaListNazivFormatedOIB>
    <izvorni_sadrzaj>
      <item>ZMAJ SIGURNOST d.o.o., OIB 92664318933</item>
    </izvorni_sadrzaj>
    <derivirana_varijabla naziv="DomainObject.Predmet.ProtuStrankaListNazivFormatedOIB_1">
      <item>ZMAJ SIGURNOST d.o.o., OIB 92664318933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>St-1023/2016-4</izvorni_sadrzaj>
    <derivirana_varijabla naziv="DomainObject.PoslovniBrojDokumenta_1">St-1023/2016-4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ZMAJ SIGURNOST d.o.o.</izvorni_sadrzaj>
    <derivirana_varijabla naziv="DomainObject.Predmet.ProtustrankaIDrugi_1">ZMAJ SIGURNOST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ZMAJ SIGURNOST d.o.o., OIB 92664318933, Antuna Stipaničića 21, 10000 Zagreb</izvorni_sadrzaj>
    <derivirana_varijabla naziv="DomainObject.Predmet.ProtustrankaIDrugiAdressOIB_1">ZMAJ SIGURNOST d.o.o., OIB 92664318933, Antuna Stipaničića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 SIGURNOST d.o.o.</item>
      <item>FINA Regionalni centar Zagreb</item>
    </izvorni_sadrzaj>
    <derivirana_varijabla naziv="DomainObject.Predmet.SudioniciListNaziv_1">
      <item>ZMAJ SIGURNOST d.o.o.</item>
      <item>FINA Regionalni centar Zagreb</item>
    </derivirana_varijabla>
  </DomainObject.Predmet.SudioniciListNaziv>
  <DomainObject.Predmet.SudioniciListAdressOIB>
    <izvorni_sadrzaj>
      <item>ZMAJ SIGURNOST d.o.o., OIB 92664318933, Antuna Stipaničića 21,10000 Zagreb</item>
      <item>FINA Regionalni centar Zagreb, OIB 85821130368, Trg svibanjskih žrtava 1995. br. 1,10000 Zagreb</item>
    </izvorni_sadrzaj>
    <derivirana_varijabla naziv="DomainObject.Predmet.SudioniciListAdressOIB_1">
      <item>ZMAJ SIGURNOST d.o.o., OIB 92664318933, Antuna Stipaničića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92664318933</item>
      <item>, OIB 85821130368</item>
    </izvorni_sadrzaj>
    <derivirana_varijabla naziv="DomainObject.Predmet.SudioniciListNazivOIB_1">
      <item>, OIB 92664318933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558C6B-D7E4-4FE3-AC30-71B617BD69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2701</properties:Characters>
  <properties:Lines>96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2016-08-18T04:59:00Z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2016-08-18T06:54:00Z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St-1023/2016-4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