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6eab" w14:paraId="5a16eab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EB4224">
        <w:rPr>
          <w:bCs/>
          <w:lang w:val="hr-HR"/>
        </w:rPr>
        <w:t>6379</w:t>
      </w:r>
      <w:r w:rsidR="00124416">
        <w:rPr>
          <w:bCs/>
          <w:lang w:val="hr-HR"/>
        </w:rPr>
        <w:t>/16</w:t>
      </w:r>
      <w:r w:rsidR="00D02073">
        <w:rPr>
          <w:bCs/>
          <w:lang w:val="hr-HR"/>
        </w:rPr>
        <w:t>-54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EB4224">
        <w:t>BIMERC društvo s ograničenom odgovornošću za proizvodnju, trgovinu i usluge, u stečaju, Zagreb, Toti 12, OIB:25614617452</w:t>
      </w:r>
      <w:r w:rsidR="00B617DE" w:rsidRPr="00156FA9">
        <w:rPr>
          <w:color w:val="000000"/>
          <w:lang w:val="hr-HR"/>
        </w:rPr>
        <w:t xml:space="preserve">, </w:t>
      </w:r>
      <w:r w:rsidR="00156FA9" w:rsidRPr="002C1A65">
        <w:rPr>
          <w:lang w:val="hr-HR"/>
        </w:rPr>
        <w:t xml:space="preserve">dana </w:t>
      </w:r>
      <w:r w:rsidR="009B680F" w:rsidRPr="002C1A65">
        <w:rPr>
          <w:lang w:val="hr-HR"/>
        </w:rPr>
        <w:t>27</w:t>
      </w:r>
      <w:r w:rsidR="00B617DE" w:rsidRPr="002C1A65">
        <w:rPr>
          <w:lang w:val="hr-HR"/>
        </w:rPr>
        <w:t xml:space="preserve">. </w:t>
      </w:r>
      <w:r w:rsidR="00943ABD" w:rsidRPr="002C1A65">
        <w:rPr>
          <w:lang w:val="hr-HR"/>
        </w:rPr>
        <w:t>lipnja</w:t>
      </w:r>
      <w:r w:rsidR="00124416" w:rsidRPr="002C1A65">
        <w:rPr>
          <w:lang w:val="hr-HR"/>
        </w:rPr>
        <w:t xml:space="preserve"> 2018</w:t>
      </w:r>
      <w:r w:rsidR="00B617DE" w:rsidRPr="002C1A65">
        <w:rPr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EB4224">
        <w:t>BIMERC društvo s ograničenom odgovornošću za proizvodnju, trgovinu i usluge, u stečaju, Zagreb, Toti 12, OIB:25614617452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EB4224" w:rsidR="00EB4224" w:rsidRPr="007B2FD0">
      <w:pPr>
        <w:pStyle w:val="Odlomakpopisa"/>
        <w:numPr>
          <w:ilvl w:val="0"/>
          <w:numId w:val="8"/>
        </w:num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  <w:r w:rsidRPr="008C1E5A">
        <w:rPr>
          <w:lang w:val="hr-HR"/>
        </w:rPr>
        <w:t>nekretnina upisana u</w:t>
      </w:r>
      <w:r w:rsidR="00D2375A">
        <w:rPr>
          <w:lang w:val="hr-HR"/>
        </w:rPr>
        <w:t xml:space="preserve"> Općinski građanski sud u Zagrebu, zemljiš</w:t>
      </w:r>
      <w:r w:rsidR="007B2FD0">
        <w:rPr>
          <w:lang w:val="hr-HR"/>
        </w:rPr>
        <w:t>no</w:t>
      </w:r>
      <w:r w:rsidR="00D2375A">
        <w:rPr>
          <w:lang w:val="hr-HR"/>
        </w:rPr>
        <w:t xml:space="preserve">knjižni odjel Zagreb, </w:t>
      </w:r>
      <w:r w:rsidRPr="008C1E5A">
        <w:rPr>
          <w:lang w:val="hr-HR"/>
        </w:rPr>
        <w:t xml:space="preserve"> zk.ul. </w:t>
      </w:r>
      <w:r w:rsidR="00EB5C85">
        <w:rPr>
          <w:lang w:val="hr-HR"/>
        </w:rPr>
        <w:t>10369</w:t>
      </w:r>
      <w:r w:rsidR="00EB4224">
        <w:rPr>
          <w:lang w:val="hr-HR"/>
        </w:rPr>
        <w:t>, k.o.</w:t>
      </w:r>
      <w:r w:rsidR="00D2375A">
        <w:rPr>
          <w:lang w:val="hr-HR"/>
        </w:rPr>
        <w:t xml:space="preserve"> Granešina, kat čest. 2993/1, STAMBENO-POSLOVNI OBJEKAT OZNAKE ''SBR 9'' površine 658 čhv, 2368 m2, STAMBENO-POSLOVNI OBJEKAT – JUŽNA DILETACIJA BR. 7 I DVORIŠTE U DANKOVEČKOJ ULICI, </w:t>
      </w:r>
      <w:r w:rsidR="007B2FD0">
        <w:rPr>
          <w:lang w:val="hr-HR"/>
        </w:rPr>
        <w:t>i to:</w:t>
      </w:r>
    </w:p>
    <w:p w:rsidRDefault="007B2FD0" w:rsidP="007B2FD0" w:rsidR="007B2FD0" w:rsidRPr="00EB4224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>Rbr. 176. Suvlasnički dio: 57,85/10000 ETAŽNO VLASNIŠTVO (E-176), 1. Poslovni prostor br. 17 u prizemlju dilatacije jug, površine 50,60 čm, (u planu označeno o</w:t>
      </w:r>
      <w:r w:rsidR="00F04BAA">
        <w:rPr>
          <w:lang w:val="hr-HR"/>
        </w:rPr>
        <w:t>b</w:t>
      </w:r>
      <w:r>
        <w:rPr>
          <w:lang w:val="hr-HR"/>
        </w:rPr>
        <w:t>rubom plave boje)</w:t>
      </w:r>
      <w:r w:rsidR="00D5708A">
        <w:rPr>
          <w:lang w:val="hr-HR"/>
        </w:rPr>
        <w:t>.</w:t>
      </w:r>
    </w:p>
    <w:p w:rsidRDefault="00D5708A" w:rsidP="00EB4224" w:rsidR="00D5708A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lang w:val="hr-HR"/>
        </w:rPr>
      </w:pPr>
    </w:p>
    <w:p w:rsidRDefault="00B36FA6" w:rsidP="00EB4224" w:rsidR="00D5708A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lang w:val="hr-HR"/>
        </w:rPr>
        <w:t>Na navedenoj nekretnini upisana su</w:t>
      </w:r>
      <w:r w:rsidR="00C4668A">
        <w:rPr>
          <w:lang w:val="hr-HR"/>
        </w:rPr>
        <w:t xml:space="preserve"> r</w:t>
      </w:r>
      <w:r>
        <w:rPr>
          <w:lang w:val="hr-HR"/>
        </w:rPr>
        <w:t>azlučna prava</w:t>
      </w:r>
      <w:r w:rsidR="00D5708A">
        <w:rPr>
          <w:lang w:val="hr-HR"/>
        </w:rPr>
        <w:t xml:space="preserve"> u korist razlučnih </w:t>
      </w:r>
      <w:r w:rsidR="00C4668A">
        <w:rPr>
          <w:lang w:val="hr-HR"/>
        </w:rPr>
        <w:t xml:space="preserve"> vjerovnika</w:t>
      </w:r>
      <w:r w:rsidR="00D5708A">
        <w:rPr>
          <w:bCs/>
          <w:lang w:val="hr-HR"/>
        </w:rPr>
        <w:t>:</w:t>
      </w:r>
    </w:p>
    <w:p w:rsidRDefault="00D5708A" w:rsidP="00D5708A" w:rsidR="00156FA9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 xml:space="preserve">-HYPO ALPE-ADRA BANK d.d., Slavonska avenija br. 6,Zagreb, </w:t>
      </w:r>
      <w:r w:rsidR="00E95190" w:rsidRPr="00D5708A">
        <w:rPr>
          <w:bCs/>
          <w:lang w:val="hr-HR"/>
        </w:rPr>
        <w:t xml:space="preserve">za iznos osigurane tražbine od </w:t>
      </w:r>
      <w:r>
        <w:rPr>
          <w:bCs/>
          <w:lang w:val="hr-HR"/>
        </w:rPr>
        <w:t>100.000,00</w:t>
      </w:r>
      <w:r w:rsidR="008C1E5A" w:rsidRPr="00D5708A">
        <w:rPr>
          <w:bCs/>
          <w:lang w:val="hr-HR"/>
        </w:rPr>
        <w:t xml:space="preserve"> kn, </w:t>
      </w:r>
      <w:r w:rsidR="00B36FA6">
        <w:rPr>
          <w:bCs/>
          <w:lang w:val="hr-HR"/>
        </w:rPr>
        <w:t>u</w:t>
      </w:r>
      <w:r>
        <w:rPr>
          <w:bCs/>
          <w:lang w:val="hr-HR"/>
        </w:rPr>
        <w:t>većano za pripadajuću kamatu i ostale troškove radi osiguranja tražbine iz ugovora o kreditu br. 011-453/2007.</w:t>
      </w:r>
    </w:p>
    <w:p w:rsidRDefault="00D5708A" w:rsidP="00B36FA6" w:rsidR="00B36FA6">
      <w:pPr>
        <w:pStyle w:val="Odlomakpopisa"/>
        <w:suppressAutoHyphens/>
        <w:autoSpaceDN w:val="false"/>
        <w:spacing w:lineRule="auto" w:line="244" w:after="160"/>
        <w:ind w:left="108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</w:t>
      </w:r>
      <w:r w:rsidR="00423A90">
        <w:rPr>
          <w:bCs/>
          <w:lang w:val="hr-HR"/>
        </w:rPr>
        <w:t>B2 KAPITAL d.o.o., Zagreb, Ra</w:t>
      </w:r>
      <w:r w:rsidR="00B36FA6">
        <w:rPr>
          <w:bCs/>
          <w:lang w:val="hr-HR"/>
        </w:rPr>
        <w:t xml:space="preserve">dnička cesta 41, OIB 57509775367, </w:t>
      </w:r>
      <w:r w:rsidR="00B36FA6" w:rsidRPr="00D5708A">
        <w:rPr>
          <w:bCs/>
          <w:lang w:val="hr-HR"/>
        </w:rPr>
        <w:t xml:space="preserve">za iznos osigurane tražbine od </w:t>
      </w:r>
      <w:r w:rsidR="00B36FA6">
        <w:rPr>
          <w:bCs/>
          <w:lang w:val="hr-HR"/>
        </w:rPr>
        <w:t>30.794,48 EUR-a.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 xml:space="preserve">Općinski </w:t>
      </w:r>
      <w:r w:rsidR="00DF7E1A">
        <w:rPr>
          <w:bCs/>
          <w:lang w:val="hr-HR"/>
        </w:rPr>
        <w:t>građanski sud u Zagrebu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F7E1A">
        <w:rPr>
          <w:bCs/>
          <w:lang w:val="hr-HR"/>
        </w:rPr>
        <w:t>Zagreb</w:t>
      </w:r>
      <w:r w:rsidR="00124416">
        <w:rPr>
          <w:bCs/>
          <w:lang w:val="hr-HR"/>
        </w:rPr>
        <w:t>.</w:t>
      </w:r>
    </w:p>
    <w:p w:rsidRDefault="00BF0616" w:rsidP="003C4DCA" w:rsidR="00BF0616">
      <w:pPr>
        <w:ind w:hanging="720" w:left="720"/>
        <w:jc w:val="both"/>
        <w:rPr>
          <w:bCs/>
          <w:lang w:val="hr-HR"/>
        </w:rPr>
      </w:pPr>
    </w:p>
    <w:p w:rsidRDefault="00BF0616" w:rsidP="003C4DCA" w:rsidR="00BF0616" w:rsidRPr="00156FA9">
      <w:pPr>
        <w:ind w:hanging="720" w:left="720"/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lastRenderedPageBreak/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BF0616">
        <w:rPr>
          <w:bCs/>
          <w:lang w:val="hr-HR"/>
        </w:rPr>
        <w:t>6379</w:t>
      </w:r>
      <w:r w:rsidR="00124416">
        <w:rPr>
          <w:bCs/>
          <w:lang w:val="hr-HR"/>
        </w:rPr>
        <w:t>/16</w:t>
      </w:r>
      <w:r w:rsidR="00124416" w:rsidRPr="00156FA9">
        <w:rPr>
          <w:bCs/>
          <w:lang w:val="hr-HR"/>
        </w:rPr>
        <w:t xml:space="preserve"> od </w:t>
      </w:r>
      <w:r w:rsidR="00BF0616">
        <w:rPr>
          <w:bCs/>
          <w:lang w:val="hr-HR"/>
        </w:rPr>
        <w:t>11</w:t>
      </w:r>
      <w:r w:rsidR="00124416">
        <w:rPr>
          <w:bCs/>
          <w:lang w:val="hr-HR"/>
        </w:rPr>
        <w:t xml:space="preserve">. </w:t>
      </w:r>
      <w:r w:rsidR="00DF7E1A">
        <w:rPr>
          <w:bCs/>
          <w:lang w:val="hr-HR"/>
        </w:rPr>
        <w:t>siječnja 2018</w:t>
      </w:r>
      <w:r w:rsidR="00773FCE">
        <w:rPr>
          <w:bCs/>
          <w:lang w:val="hr-HR"/>
        </w:rPr>
        <w:t>.</w:t>
      </w:r>
      <w:r w:rsidR="00BF0616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BF0616">
        <w:t>BIMERC društvo s ograničenom odgovornošću za proizvodnju, trgovinu i usluge, u stečaju, Zagreb, Toti 12, OIB:25614617452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D80CE1">
        <w:rPr>
          <w:bCs/>
          <w:lang w:val="hr-HR"/>
        </w:rPr>
        <w:t>i</w:t>
      </w:r>
      <w:r w:rsidR="00124416" w:rsidRPr="00156FA9">
        <w:rPr>
          <w:bCs/>
          <w:lang w:val="hr-HR"/>
        </w:rPr>
        <w:t xml:space="preserve"> nekretnin</w:t>
      </w:r>
      <w:r w:rsidR="00D80CE1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koj</w:t>
      </w:r>
      <w:r w:rsidR="00D80CE1">
        <w:rPr>
          <w:bCs/>
          <w:lang w:val="hr-HR"/>
        </w:rPr>
        <w:t>a je</w:t>
      </w:r>
      <w:r w:rsidR="00124416" w:rsidRPr="00156FA9">
        <w:rPr>
          <w:bCs/>
          <w:lang w:val="hr-HR"/>
        </w:rPr>
        <w:t xml:space="preserve"> predmet ove prodaje, a kako </w:t>
      </w:r>
      <w:r w:rsidR="00D80CE1">
        <w:rPr>
          <w:bCs/>
          <w:lang w:val="hr-HR"/>
        </w:rPr>
        <w:t>je ista</w:t>
      </w:r>
      <w:r w:rsidR="00124416" w:rsidRPr="00156FA9">
        <w:rPr>
          <w:bCs/>
          <w:lang w:val="hr-HR"/>
        </w:rPr>
        <w:t xml:space="preserve"> naveden</w:t>
      </w:r>
      <w:r w:rsidR="00D80CE1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i opisan</w:t>
      </w:r>
      <w:r w:rsidR="00D80CE1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124416" w:rsidR="00124416" w:rsidRPr="0097591B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97591B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97591B">
        <w:rPr>
          <w:bCs/>
          <w:lang w:val="hr-HR"/>
        </w:rPr>
        <w:t>a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 w:rsidR="0097591B">
        <w:rPr>
          <w:bCs/>
          <w:lang w:val="hr-HR"/>
        </w:rPr>
        <w:t xml:space="preserve">kojoj je upisano razlučno pravo u korist razlučnih vjerovnika </w:t>
      </w:r>
      <w:r w:rsidR="0097591B" w:rsidRPr="0097591B">
        <w:rPr>
          <w:bCs/>
          <w:lang w:val="hr-HR"/>
        </w:rPr>
        <w:t>HYPO ALPE-ADRA BANK d.d., Slavonska avenija br. 6,Zagreb, za iznos osigurane tražbine od 100.000,00 kn, uvećano za pripadajuću kamatu i ostale troškove radi osiguranja tražbine iz ugo</w:t>
      </w:r>
      <w:r w:rsidR="0097591B">
        <w:rPr>
          <w:bCs/>
          <w:lang w:val="hr-HR"/>
        </w:rPr>
        <w:t xml:space="preserve">vora o kreditu br. 011-453/2007 i razlučnog vjerovnika </w:t>
      </w:r>
      <w:r w:rsidR="0097591B" w:rsidRPr="0097591B">
        <w:rPr>
          <w:bCs/>
          <w:lang w:val="hr-HR"/>
        </w:rPr>
        <w:t>B2 KAPITAL d.o.o., Zagreb, Radnička cesta 41, OIB 57509775367, za iznos osigur</w:t>
      </w:r>
      <w:r w:rsidR="0097591B">
        <w:rPr>
          <w:bCs/>
          <w:lang w:val="hr-HR"/>
        </w:rPr>
        <w:t>ane tražbine od 30.794,48 EUR-a,</w:t>
      </w:r>
      <w:r w:rsidR="00FA66FB">
        <w:rPr>
          <w:bCs/>
          <w:lang w:val="hr-HR"/>
        </w:rPr>
        <w:t xml:space="preserve"> </w:t>
      </w:r>
      <w:r w:rsidR="0097591B">
        <w:rPr>
          <w:bCs/>
          <w:lang w:val="hr-HR"/>
        </w:rPr>
        <w:t>prodaje</w:t>
      </w:r>
      <w:r w:rsidR="00A20E41">
        <w:rPr>
          <w:bCs/>
          <w:lang w:val="hr-HR"/>
        </w:rPr>
        <w:t xml:space="preserve">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Zaključkom o prodaji odr</w:t>
      </w:r>
      <w:r w:rsidR="00D80CE1">
        <w:rPr>
          <w:bCs/>
          <w:lang w:val="hr-HR"/>
        </w:rPr>
        <w:t>edit će se vrijednost nekretnine</w:t>
      </w:r>
      <w:r w:rsidRPr="00156FA9">
        <w:rPr>
          <w:bCs/>
          <w:lang w:val="hr-HR"/>
        </w:rPr>
        <w:t xml:space="preserve">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D80CE1">
        <w:rPr>
          <w:bCs/>
          <w:lang w:val="hr-HR"/>
        </w:rPr>
        <w:t>27</w:t>
      </w:r>
      <w:r w:rsidR="00904164">
        <w:rPr>
          <w:bCs/>
          <w:lang w:val="hr-HR"/>
        </w:rPr>
        <w:t xml:space="preserve">. </w:t>
      </w:r>
      <w:r w:rsidR="00A20E41">
        <w:rPr>
          <w:bCs/>
          <w:lang w:val="hr-HR"/>
        </w:rPr>
        <w:t>lipnja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D02073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D02073" w:rsidP="00D02073" w:rsidR="00D02073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D02073" w:rsidP="00D02073" w:rsidR="00D02073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02073" w:rsidP="00D02073" w:rsidR="00D02073" w:rsidRPr="00B43733">
      <w:pPr>
        <w:ind w:left="720"/>
        <w:jc w:val="both"/>
        <w:rPr>
          <w:lang w:val="hr-HR"/>
        </w:rPr>
      </w:pPr>
    </w:p>
    <w:sectPr w:rsidSect="006C4C3A" w:rsidR="00D02073" w:rsidRPr="00B4373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0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D80CE1">
      <w:rPr>
        <w:lang w:val="hr-HR"/>
      </w:rPr>
      <w:t>6379</w:t>
    </w:r>
    <w:r w:rsidR="00124416">
      <w:rPr>
        <w:lang w:val="hr-HR"/>
      </w:rPr>
      <w:t>/16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24416"/>
    <w:rsid w:val="00156FA9"/>
    <w:rsid w:val="001615CA"/>
    <w:rsid w:val="001756BF"/>
    <w:rsid w:val="001F6B2D"/>
    <w:rsid w:val="0022378E"/>
    <w:rsid w:val="00261D1A"/>
    <w:rsid w:val="002646BF"/>
    <w:rsid w:val="00284F18"/>
    <w:rsid w:val="002C1A65"/>
    <w:rsid w:val="002D2C50"/>
    <w:rsid w:val="00327503"/>
    <w:rsid w:val="003562DE"/>
    <w:rsid w:val="00372091"/>
    <w:rsid w:val="00391A2C"/>
    <w:rsid w:val="00396AC4"/>
    <w:rsid w:val="003A5D20"/>
    <w:rsid w:val="003B3BCB"/>
    <w:rsid w:val="003C4D0B"/>
    <w:rsid w:val="003C4DCA"/>
    <w:rsid w:val="00402D99"/>
    <w:rsid w:val="00423A90"/>
    <w:rsid w:val="0043486B"/>
    <w:rsid w:val="004631ED"/>
    <w:rsid w:val="00476A95"/>
    <w:rsid w:val="004C07EC"/>
    <w:rsid w:val="00550C55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73FCE"/>
    <w:rsid w:val="007A3D8B"/>
    <w:rsid w:val="007A42AA"/>
    <w:rsid w:val="007A6EB3"/>
    <w:rsid w:val="007B2FD0"/>
    <w:rsid w:val="007D74E1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675E4"/>
    <w:rsid w:val="0097591B"/>
    <w:rsid w:val="00992315"/>
    <w:rsid w:val="009B18BC"/>
    <w:rsid w:val="009B680F"/>
    <w:rsid w:val="009C14BB"/>
    <w:rsid w:val="00A17656"/>
    <w:rsid w:val="00A20E41"/>
    <w:rsid w:val="00A840C5"/>
    <w:rsid w:val="00A85A0D"/>
    <w:rsid w:val="00AC26FC"/>
    <w:rsid w:val="00AC70B5"/>
    <w:rsid w:val="00AF4983"/>
    <w:rsid w:val="00B34877"/>
    <w:rsid w:val="00B36FA6"/>
    <w:rsid w:val="00B43733"/>
    <w:rsid w:val="00B617DE"/>
    <w:rsid w:val="00B7239F"/>
    <w:rsid w:val="00B95BB4"/>
    <w:rsid w:val="00BA50CD"/>
    <w:rsid w:val="00BD5C91"/>
    <w:rsid w:val="00BF0616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02073"/>
    <w:rsid w:val="00D132EB"/>
    <w:rsid w:val="00D21026"/>
    <w:rsid w:val="00D2375A"/>
    <w:rsid w:val="00D47B12"/>
    <w:rsid w:val="00D5708A"/>
    <w:rsid w:val="00D73ACE"/>
    <w:rsid w:val="00D75622"/>
    <w:rsid w:val="00D80CE1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B4224"/>
    <w:rsid w:val="00EB5C85"/>
    <w:rsid w:val="00EE41F7"/>
    <w:rsid w:val="00F04BAA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0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0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07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07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02073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02073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0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0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0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07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02073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0207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176 etaža</izvorni_sadrzaj>
    <derivirana_varijabla naziv="DomainObject.Primjedba_1">176 etaža</derivirana_varijabla>
  </DomainObject.Primjedba>
  <DomainObject.Oznaka>
    <izvorni_sadrzaj>St-6379/2016-54</izvorni_sadrzaj>
    <derivirana_varijabla naziv="DomainObject.Oznaka_1">St-6379/2016-54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St-6379/2016-54</izvorni_sadrzaj>
    <derivirana_varijabla naziv="DomainObject.PoslovniBrojDokumenta_1">St-6379/2016-54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535</properties:Words>
  <properties:Characters>2923</properties:Characters>
  <properties:Lines>76</properties:Lines>
  <properties:Paragraphs>29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2017-10-19T09:10:00Z</dcterms:created>
  <dc:creator>BISERKA</dc:creator>
  <cp:lastModifiedBy>Monika Grbac</cp:lastModifiedBy>
  <cp:lastPrinted>2018-06-27T11:57:00Z</cp:lastPrinted>
  <dcterms:modified xmlns:xsi="http://www.w3.org/2001/XMLSchema-instance" xsi:type="dcterms:W3CDTF">2018-06-27T12:15:00Z</dcterms:modified>
  <cp:revision>18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St-6379/2016-54 / Odluka - Rješenje - prodaja (RJEŠENJE O PRODAJI-.docx)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