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440b" w14:paraId="cd2440b" w:rsidRDefault="00767C1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7C10" w:rsidP="00767C10" w:rsidR="00AE649C">
      <w:pPr>
        <w:pStyle w:val="NormaleSPIS"/>
        <w:spacing w:after="0"/>
      </w:pPr>
      <w:r>
        <w:t xml:space="preserve">         Republika Hrvatska</w:t>
      </w:r>
    </w:p>
    <w:p w:rsidRDefault="00767C10" w:rsidP="00767C10" w:rsidR="00767C10">
      <w:pPr>
        <w:pStyle w:val="NormaleSPIS"/>
        <w:spacing w:after="0"/>
      </w:pPr>
      <w:r>
        <w:t xml:space="preserve">      Trgovački sud u Bjelovaru</w:t>
      </w:r>
    </w:p>
    <w:p w:rsidRDefault="00767C10" w:rsidP="00767C10" w:rsidR="00767C10">
      <w:pPr>
        <w:pStyle w:val="NormaleSPIS"/>
        <w:spacing w:after="0"/>
      </w:pPr>
      <w:r>
        <w:t>Bjelovar, Šetalište dr.I.Lebovića 42.</w:t>
      </w:r>
    </w:p>
    <w:p w:rsidRDefault="00767C10" w:rsidP="00767C10" w:rsidR="00767C10">
      <w:pPr>
        <w:pStyle w:val="NormaleSPIS"/>
        <w:jc w:val="right"/>
        <w:rPr>
          <w:b/>
        </w:rPr>
      </w:pPr>
      <w:r>
        <w:t>Poslovni broj:7 St-22/2018-10</w:t>
      </w:r>
    </w:p>
    <w:p w:rsidRDefault="00767C10" w:rsidP="00767C10" w:rsidR="00767C10">
      <w:pPr>
        <w:jc w:val="center"/>
      </w:pPr>
      <w:r>
        <w:t>U  I M E  R E P U B L I K E   H R V A T  S K E</w:t>
      </w:r>
    </w:p>
    <w:p w:rsidRDefault="00767C10" w:rsidP="00767C10" w:rsidR="00767C10">
      <w:pPr>
        <w:jc w:val="center"/>
        <w:rPr>
          <w:b/>
        </w:rPr>
      </w:pPr>
      <w:r>
        <w:t xml:space="preserve"> R J E Š E N J E</w:t>
      </w:r>
    </w:p>
    <w:p w:rsidRDefault="00767C10" w:rsidP="00767C10" w:rsidR="00767C10">
      <w:pPr>
        <w:ind w:firstLine="720"/>
        <w:jc w:val="both"/>
      </w:pPr>
      <w:r>
        <w:t xml:space="preserve">Trgovački sud u Bjelovaru, po sucu Tomislavu Mrazović, u stečajnom postupku nad dužnikom KEM-KO d.o.o. za kemijski konzalting i usluge iz Murskog Središća, Rade Končara 67, MBS 070065989, OIB 81134600105, 16. studenog 2018. </w:t>
      </w:r>
    </w:p>
    <w:p w:rsidRDefault="00767C10" w:rsidP="00767C10" w:rsidR="00767C10">
      <w:pPr>
        <w:jc w:val="center"/>
        <w:rPr>
          <w:b/>
        </w:rPr>
      </w:pPr>
      <w:r>
        <w:t>r i j e š i o   j e</w:t>
      </w:r>
    </w:p>
    <w:p w:rsidRDefault="00767C10" w:rsidP="00767C10" w:rsidR="00767C10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KEM-KO d.o.o. za kemijski konzalting i usluge iz Murskog Središća, Rade Končara 67, MBS 070065989, OIB 81134600105.</w:t>
      </w:r>
    </w:p>
    <w:p w:rsidRDefault="00767C10" w:rsidP="00767C10" w:rsidR="00767C10">
      <w:pPr>
        <w:ind w:firstLine="851"/>
        <w:jc w:val="both"/>
        <w:rPr>
          <w:noProof/>
        </w:rPr>
      </w:pPr>
      <w:r>
        <w:t>2</w:t>
      </w:r>
      <w:r>
        <w:rPr>
          <w:b/>
        </w:rPr>
        <w:t>.</w:t>
      </w:r>
      <w:r>
        <w:t xml:space="preserve">Za stečajnu upraviteljicu imenuje se </w:t>
      </w:r>
      <w:r>
        <w:rPr>
          <w:noProof/>
        </w:rPr>
        <w:t>Nina Markovinović Belamarić iz Zagreba, Kralja Držislava 10, OIB 49920167790.</w:t>
      </w:r>
    </w:p>
    <w:p w:rsidRDefault="00767C10" w:rsidP="00767C10" w:rsidR="00767C10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KEM-KO d.o.o. za kemijski konzalting i usluge iz Murskog Središća, Rade Končara 67, MBS 070065989, OIB 81134600105.</w:t>
      </w:r>
    </w:p>
    <w:p w:rsidRDefault="00767C10" w:rsidP="00767C10" w:rsidR="00767C10">
      <w:pPr>
        <w:jc w:val="both"/>
        <w:rPr>
          <w:b/>
        </w:rPr>
      </w:pPr>
      <w:r>
        <w:tab/>
        <w:t>4.Stečajni postupak je otvoren i zaključen s danom 16. studenog 2018. godine u</w:t>
      </w:r>
      <w:r>
        <w:rPr>
          <w:b/>
        </w:rPr>
        <w:t xml:space="preserve"> </w:t>
      </w:r>
      <w:r>
        <w:t>13,10 sati, kada je ovo rješenje stavljeno na e-oglasnu ploču ovog suda.</w:t>
      </w:r>
    </w:p>
    <w:p w:rsidRDefault="00767C10" w:rsidP="00767C10" w:rsidR="00767C10">
      <w:pPr>
        <w:jc w:val="both"/>
      </w:pPr>
      <w:r>
        <w:tab/>
        <w:t>5.Nakon pravomoćnosti ovoga rješenja stečajni dužnik će se brisati iz sudskog registra.</w:t>
      </w:r>
    </w:p>
    <w:p w:rsidRDefault="00767C10" w:rsidP="00767C10" w:rsidR="00767C10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767C10" w:rsidP="00767C10" w:rsidR="00767C10">
      <w:pPr>
        <w:jc w:val="center"/>
      </w:pPr>
      <w:r>
        <w:t>Obrazloženje</w:t>
      </w:r>
    </w:p>
    <w:p w:rsidRDefault="00767C10" w:rsidP="00767C10" w:rsidR="00767C10">
      <w:pPr>
        <w:jc w:val="both"/>
      </w:pPr>
      <w:r>
        <w:tab/>
        <w:t xml:space="preserve">Na prijedlog predlagatelja FINA, RC Zagreb, za otvaranje stečajnog postupka nad dužnikom KEM-KO d.o.o. za kemijski konzalting i usluge iz Murskog Središća, Rade Končara 67, MBS 070065989, OIB 81134600105, sud je pokrenuo postupak radi utvrđivanja uvjeta za otvaranje stečajnog postupka nad dužnikom, te u tom postupku utvrdio da dužnik nema imovine kojom bi se mogli pokriti troškovi stečajnog postupka, slijedom čega je svojim rješenjem 7 St-22/2018-9 od dana 17.10.2018.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</w:t>
      </w:r>
    </w:p>
    <w:p w:rsidRDefault="00767C10" w:rsidP="00767C10" w:rsidR="00767C10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767C10" w:rsidP="00767C10" w:rsidR="00767C10">
      <w:pPr>
        <w:jc w:val="right"/>
      </w:pPr>
      <w:r>
        <w:t>Poslovni broj:7 St-22/2018-10</w:t>
      </w:r>
    </w:p>
    <w:p w:rsidRDefault="00767C10" w:rsidP="00767C10" w:rsidR="00767C10">
      <w:pPr>
        <w:jc w:val="both"/>
      </w:pPr>
      <w:r>
        <w:t xml:space="preserve">17.10.2018.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767C10" w:rsidP="00767C10" w:rsidR="00767C10">
      <w:pPr>
        <w:ind w:firstLine="720"/>
        <w:jc w:val="center"/>
      </w:pPr>
      <w:r>
        <w:t xml:space="preserve">Bjelovar 16. studenog 2018. </w:t>
      </w:r>
    </w:p>
    <w:p w:rsidRDefault="00767C10" w:rsidP="00767C10" w:rsidR="00767C1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767C10" w:rsidP="00767C10" w:rsidR="00767C1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767C10" w:rsidP="00767C10" w:rsidR="00767C1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67C10" w:rsidP="00767C10" w:rsidR="00767C10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767C10" w:rsidP="00767C10" w:rsidR="00767C10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767C10" w:rsidP="00767C10" w:rsidR="00767C10">
      <w:pPr>
        <w:jc w:val="both"/>
      </w:pPr>
    </w:p>
    <w:p w:rsidRDefault="00767C10" w:rsidP="00767C10" w:rsidR="00767C10">
      <w:pPr>
        <w:ind w:firstLine="720"/>
        <w:jc w:val="both"/>
      </w:pPr>
      <w:r>
        <w:tab/>
      </w:r>
    </w:p>
    <w:p w:rsidRDefault="00767C10" w:rsidP="00767C10" w:rsidR="00767C10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C10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5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St-22/2018-10</izvorni_sadrzaj>
    <derivirana_varijabla naziv="DomainObject.Oznaka_1">St-22/2018-10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KEM-KO društvo s ograničenom odgovornošću za kemijski konzalting i usluge zastupanog po punomoćniku Željko Hrženjak</izvorni_sadrzaj>
    <derivirana_varijabla naziv="DomainObject.Predmet.ProtustrankaFormated_1">  KEM-KO društvo s ograničenom odgovornošću za kemijski konzalting i usluge zastupanog po punomoćniku Željko Hrženjak</derivirana_varijabla>
  </DomainObject.Predmet.ProtustrankaFormated>
  <DomainObject.Predmet.ProtustrankaFormatedOIB>
    <izvorni_sadrzaj>  KEM-KO društvo s ograničenom odgovornošću za kemijski konzalting i usluge, OIB 81134600105 zastupanog po punomoćniku Željko Hrženjak</izvorni_sadrzaj>
    <derivirana_varijabla naziv="DomainObject.Predmet.ProtustrankaFormatedOIB_1">  KEM-KO društvo s ograničenom odgovornošću za kemijski konzalting i usluge, OIB 81134600105 zastupanog po punomoćniku Željko Hrženjak</derivirana_varijabla>
  </DomainObject.Predmet.ProtustrankaFormatedOIB>
  <DomainObject.Predmet.ProtustrankaFormatedWithAdress>
    <izvorni_sadrzaj> KEM-KO društvo s ograničenom odgovornošću za kemijski konzalting i usluge, Rade Končara 67, 40315 Mursko Središće zastupanog po punomoćniku Željko Hrženjak</izvorni_sadrzaj>
    <derivirana_varijabla naziv="DomainObject.Predmet.ProtustrankaFormatedWithAdress_1"> KEM-KO društvo s ograničenom odgovornošću za kemijski konzalting i usluge, Rade Končara 67, 40315 Mursko Središće zastupanog po punomoćniku Željko Hrženjak</derivirana_varijabla>
  </DomainObject.Predmet.ProtustrankaFormatedWithAdress>
  <DomainObject.Predmet.ProtustrankaFormatedWithAdressOIB>
    <izvorni_sadrzaj> KEM-KO društvo s ograničenom odgovornošću za kemijski konzalting i usluge, OIB 81134600105, Rade Končara 67, 40315 Mursko Središće zastupanog po punomoćniku Željko Hrženjak</izvorni_sadrzaj>
    <derivirana_varijabla naziv="DomainObject.Predmet.ProtustrankaFormatedWithAdressOIB_1"> KEM-KO društvo s ograničenom odgovornošću za kemijski konzalting i usluge, OIB 81134600105, Rade Končara 67, 40315 Mursko Središće zastupanog po punomoćniku Željko Hrženjak</derivirana_varijabla>
  </DomainObject.Predmet.ProtustrankaFormatedWithAdressOIB>
  <DomainObject.Predmet.ProtustrankaWithAdress>
    <izvorni_sadrzaj>KEM-KO društvo s ograničenom odgovornošću za kemijski konzalting i usluge Rade Končara 67, 40315 Mursko Središće</izvorni_sadrzaj>
    <derivirana_varijabla naziv="DomainObject.Predmet.ProtustrankaWithAdress_1">KEM-KO društvo s ograničenom odgovornošću za kemijski konzalting i usluge Rade Končara 67, 40315 Mursko Središće</derivirana_varijabla>
  </DomainObject.Predmet.ProtustrankaWithAdress>
  <DomainObject.Predmet.ProtustrankaWithAdressOIB>
    <izvorni_sadrzaj>KEM-KO društvo s ograničenom odgovornošću za kemijski konzalting i usluge, OIB 81134600105, Rade Končara 67, 40315 Mursko Središće</izvorni_sadrzaj>
    <derivirana_varijabla naziv="DomainObject.Predmet.ProtustrankaWithAdressOIB_1">KEM-KO društvo s ograničenom odgovornošću za kemijski konzalting i usluge, OIB 81134600105, Rade Končara 67, 40315 Mursko Središće</derivirana_varijabla>
  </DomainObject.Predmet.ProtustrankaWithAdressOIB>
  <DomainObject.Predmet.ProtustrankaNazivFormated>
    <izvorni_sadrzaj>KEM-KO društvo s ograničenom odgovornošću za kemijski konzalting i usluge</izvorni_sadrzaj>
    <derivirana_varijabla naziv="DomainObject.Predmet.ProtustrankaNazivFormated_1">KEM-KO društvo s ograničenom odgovornošću za kemijski konzalting i usluge</derivirana_varijabla>
  </DomainObject.Predmet.ProtustrankaNazivFormated>
  <DomainObject.Predmet.ProtustrankaNazivFormatedOIB>
    <izvorni_sadrzaj>KEM-KO društvo s ograničenom odgovornošću za kemijski konzalting i usluge, OIB 81134600105</izvorni_sadrzaj>
    <derivirana_varijabla naziv="DomainObject.Predmet.ProtustrankaNazivFormatedOIB_1">KEM-KO društvo s ograničenom odgovornošću za kemijski konzalting i usluge, OIB 81134600105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KEM-KO društvo s ograničenom odgovornošću za kemijski konzalting i usluge zastupanog po punomoćniku Željko Hrženjak</item>
    </izvorni_sadrzaj>
    <derivirana_varijabla naziv="DomainObject.Predmet.ProtuStrankaListFormated_1">
      <item>KEM-KO društvo s ograničenom odgovornošću za kemijski konzalting i usluge zastupanog po punomoćniku Željko Hrženjak</item>
    </derivirana_varijabla>
  </DomainObject.Predmet.ProtuStrankaListFormated>
  <DomainObject.Predmet.ProtuStrankaListFormatedOIB>
    <izvorni_sadrzaj>
      <item>KEM-KO društvo s ograničenom odgovornošću za kemijski konzalting i usluge, OIB 81134600105 zastupanog po punomoćniku Željko Hrženjak</item>
    </izvorni_sadrzaj>
    <derivirana_varijabla naziv="DomainObject.Predmet.ProtuStrankaListFormatedOIB_1">
      <item>KEM-KO društvo s ograničenom odgovornošću za kemijski konzalting i usluge, OIB 81134600105 zastupanog po punomoćniku Željko Hrženjak</item>
    </derivirana_varijabla>
  </DomainObject.Predmet.ProtuStrankaListFormatedOIB>
  <DomainObject.Predmet.ProtuStrankaListFormatedWithAdress>
    <izvorni_sadrzaj>
      <item>KEM-KO društvo s ograničenom odgovornošću za kemijski konzalting i usluge, Rade Končara 67, 40315 Mursko Središće zastupanog po punomoćniku Željko Hrženjak</item>
    </izvorni_sadrzaj>
    <derivirana_varijabla naziv="DomainObject.Predmet.ProtuStrankaListFormatedWithAdress_1">
      <item>KEM-KO društvo s ograničenom odgovornošću za kemijski konzalting i usluge, Rade Končara 67, 40315 Mursko Središće zastupanog po punomoćniku Željko Hrženjak</item>
    </derivirana_varijabla>
  </DomainObject.Predmet.ProtuStrankaListFormatedWithAdress>
  <DomainObject.Predmet.ProtuStrankaListFormatedWithAdressOIB>
    <izvorni_sadrzaj>
      <item>KEM-KO društvo s ograničenom odgovornošću za kemijski konzalting i usluge, OIB 81134600105, Rade Končara 67, 40315 Mursko Središće zastupanog po punomoćniku Željko Hrženjak</item>
    </izvorni_sadrzaj>
    <derivirana_varijabla naziv="DomainObject.Predmet.ProtuStrankaListFormatedWithAdressOIB_1">
      <item>KEM-KO društvo s ograničenom odgovornošću za kemijski konzalting i usluge, OIB 81134600105, Rade Končara 67, 40315 Mursko Središće zastupanog po punomoćniku Željko Hrženjak</item>
    </derivirana_varijabla>
  </DomainObject.Predmet.ProtuStrankaListFormatedWithAdressOIB>
  <DomainObject.Predmet.ProtuStrankaListNazivFormated>
    <izvorni_sadrzaj>
      <item>KEM-KO društvo s ograničenom odgovornošću za kemijski konzalting i usluge</item>
    </izvorni_sadrzaj>
    <derivirana_varijabla naziv="DomainObject.Predmet.ProtuStrankaListNazivFormated_1">
      <item>KEM-KO društvo s ograničenom odgovornošću za kemijski konzalting i usluge</item>
    </derivirana_varijabla>
  </DomainObject.Predmet.ProtuStrankaListNazivFormated>
  <DomainObject.Predmet.ProtuStrankaListNazivFormatedOIB>
    <izvorni_sadrzaj>
      <item>KEM-KO društvo s ograničenom odgovornošću za kemijski konzalting i usluge, OIB 81134600105</item>
    </izvorni_sadrzaj>
    <derivirana_varijabla naziv="DomainObject.Predmet.ProtuStrankaListNazivFormatedOIB_1">
      <item>KEM-KO društvo s ograničenom odgovornošću za kemijski konzalting i usluge, OIB 81134600105</item>
    </derivirana_varijabla>
  </DomainObject.Predmet.ProtuStrankaListNazivFormatedOIB>
  <DomainObject.Predmet.OstaliListFormated>
    <izvorni_sadrzaj>
      <item>Željko Hrženjak punomoćnik sudionika u postupku KEM-KO društvo s ograničenom odgovornošću za kemijski konzalting i usluge</item>
    </izvorni_sadrzaj>
    <derivirana_varijabla naziv="DomainObject.Predmet.OstaliListFormated_1">
      <item>Željko Hrženjak punomoćnik sudionika u postupku KEM-KO društvo s ograničenom odgovornošću za kemijski konzalting i usluge</item>
    </derivirana_varijabla>
  </DomainObject.Predmet.OstaliListFormated>
  <DomainObject.Predmet.OstaliListFormatedOIB>
    <izvorni_sadrzaj>
      <item>Željko Hrženjak, OIB 19778632515 punomoćnik sudionika u postupku KEM-KO društvo s ograničenom odgovornošću za kemijski konzalting i usluge</item>
    </izvorni_sadrzaj>
    <derivirana_varijabla naziv="DomainObject.Predmet.OstaliListFormatedOIB_1">
      <item>Željko Hrženjak, OIB 19778632515 punomoćnik sudionika u postupku KEM-KO društvo s ograničenom odgovornošću za kemijski konzalting i usluge</item>
    </derivirana_varijabla>
  </DomainObject.Predmet.OstaliListFormatedOIB>
  <DomainObject.Predmet.OstaliListFormatedWithAdress>
    <izvorni_sadrzaj>
      <item>Željko Hrženjak, Zrinskih 51, 40313 Selnica punomoćnik sudionika u postupku KEM-KO društvo s ograničenom odgovornošću za kemijski konzalting i usluge</item>
    </izvorni_sadrzaj>
    <derivirana_varijabla naziv="DomainObject.Predmet.OstaliListFormatedWithAdress_1">
      <item>Željko Hrženjak, Zrinskih 51, 40313 Selnica punomoćnik sudionika u postupku KEM-KO društvo s ograničenom odgovornošću za kemijski konzalting i usluge</item>
    </derivirana_varijabla>
  </DomainObject.Predmet.OstaliListFormatedWithAdress>
  <DomainObject.Predmet.OstaliListFormatedWithAdressOIB>
    <izvorni_sadrzaj>
      <item>Željko Hrženjak, OIB 19778632515, Zrinskih 51, 40313 Selnica punomoćnik sudionika u postupku KEM-KO društvo s ograničenom odgovornošću za kemijski konzalting i usluge</item>
    </izvorni_sadrzaj>
    <derivirana_varijabla naziv="DomainObject.Predmet.OstaliListFormatedWithAdressOIB_1">
      <item>Željko Hrženjak, OIB 19778632515, Zrinskih 51, 40313 Selnica punomoćnik sudionika u postupku KEM-KO društvo s ograničenom odgovornošću za kemijski konzalting i usluge</item>
    </derivirana_varijabla>
  </DomainObject.Predmet.OstaliListFormatedWithAdressOIB>
  <DomainObject.Predmet.OstaliListNazivFormated>
    <izvorni_sadrzaj>
      <item>Željko Hrženjak</item>
    </izvorni_sadrzaj>
    <derivirana_varijabla naziv="DomainObject.Predmet.OstaliListNazivFormated_1">
      <item>Željko Hrženjak</item>
    </derivirana_varijabla>
  </DomainObject.Predmet.OstaliListNazivFormated>
  <DomainObject.Predmet.OstaliListNazivFormatedOIB>
    <izvorni_sadrzaj>
      <item>Željko Hrženjak, OIB 19778632515</item>
    </izvorni_sadrzaj>
    <derivirana_varijabla naziv="DomainObject.Predmet.OstaliListNazivFormatedOIB_1">
      <item>Željko Hrženjak, OIB 19778632515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St-22/2018-10</izvorni_sadrzaj>
    <derivirana_varijabla naziv="DomainObject.PoslovniBrojDokumenta_1">St-22/2018-10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KEM-KO društvo s ograničenom odgovornošću za kemijski konzalting i usluge</izvorni_sadrzaj>
    <derivirana_varijabla naziv="DomainObject.Predmet.ProtustrankaIDrugi_1">KEM-KO društvo s ograničenom odgovornošću za kemijski konzalting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KEM-KO društvo s ograničenom odgovornošću za kemijski konzalting i usluge, OIB 81134600105, Rade Končara 67, 40315 Mursko Središće</izvorni_sadrzaj>
    <derivirana_varijabla naziv="DomainObject.Predmet.ProtustrankaIDrugiAdressOIB_1">KEM-KO društvo s ograničenom odgovornošću za kemijski konzalting i usluge, OIB 81134600105, Rade Končara 67,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KEM-KO društvo s ograničenom odgovornošću za kemijski konzalting i usluge</item>
      <item>RH Ministarstvo financija - Porezna uprava, Područni ured sjeverna Hrvatska</item>
      <item>Željko Hrženjak</item>
    </izvorni_sadrzaj>
    <derivirana_varijabla naziv="DomainObject.Predmet.SudioniciListNaziv_1">
      <item>KEM-KO društvo s ograničenom odgovornošću za kemijski konzalting i usluge</item>
      <item>RH Ministarstvo financija - Porezna uprava, Područni ured sjeverna Hrvatska</item>
      <item>Željko Hrženjak</item>
    </derivirana_varijabla>
  </DomainObject.Predmet.SudioniciListNaziv>
  <DomainObject.Predmet.SudioniciListAdressOIB>
    <izvorni_sadrzaj>
      <item>KEM-KO društvo s ograničenom odgovornošću za kemijski konzalting i usluge, OIB 81134600105, Rade Končara 67,40315 Mursko Središće</item>
      <item>RH Ministarstvo financija - Porezna uprava, Područni ured sjeverna Hrvatska, OIB 18683136487, Graberje 1,42000 Varaždin</item>
      <item>Željko Hrženjak, OIB 19778632515, Zrinskih 51,40313 Selnica</item>
    </izvorni_sadrzaj>
    <derivirana_varijabla naziv="DomainObject.Predmet.SudioniciListAdressOIB_1">
      <item>KEM-KO društvo s ograničenom odgovornošću za kemijski konzalting i usluge, OIB 81134600105, Rade Končara 67,40315 Mursko Središće</item>
      <item>RH Ministarstvo financija - Porezna uprava, Područni ured sjeverna Hrvatska, OIB 18683136487, Graberje 1,42000 Varaždin</item>
      <item>Željko Hrženjak, OIB 19778632515, Zrinskih 51,40313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2DF75-E83E-4CA5-ABA1-24B9A6936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2773</properties:Characters>
  <properties:Lines>58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2018-11-16T12:10:00Z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