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0e1c" w14:paraId="c260e1c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D0E00">
        <w:rPr>
          <w:rFonts w:hAnsi="Times New Roman" w:ascii="Times New Roman"/>
          <w:color w:val="auto"/>
          <w:sz w:val="24"/>
          <w:szCs w:val="24"/>
          <w:lang w:val="hr-HR"/>
        </w:rPr>
        <w:t>4314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2D0E00">
        <w:rPr>
          <w:rFonts w:hAnsi="Times New Roman" w:ascii="Times New Roman"/>
          <w:color w:val="auto"/>
          <w:sz w:val="24"/>
          <w:szCs w:val="24"/>
          <w:lang w:val="hr-HR"/>
        </w:rPr>
        <w:t>-1</w:t>
      </w:r>
      <w:r w:rsidR="00AE44D5">
        <w:rPr>
          <w:rFonts w:hAnsi="Times New Roman" w:ascii="Times New Roman"/>
          <w:color w:val="auto"/>
          <w:sz w:val="24"/>
          <w:szCs w:val="24"/>
          <w:lang w:val="hr-HR"/>
        </w:rPr>
        <w:t>1</w:t>
      </w:r>
    </w:p>
    <w:p w:rsidRDefault="003C5E67" w:rsidP="00F349AA" w:rsidR="003C5E6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2D0E00">
        <w:rPr>
          <w:rFonts w:hAnsi="Times New Roman" w:ascii="Times New Roman"/>
          <w:sz w:val="24"/>
          <w:szCs w:val="24"/>
        </w:rPr>
        <w:t xml:space="preserve"> </w:t>
      </w:r>
      <w:r w:rsidR="002D0E00" w:rsidRPr="002D0E00">
        <w:rPr>
          <w:rFonts w:hAnsi="Times New Roman" w:ascii="Times New Roman"/>
          <w:sz w:val="24"/>
          <w:szCs w:val="24"/>
        </w:rPr>
        <w:t>ZAPOSLENI I SRETNI j.d.o.o., Zatreb, Kutjevačka 3, OIB 24828480009</w:t>
      </w:r>
      <w:r w:rsidR="002368DB" w:rsidRPr="003C5E67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30536A">
        <w:rPr>
          <w:rFonts w:hAnsi="Times New Roman" w:ascii="Times New Roman"/>
          <w:sz w:val="24"/>
          <w:szCs w:val="24"/>
        </w:rPr>
        <w:t>9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2D0E0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0E00" w:rsidRPr="002D0E00">
        <w:rPr>
          <w:rFonts w:hAnsi="Times New Roman" w:ascii="Times New Roman"/>
          <w:color w:val="auto"/>
          <w:sz w:val="24"/>
          <w:szCs w:val="24"/>
        </w:rPr>
        <w:t>ZAPOSLENI I SRETNI j.d.o.o., Zatreb, Kutjevačka 3, OIB 24828480009</w:t>
      </w:r>
      <w:r w:rsidR="003C5E67" w:rsidRPr="002D0E00">
        <w:rPr>
          <w:rFonts w:hAnsi="Times New Roman" w:ascii="Times New Roman"/>
          <w:color w:val="auto"/>
          <w:sz w:val="24"/>
          <w:szCs w:val="24"/>
        </w:rPr>
        <w:t>,</w:t>
      </w:r>
      <w:r w:rsidR="002368DB" w:rsidRPr="002D0E00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2D0E00">
        <w:rPr>
          <w:rFonts w:hAnsi="Times New Roman" w:ascii="Times New Roman"/>
          <w:color w:val="auto"/>
          <w:sz w:val="24"/>
          <w:szCs w:val="24"/>
          <w:lang w:val="hr-HR"/>
        </w:rPr>
        <w:t>314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0E00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126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 xml:space="preserve">58.166,53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ima četiri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4314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663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421.370,00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E44D5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E44D5" w:rsidP="00F349AA" w:rsidR="00AE4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E44D5" w:rsidP="00F349AA" w:rsidR="00AE4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E44D5" w:rsidP="00F349AA" w:rsidR="00AE44D5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E44D5" w:rsidP="002152A3" w:rsidR="00AE44D5" w:rsidRPr="00AE44D5">
      <w:pPr>
        <w:jc w:val="right"/>
        <w:rPr>
          <w:rFonts w:hAnsi="Times New Roman" w:ascii="Times New Roman"/>
          <w:color w:val="auto"/>
          <w:sz w:val="24"/>
        </w:rPr>
      </w:pPr>
      <w:r w:rsidRPr="00AE44D5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AE44D5" w:rsidP="002152A3" w:rsidR="00AE44D5" w:rsidRPr="0087660A">
      <w:pPr>
        <w:jc w:val="right"/>
        <w:rPr>
          <w:sz w:val="24"/>
        </w:rPr>
      </w:pPr>
      <w:r w:rsidRPr="00AE44D5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E44D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0D40BA">
      <w:rPr>
        <w:rFonts w:hAnsi="Times New Roman" w:ascii="Times New Roman"/>
        <w:color w:val="000000"/>
        <w:sz w:val="24"/>
        <w:szCs w:val="24"/>
      </w:rPr>
      <w:t>314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AE44D5">
      <w:rPr>
        <w:rFonts w:hAnsi="Times New Roman" w:ascii="Times New Roman"/>
        <w:color w:val="000000"/>
        <w:sz w:val="24"/>
        <w:szCs w:val="24"/>
      </w:rPr>
      <w:t>1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BA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A2E40"/>
    <w:rsid w:val="002A4896"/>
    <w:rsid w:val="002B2B94"/>
    <w:rsid w:val="002B5D12"/>
    <w:rsid w:val="002D0E00"/>
    <w:rsid w:val="002D105B"/>
    <w:rsid w:val="002D51B1"/>
    <w:rsid w:val="002D6E80"/>
    <w:rsid w:val="002F3067"/>
    <w:rsid w:val="002F3C78"/>
    <w:rsid w:val="00301B23"/>
    <w:rsid w:val="0030536A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C5E67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24F3F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7D6FAB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AE44D5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6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FA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FA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FA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FA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6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F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FA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F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F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St-4314/2016-11</izvorni_sadrzaj>
    <derivirana_varijabla naziv="DomainObject.Oznaka_1">St-4314/2016-11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4314</izvorni_sadrzaj>
    <derivirana_varijabla naziv="DomainObject.Predmet.Broj_1">4314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St-4314/2016</izvorni_sadrzaj>
    <derivirana_varijabla naziv="DomainObject.Predmet.OznakaBroj_1">St-4314/2016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ZAPOSLENI I SRETNI j.d.o.o. za trgovinu i usluge zastupanog po punomoćniku Andreja Zrnić</izvorni_sadrzaj>
    <derivirana_varijabla naziv="DomainObject.Predmet.ProtustrankaFormated_1">  ZAPOSLENI I SRETNI j.d.o.o. za trgovinu i usluge zastupanog po punomoćniku Andreja Zrnić</derivirana_varijabla>
  </DomainObject.Predmet.ProtustrankaFormated>
  <DomainObject.Predmet.ProtustrankaFormatedOIB>
    <izvorni_sadrzaj>  ZAPOSLENI I SRETNI j.d.o.o. za trgovinu i usluge, OIB 24828480009 zastupanog po punomoćniku Andreja Zrnić</izvorni_sadrzaj>
    <derivirana_varijabla naziv="DomainObject.Predmet.ProtustrankaFormatedOIB_1">  ZAPOSLENI I SRETNI j.d.o.o. za trgovinu i usluge, OIB 24828480009 zastupanog po punomoćniku Andreja Zrnić</derivirana_varijabla>
  </DomainObject.Predmet.ProtustrankaFormatedOIB>
  <DomainObject.Predmet.ProtustrankaFormatedWithAdress>
    <izvorni_sadrzaj> ZAPOSLENI I SRETNI j.d.o.o. za trgovinu i usluge, Kutjevačka 3, 10000 Zagreb zastupanog po punomoćniku Andreja Zrnić</izvorni_sadrzaj>
    <derivirana_varijabla naziv="DomainObject.Predmet.ProtustrankaFormatedWithAdress_1"> ZAPOSLENI I SRETNI j.d.o.o. za trgovinu i usluge, Kutjevačka 3, 10000 Zagreb zastupanog po punomoćniku Andreja Zrnić</derivirana_varijabla>
  </DomainObject.Predmet.ProtustrankaFormatedWithAdress>
  <DomainObject.Predmet.ProtustrankaFormatedWithAdressOIB>
    <izvorni_sadrzaj> ZAPOSLENI I SRETNI j.d.o.o. za trgovinu i usluge, OIB 24828480009, Kutjevačka 3, 10000 Zagreb zastupanog po punomoćniku Andreja Zrnić</izvorni_sadrzaj>
    <derivirana_varijabla naziv="DomainObject.Predmet.ProtustrankaFormatedWithAdressOIB_1"> ZAPOSLENI I SRETNI j.d.o.o. za trgovinu i usluge, OIB 24828480009, Kutjevačka 3, 10000 Zagreb zastupanog po punomoćniku Andreja Zrnić</derivirana_varijabla>
  </DomainObject.Predmet.ProtustrankaFormatedWithAdressOIB>
  <DomainObject.Predmet.ProtustrankaWithAdress>
    <izvorni_sadrzaj>ZAPOSLENI I SRETNI j.d.o.o. za trgovinu i usluge Kutjevačka 3, 10000 Zagreb</izvorni_sadrzaj>
    <derivirana_varijabla naziv="DomainObject.Predmet.ProtustrankaWithAdress_1">ZAPOSLENI I SRETNI j.d.o.o. za trgovinu i usluge Kutjevačka 3, 10000 Zagreb</derivirana_varijabla>
  </DomainObject.Predmet.ProtustrankaWithAdress>
  <DomainObject.Predmet.ProtustrankaWithAdressOIB>
    <izvorni_sadrzaj>ZAPOSLENI I SRETNI j.d.o.o. za trgovinu i usluge, OIB 24828480009, Kutjevačka 3, 10000 Zagreb</izvorni_sadrzaj>
    <derivirana_varijabla naziv="DomainObject.Predmet.ProtustrankaWithAdressOIB_1">ZAPOSLENI I SRETNI j.d.o.o. za trgovinu i usluge, OIB 24828480009, Kutjevačka 3, 10000 Zagreb</derivirana_varijabla>
  </DomainObject.Predmet.ProtustrankaWithAdressOIB>
  <DomainObject.Predmet.ProtustrankaNazivFormated>
    <izvorni_sadrzaj>ZAPOSLENI I SRETNI j.d.o.o. za trgovinu i usluge</izvorni_sadrzaj>
    <derivirana_varijabla naziv="DomainObject.Predmet.ProtustrankaNazivFormated_1">ZAPOSLENI I SRETNI j.d.o.o. za trgovinu i usluge</derivirana_varijabla>
  </DomainObject.Predmet.ProtustrankaNazivFormated>
  <DomainObject.Predmet.ProtustrankaNazivFormatedOIB>
    <izvorni_sadrzaj>ZAPOSLENI I SRETNI j.d.o.o. za trgovinu i usluge, OIB 24828480009</izvorni_sadrzaj>
    <derivirana_varijabla naziv="DomainObject.Predmet.ProtustrankaNazivFormatedOIB_1">ZAPOSLENI I SRETNI j.d.o.o. za trgovinu i usluge, OIB 24828480009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Zrnić; vjerovnici</izvorni_sadrzaj>
    <derivirana_varijabla naziv="DomainObject.Predmet.StrankaFormated_1">  FINA Regionalni centar Zagreb; Andreja Zrnić; vjerovnici</derivirana_varijabla>
  </DomainObject.Predmet.StrankaFormated>
  <DomainObject.Predmet.StrankaFormatedOIB>
    <izvorni_sadrzaj>  FINA Regionalni centar Zagreb, OIB 85821130368; Andreja Zrnić, OIB 16922252192; vjerovnici</izvorni_sadrzaj>
    <derivirana_varijabla naziv="DomainObject.Predmet.StrankaFormatedOIB_1">  FINA Regionalni centar Zagreb, OIB 85821130368; Andreja Zrnić, OIB 16922252192; vjerovnici</derivirana_varijabla>
  </DomainObject.Predmet.StrankaFormatedOIB>
  <DomainObject.Predmet.StrankaFormatedWithAdress>
    <izvorni_sadrzaj> FINA Regionalni centar Zagreb, Trg svibanjskih žrtava 1995. br. 1, 10000 Zagreb; Andreja Zrnić, Zgornje Konjišče 002, Apače; vjerovnici</izvorni_sadrzaj>
    <derivirana_varijabla naziv="DomainObject.Predmet.StrankaFormatedWithAdress_1"> FINA Regionalni centar Zagreb, Trg svibanjskih žrtava 1995. br. 1, 10000 Zagreb; Andreja Zrnić, Zgornje Konjišče 002, Apače; vjerovnici</derivirana_varijabla>
  </DomainObject.Predmet.StrankaFormatedWithAdress>
  <DomainObject.Predmet.StrankaFormatedWithAdressOIB>
    <izvorni_sadrzaj> FINA Regionalni centar Zagreb, OIB 85821130368, Trg svibanjskih žrtava 1995. br. 1, 10000 Zagreb; Andreja Zrnić, OIB 16922252192, Zgornje Konjišče 002, Apače; vjerovnici</izvorni_sadrzaj>
    <derivirana_varijabla naziv="DomainObject.Predmet.StrankaFormatedWithAdressOIB_1"> FINA Regionalni centar Zagreb, OIB 85821130368, Trg svibanjskih žrtava 1995. br. 1, 10000 Zagreb; Andreja Zrnić, OIB 16922252192, Zgornje Konjišče 002, Apače; vjerovnici</derivirana_varijabla>
  </DomainObject.Predmet.StrankaFormatedWithAdressOIB>
  <DomainObject.Predmet.StrankaWithAdress>
    <izvorni_sadrzaj>FINA Regionalni centar Zagreb Trg svibanjskih žrtava 1995. br. 1,10000 Zagreb,Andreja Zrnić Zgornje Konjišče 002,Apače,vjerovnici </izvorni_sadrzaj>
    <derivirana_varijabla naziv="DomainObject.Predmet.StrankaWithAdress_1">FINA Regionalni centar Zagreb Trg svibanjskih žrtava 1995. br. 1,10000 Zagreb,Andreja Zrnić Zgornje Konjišče 002,Apače,vjerovnici </derivirana_varijabla>
  </DomainObject.Predmet.StrankaWithAdress>
  <DomainObject.Predmet.StrankaWithAdressOIB>
    <izvorni_sadrzaj>FINA Regionalni centar Zagreb, OIB 85821130368, Trg svibanjskih žrtava 1995. br. 1,10000 Zagreb,Andreja Zrnić, OIB 16922252192, Zgornje Konjišče 002,Apače,vjerovnici</izvorni_sadrzaj>
    <derivirana_varijabla naziv="DomainObject.Predmet.StrankaWithAdressOIB_1">FINA Regionalni centar Zagreb, OIB 85821130368, Trg svibanjskih žrtava 1995. br. 1,10000 Zagreb,Andreja Zrnić, OIB 16922252192, Zgornje Konjišče 002,Apače,vjerovnici</derivirana_varijabla>
  </DomainObject.Predmet.StrankaWithAdressOIB>
  <DomainObject.Predmet.StrankaNazivFormated>
    <izvorni_sadrzaj>FINA Regionalni centar Zagreb,Andreja Zrnić,vjerovnici</izvorni_sadrzaj>
    <derivirana_varijabla naziv="DomainObject.Predmet.StrankaNazivFormated_1">FINA Regionalni centar Zagreb,Andreja Zrnić,vjerovnici</derivirana_varijabla>
  </DomainObject.Predmet.StrankaNazivFormated>
  <DomainObject.Predmet.StrankaNazivFormatedOIB>
    <izvorni_sadrzaj>FINA Regionalni centar Zagreb, OIB 85821130368,Andreja Zrnić, OIB 16922252192,vjerovnici</izvorni_sadrzaj>
    <derivirana_varijabla naziv="DomainObject.Predmet.StrankaNazivFormatedOIB_1">FINA Regionalni centar Zagreb, OIB 85821130368,Andreja Zrnić, OIB 16922252192,vjerovnici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Andreja Zrnić</item>
      <item>vjerovnici</item>
    </izvorni_sadrzaj>
    <derivirana_varijabla naziv="DomainObject.Predmet.StrankaListFormated_1">
      <item>FINA Regionalni centar Zagreb</item>
      <item>Andreja Zrnić</item>
      <item>vjerovnici</item>
    </derivirana_varijabla>
  </DomainObject.Predmet.StrankaListFormated>
  <DomainObject.Predmet.StrankaListFormatedOIB>
    <izvorni_sadrzaj>
      <item>FINA Regionalni centar Zagreb, OIB 85821130368</item>
      <item>Andreja Zrnić, OIB 16922252192</item>
      <item>vjerovnici</item>
    </izvorni_sadrzaj>
    <derivirana_varijabla naziv="DomainObject.Predmet.StrankaListFormatedOIB_1">
      <item>FINA Regionalni centar Zagreb, OIB 85821130368</item>
      <item>Andreja Zrnić, OIB 16922252192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Andreja Zrnić, Zgornje Konjišče 002, Apače</item>
      <item>vjerovnici</item>
    </izvorni_sadrzaj>
    <derivirana_varijabla naziv="DomainObject.Predmet.StrankaListFormatedWithAdress_1">
      <item>FINA Regionalni centar Zagreb, Trg svibanjskih žrtava 1995. br. 1, 10000 Zagreb</item>
      <item>Andreja Zrnić, Zgornje Konjišče 002, Apače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Andreja Zrnić, OIB 16922252192, Zgornje Konjišče 002, Apače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Andreja Zrnić, OIB 16922252192, Zgornje Konjišče 002, Apače</item>
      <item>vjerovnici</item>
    </derivirana_varijabla>
  </DomainObject.Predmet.StrankaListFormatedWithAdressOIB>
  <DomainObject.Predmet.StrankaListNazivFormated>
    <izvorni_sadrzaj>
      <item>FINA Regionalni centar Zagreb</item>
      <item>Andreja Zrnić</item>
      <item>vjerovnici</item>
    </izvorni_sadrzaj>
    <derivirana_varijabla naziv="DomainObject.Predmet.StrankaListNazivFormated_1">
      <item>FINA Regionalni centar Zagreb</item>
      <item>Andreja Zrnić</item>
      <item>vjerovnici</item>
    </derivirana_varijabla>
  </DomainObject.Predmet.StrankaListNazivFormated>
  <DomainObject.Predmet.StrankaListNazivFormatedOIB>
    <izvorni_sadrzaj>
      <item>FINA Regionalni centar Zagreb, OIB 85821130368</item>
      <item>Andreja Zrnić, OIB 16922252192</item>
      <item>vjerovnici</item>
    </izvorni_sadrzaj>
    <derivirana_varijabla naziv="DomainObject.Predmet.StrankaListNazivFormatedOIB_1">
      <item>FINA Regionalni centar Zagreb, OIB 85821130368</item>
      <item>Andreja Zrnić, OIB 16922252192</item>
      <item>vjerovnici</item>
    </derivirana_varijabla>
  </DomainObject.Predmet.StrankaListNazivFormatedOIB>
  <DomainObject.Predmet.ProtuStrankaListFormated>
    <izvorni_sadrzaj>
      <item>ZAPOSLENI I SRETNI j.d.o.o. za trgovinu i usluge zastupanog po punomoćniku Andreja Zrnić</item>
    </izvorni_sadrzaj>
    <derivirana_varijabla naziv="DomainObject.Predmet.ProtuStrankaListFormated_1">
      <item>ZAPOSLENI I SRETNI j.d.o.o. za trgovinu i usluge zastupanog po punomoćniku Andreja Zrnić</item>
    </derivirana_varijabla>
  </DomainObject.Predmet.ProtuStrankaListFormated>
  <DomainObject.Predmet.ProtuStrankaListFormatedOIB>
    <izvorni_sadrzaj>
      <item>ZAPOSLENI I SRETNI j.d.o.o. za trgovinu i usluge, OIB 24828480009 zastupanog po punomoćniku Andreja Zrnić</item>
    </izvorni_sadrzaj>
    <derivirana_varijabla naziv="DomainObject.Predmet.ProtuStrankaListFormatedOIB_1">
      <item>ZAPOSLENI I SRETNI j.d.o.o. za trgovinu i usluge, OIB 24828480009 zastupanog po punomoćniku Andreja Zrnić</item>
    </derivirana_varijabla>
  </DomainObject.Predmet.ProtuStrankaListFormatedOIB>
  <DomainObject.Predmet.ProtuStrankaListFormatedWithAdress>
    <izvorni_sadrzaj>
      <item>ZAPOSLENI I SRETNI j.d.o.o. za trgovinu i usluge, Kutjevačka 3, 10000 Zagreb zastupanog po punomoćniku Andreja Zrnić</item>
    </izvorni_sadrzaj>
    <derivirana_varijabla naziv="DomainObject.Predmet.ProtuStrankaListFormatedWithAdress_1">
      <item>ZAPOSLENI I SRETNI j.d.o.o. za trgovinu i usluge, Kutjevačka 3, 10000 Zagreb zastupanog po punomoćniku Andreja Zrnić</item>
    </derivirana_varijabla>
  </DomainObject.Predmet.ProtuStrankaListFormatedWithAdress>
  <DomainObject.Predmet.ProtuStrankaListFormatedWithAdressOIB>
    <izvorni_sadrzaj>
      <item>ZAPOSLENI I SRETNI j.d.o.o. za trgovinu i usluge, OIB 24828480009, Kutjevačka 3, 10000 Zagreb zastupanog po punomoćniku Andreja Zrnić</item>
    </izvorni_sadrzaj>
    <derivirana_varijabla naziv="DomainObject.Predmet.ProtuStrankaListFormatedWithAdressOIB_1">
      <item>ZAPOSLENI I SRETNI j.d.o.o. za trgovinu i usluge, OIB 24828480009, Kutjevačka 3, 10000 Zagreb zastupanog po punomoćniku Andreja Zrnić</item>
    </derivirana_varijabla>
  </DomainObject.Predmet.ProtuStrankaListFormatedWithAdressOIB>
  <DomainObject.Predmet.ProtuStrankaListNazivFormated>
    <izvorni_sadrzaj>
      <item>ZAPOSLENI I SRETNI j.d.o.o. za trgovinu i usluge</item>
    </izvorni_sadrzaj>
    <derivirana_varijabla naziv="DomainObject.Predmet.ProtuStrankaListNazivFormated_1">
      <item>ZAPOSLENI I SRETNI j.d.o.o. za trgovinu i usluge</item>
    </derivirana_varijabla>
  </DomainObject.Predmet.ProtuStrankaListNazivFormated>
  <DomainObject.Predmet.ProtuStrankaListNazivFormatedOIB>
    <izvorni_sadrzaj>
      <item>ZAPOSLENI I SRETNI j.d.o.o. za trgovinu i usluge, OIB 24828480009</item>
    </izvorni_sadrzaj>
    <derivirana_varijabla naziv="DomainObject.Predmet.ProtuStrankaListNazivFormatedOIB_1">
      <item>ZAPOSLENI I SRETNI j.d.o.o. za trgovinu i usluge, OIB 24828480009</item>
    </derivirana_varijabla>
  </DomainObject.Predmet.ProtuStrankaListNazivFormatedOIB>
  <DomainObject.Predmet.OstaliListFormated>
    <izvorni_sadrzaj>
      <item>Andreja Zrnić punomoćnik sudionika u postupku ZAPOSLENI I SRETNI j.d.o.o. za trgovinu i usluge</item>
    </izvorni_sadrzaj>
    <derivirana_varijabla naziv="DomainObject.Predmet.OstaliListFormated_1">
      <item>Andreja Zrnić punomoćnik sudionika u postupku ZAPOSLENI I SRETNI j.d.o.o. za trgovinu i usluge</item>
    </derivirana_varijabla>
  </DomainObject.Predmet.OstaliListFormated>
  <DomainObject.Predmet.OstaliListFormatedOIB>
    <izvorni_sadrzaj>
      <item>Andreja Zrnić, OIB 16922252192 punomoćnik sudionika u postupku ZAPOSLENI I SRETNI j.d.o.o. za trgovinu i usluge</item>
    </izvorni_sadrzaj>
    <derivirana_varijabla naziv="DomainObject.Predmet.OstaliListFormatedOIB_1">
      <item>Andreja Zrnić, OIB 16922252192 punomoćnik sudionika u postupku ZAPOSLENI I SRETNI j.d.o.o. za trgovinu i usluge</item>
    </derivirana_varijabla>
  </DomainObject.Predmet.OstaliListFormatedOIB>
  <DomainObject.Predmet.OstaliListFormatedWithAdress>
    <izvorni_sadrzaj>
      <item>Andreja Zrnić, Zgornje Konjišče 002, Apače punomoćnik sudionika u postupku ZAPOSLENI I SRETNI j.d.o.o. za trgovinu i usluge</item>
    </izvorni_sadrzaj>
    <derivirana_varijabla naziv="DomainObject.Predmet.OstaliListFormatedWithAdress_1">
      <item>Andreja Zrnić, Zgornje Konjišče 002, Apače punomoćnik sudionika u postupku ZAPOSLENI I SRETNI j.d.o.o. za trgovinu i usluge</item>
    </derivirana_varijabla>
  </DomainObject.Predmet.OstaliListFormatedWithAdress>
  <DomainObject.Predmet.OstaliListFormatedWithAdressOIB>
    <izvorni_sadrzaj>
      <item>Andreja Zrnić, OIB 16922252192, Zgornje Konjišče 002, Apače punomoćnik sudionika u postupku ZAPOSLENI I SRETNI j.d.o.o. za trgovinu i usluge</item>
    </izvorni_sadrzaj>
    <derivirana_varijabla naziv="DomainObject.Predmet.OstaliListFormatedWithAdressOIB_1">
      <item>Andreja Zrnić, OIB 16922252192, Zgornje Konjišče 002, Apače punomoćnik sudionika u postupku ZAPOSLENI I SRETNI j.d.o.o. za trgovinu i usluge</item>
    </derivirana_varijabla>
  </DomainObject.Predmet.OstaliListFormatedWithAdressOIB>
  <DomainObject.Predmet.OstaliListNazivFormated>
    <izvorni_sadrzaj>
      <item>Andreja Zrnić</item>
    </izvorni_sadrzaj>
    <derivirana_varijabla naziv="DomainObject.Predmet.OstaliListNazivFormated_1">
      <item>Andreja Zrnić</item>
    </derivirana_varijabla>
  </DomainObject.Predmet.OstaliListNazivFormated>
  <DomainObject.Predmet.OstaliListNazivFormatedOIB>
    <izvorni_sadrzaj>
      <item>Andreja Zrnić, OIB 16922252192</item>
    </izvorni_sadrzaj>
    <derivirana_varijabla naziv="DomainObject.Predmet.OstaliListNazivFormatedOIB_1">
      <item>Andreja Zrnić, OIB 16922252192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St-4314/2016-11</izvorni_sadrzaj>
    <derivirana_varijabla naziv="DomainObject.PoslovniBrojDokumenta_1">St-4314/2016-11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ZAPOSLENI I SRETNI j.d.o.o. za trgovinu i usluge</izvorni_sadrzaj>
    <derivirana_varijabla naziv="DomainObject.Predmet.ProtustrankaIDrugi_1">ZAPOSLENI I SRETNI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ZAPOSLENI I SRETNI j.d.o.o. za trgovinu i usluge, OIB 24828480009, Kutjevačka 3, 10000 Zagreb</izvorni_sadrzaj>
    <derivirana_varijabla naziv="DomainObject.Predmet.ProtustrankaIDrugiAdressOIB_1">ZAPOSLENI I SRETNI j.d.o.o. za trgovinu i usluge, OIB 24828480009,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ZAPOSLENI I SRETNI j.d.o.o. za trgovinu i usluge</item>
      <item>Andreja Zrnić</item>
      <item>Andreja Zrnić</item>
      <item>vjerovnici</item>
    </izvorni_sadrzaj>
    <derivirana_varijabla naziv="DomainObject.Predmet.SudioniciListNaziv_1">
      <item>FINA Regionalni centar Zagreb</item>
      <item>ZAPOSLENI I SRETNI j.d.o.o. za trgovinu i usluge</item>
      <item>Andreja Zrnić</item>
      <item>Andreja Zrnić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ZAPOSLENI I SRETNI j.d.o.o. za trgovinu i usluge, OIB 24828480009, Kutjevačka 3,10000 Zagreb</item>
      <item>Andreja Zrnić, OIB 16922252192, Zgornje Konjišče 002,Apače</item>
      <item>Andreja Zrnić, OIB 16922252192, Zgornje Konjišče 002,Apače</item>
      <item>vjerovnici</item>
    </izvorni_sadrzaj>
    <derivirana_varijabla naziv="DomainObject.Predmet.SudioniciListAdressOIB_1">
      <item>FINA Regionalni centar Zagreb, OIB 85821130368, Trg svibanjskih žrtava 1995. br. 1,10000 Zagreb</item>
      <item>ZAPOSLENI I SRETNI j.d.o.o. za trgovinu i usluge, OIB 24828480009, Kutjevačka 3,10000 Zagreb</item>
      <item>Andreja Zrnić, OIB 16922252192, Zgornje Konjišče 002,Apače</item>
      <item>Andreja Zrnić, OIB 16922252192, Zgornje Konjišče 002,Apače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24828480009</item>
      <item>, OIB 16922252192</item>
      <item>, OIB 16922252192</item>
      <item>, OIB null</item>
    </izvorni_sadrzaj>
    <derivirana_varijabla naziv="DomainObject.Predmet.SudioniciListNazivOIB_1">
      <item>, OIB 85821130368</item>
      <item>, OIB 24828480009</item>
      <item>, OIB 16922252192</item>
      <item>, OIB 16922252192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6A344-45DB-41C3-A6A7-CB128DEDE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3654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2017-06-09T08:20:00Z</dcterms:created>
  <dc:creator>MINISTARSTVO PRAVOSUĐA</dc:creator>
  <cp:lastModifiedBy>Višnja Svečak</cp:lastModifiedBy>
  <cp:lastPrinted>2017-06-09T08:22:00Z</cp:lastPrinted>
  <dcterms:modified xmlns:xsi="http://www.w3.org/2001/XMLSchema-instance" xsi:type="dcterms:W3CDTF">2017-06-09T08:23:00Z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St-4314/2016-11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