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33b0" w14:paraId="4d033b0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AE133F">
        <w:rPr>
          <w:lang w:val="hr-HR"/>
        </w:rPr>
        <w:t>361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AE133F"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AE133F">
        <w:t xml:space="preserve"> UNION </w:t>
      </w:r>
      <w:r w:rsidR="00247894">
        <w:t>d.o.o.</w:t>
      </w:r>
      <w:r w:rsidR="00AE133F">
        <w:t xml:space="preserve"> u likvidaciji, OIB: 30437248684 sa sjedištem u Ivana Meštrovića 23</w:t>
      </w:r>
      <w:r w:rsidR="00247894">
        <w:t xml:space="preserve">, </w:t>
      </w:r>
      <w:r w:rsidR="00AE133F">
        <w:t>48000 Koprivnica</w:t>
      </w:r>
      <w:r w:rsidR="00247894">
        <w:t>,</w:t>
      </w:r>
      <w:r w:rsidR="001F5919">
        <w:t xml:space="preserve"> dana 2.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AE133F" w:rsidRPr="00AE133F">
        <w:t xml:space="preserve"> </w:t>
      </w:r>
      <w:r w:rsidR="00AE133F">
        <w:t>UNION d.o.o. u likvidaciji, OIB: 30437248684 sa sjedištem u Ivana Meštrovića 23, 48000 Koprivnica</w:t>
      </w:r>
      <w:r>
        <w:t>,</w:t>
      </w:r>
      <w:r w:rsidR="002E00D7">
        <w:t xml:space="preserve"> </w:t>
      </w:r>
      <w:r w:rsidR="00B82432">
        <w:t>iznosi</w:t>
      </w:r>
      <w:r w:rsidR="008B2E35">
        <w:t xml:space="preserve"> 218.319,60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8B2E35" w:rsidP="008C6ED6" w:rsidR="0020506B">
      <w:pPr>
        <w:jc w:val="both"/>
      </w:pPr>
      <w:r>
        <w:tab/>
        <w:t>II/ Poziva se likvidator</w:t>
      </w:r>
      <w:r w:rsidR="002E00D7">
        <w:t xml:space="preserve"> dužnika</w:t>
      </w:r>
      <w:r>
        <w:t xml:space="preserve"> Višnja Femec</w:t>
      </w:r>
      <w:r w:rsidR="00247894">
        <w:t>,</w:t>
      </w:r>
      <w:r w:rsidR="008B1AD9">
        <w:t xml:space="preserve"> OIB:</w:t>
      </w:r>
      <w:r>
        <w:t xml:space="preserve"> 06661694464</w:t>
      </w:r>
      <w:r w:rsidR="00C76D69">
        <w:t>,</w:t>
      </w:r>
      <w:r>
        <w:t xml:space="preserve"> Koprivnica, Ivana Meštrovića 23</w:t>
      </w:r>
      <w:r w:rsidR="00B82432">
        <w:t xml:space="preserve">,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8B2E35" w:rsidP="008C6ED6" w:rsidR="0020506B">
      <w:pPr>
        <w:jc w:val="both"/>
      </w:pPr>
      <w:r>
        <w:tab/>
        <w:t>III/ Upozorava se likvidator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B2E35">
        <w:rPr>
          <w:lang w:val="hr-HR"/>
        </w:rPr>
        <w:t>Dana 29</w:t>
      </w:r>
      <w:r w:rsidR="00B82432">
        <w:rPr>
          <w:lang w:val="hr-HR"/>
        </w:rPr>
        <w:t>. listopada</w:t>
      </w:r>
      <w:r w:rsidR="00026E12">
        <w:rPr>
          <w:lang w:val="hr-HR"/>
        </w:rPr>
        <w:t xml:space="preserve"> 2015.</w:t>
      </w:r>
      <w:r w:rsidR="008B2E35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 w:rsidR="00AE133F" w:rsidRPr="00AE133F">
        <w:t xml:space="preserve"> </w:t>
      </w:r>
      <w:r w:rsidR="00AE133F">
        <w:t>UNION d.o.o. u likvidaciji, OIB: 30437248684 sa sjedištem u Ivana Meštrovića 23, 48000 Koprivnica</w:t>
      </w:r>
      <w:r>
        <w:t>, navodeći da du</w:t>
      </w:r>
      <w:r w:rsidR="008B2E35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8B2E35">
        <w:t xml:space="preserve">218.319,60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76D69">
        <w:rPr>
          <w:lang w:val="hr-HR"/>
        </w:rPr>
        <w:t>2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8B2E35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8243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E59" w:rsidP="007F64E0" w:rsidR="00BA0E59">
      <w:r>
        <w:separator/>
      </w:r>
    </w:p>
  </w:endnote>
  <w:endnote w:id="0" w:type="continuationSeparator">
    <w:p w:rsidRDefault="00BA0E59" w:rsidP="007F64E0" w:rsidR="00BA0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E59" w:rsidP="007F64E0" w:rsidR="00BA0E59">
      <w:r>
        <w:separator/>
      </w:r>
    </w:p>
  </w:footnote>
  <w:footnote w:id="0" w:type="continuationSeparator">
    <w:p w:rsidRDefault="00BA0E59" w:rsidP="007F64E0" w:rsidR="00BA0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AE133F">
      <w:rPr>
        <w:lang w:val="hr-HR"/>
      </w:rPr>
      <w:t>361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AE133F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2004" w:rsidRPr="00582004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20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E35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133F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0E59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2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2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UNION trgovina, usluge i promet d.o.o. "u likvidaciji"</izvorni_sadrzaj>
    <derivirana_varijabla naziv="DomainObject.Predmet.ProtustrankaFormated_1">  UNION trgovina, usluge i promet d.o.o. "u likvidaciji"</derivirana_varijabla>
  </DomainObject.Predmet.ProtustrankaFormated>
  <DomainObject.Predmet.ProtustrankaFormatedOIB>
    <izvorni_sadrzaj>  UNION trgovina, usluge i promet d.o.o. "u likvidaciji", OIB 30437248684</izvorni_sadrzaj>
    <derivirana_varijabla naziv="DomainObject.Predmet.ProtustrankaFormatedOIB_1">  UNION trgovina, usluge i promet d.o.o. "u likvidaciji", OIB 30437248684</derivirana_varijabla>
  </DomainObject.Predmet.ProtustrankaFormatedOIB>
  <DomainObject.Predmet.ProtustrankaFormatedWithAdress>
    <izvorni_sadrzaj> UNION trgovina, usluge i promet d.o.o. "u likvidaciji", Ivana Meštrovića 23, 48000 Koprivnica</izvorni_sadrzaj>
    <derivirana_varijabla naziv="DomainObject.Predmet.ProtustrankaFormatedWithAdress_1"> UNION trgovina, usluge i promet d.o.o. "u likvidaciji", Ivana Meštrovića 23, 48000 Koprivnica</derivirana_varijabla>
  </DomainObject.Predmet.ProtustrankaFormatedWithAdress>
  <DomainObject.Predmet.ProtustrankaFormatedWithAdressOIB>
    <izvorni_sadrzaj> UNION trgovina, usluge i promet d.o.o. "u likvidaciji", OIB 30437248684, Ivana Meštrovića 23, 48000 Koprivnica</izvorni_sadrzaj>
    <derivirana_varijabla naziv="DomainObject.Predmet.ProtustrankaFormatedWithAdressOIB_1"> UNION trgovina, usluge i promet d.o.o. "u likvidaciji", OIB 30437248684, Ivana Meštrovića 23, 48000 Koprivnica</derivirana_varijabla>
  </DomainObject.Predmet.ProtustrankaFormatedWithAdressOIB>
  <DomainObject.Predmet.ProtustrankaWithAdress>
    <izvorni_sadrzaj>UNION trgovina, usluge i promet d.o.o. "u likvidaciji" Ivana Meštrovića 23, 48000 Koprivnica</izvorni_sadrzaj>
    <derivirana_varijabla naziv="DomainObject.Predmet.ProtustrankaWithAdress_1">UNION trgovina, usluge i promet d.o.o. "u likvidaciji" Ivana Meštrovića 23, 48000 Koprivnica</derivirana_varijabla>
  </DomainObject.Predmet.ProtustrankaWithAdress>
  <DomainObject.Predmet.ProtustrankaWithAdressOIB>
    <izvorni_sadrzaj>UNION trgovina, usluge i promet d.o.o. "u likvidaciji", OIB 30437248684, Ivana Meštrovića 23, 48000 Koprivnica</izvorni_sadrzaj>
    <derivirana_varijabla naziv="DomainObject.Predmet.ProtustrankaWithAdressOIB_1">UNION trgovina, usluge i promet d.o.o. "u likvidaciji", OIB 30437248684, Ivana Meštrovića 23, 48000 Koprivnica</derivirana_varijabla>
  </DomainObject.Predmet.ProtustrankaWithAdressOIB>
  <DomainObject.Predmet.ProtustrankaNazivFormated>
    <izvorni_sadrzaj>UNION trgovina, usluge i promet d.o.o. "u likvidaciji"</izvorni_sadrzaj>
    <derivirana_varijabla naziv="DomainObject.Predmet.ProtustrankaNazivFormated_1">UNION trgovina, usluge i promet d.o.o. "u likvidaciji"</derivirana_varijabla>
  </DomainObject.Predmet.ProtustrankaNazivFormated>
  <DomainObject.Predmet.ProtustrankaNazivFormatedOIB>
    <izvorni_sadrzaj>UNION trgovina, usluge i promet d.o.o. "u likvidaciji", OIB 30437248684</izvorni_sadrzaj>
    <derivirana_varijabla naziv="DomainObject.Predmet.ProtustrankaNazivFormatedOIB_1">UNION trgovina, usluge i promet d.o.o. "u likvidaciji", OIB 30437248684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218319.60</izvorni_sadrzaj>
    <derivirana_varijabla naziv="DomainObject.Predmet.TrenutnaVrijednost_1">218319.60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UNION trgovina, usluge i promet d.o.o. "u likvidaciji"</item>
    </izvorni_sadrzaj>
    <derivirana_varijabla naziv="DomainObject.Predmet.ProtuStrankaListFormated_1">
      <item>UNION trgovina, usluge i promet d.o.o. "u likvidaciji"</item>
    </derivirana_varijabla>
  </DomainObject.Predmet.ProtuStrankaListFormated>
  <DomainObject.Predmet.ProtuStrankaListFormatedOIB>
    <izvorni_sadrzaj>
      <item>UNION trgovina, usluge i promet d.o.o. "u likvidaciji", OIB 30437248684</item>
    </izvorni_sadrzaj>
    <derivirana_varijabla naziv="DomainObject.Predmet.ProtuStrankaListFormatedOIB_1">
      <item>UNION trgovina, usluge i promet d.o.o. "u likvidaciji", OIB 30437248684</item>
    </derivirana_varijabla>
  </DomainObject.Predmet.ProtuStrankaListFormatedOIB>
  <DomainObject.Predmet.ProtuStrankaListFormatedWithAdress>
    <izvorni_sadrzaj>
      <item>UNION trgovina, usluge i promet d.o.o. "u likvidaciji", Ivana Meštrovića 23, 48000 Koprivnica</item>
    </izvorni_sadrzaj>
    <derivirana_varijabla naziv="DomainObject.Predmet.ProtuStrankaListFormatedWithAdress_1">
      <item>UNION trgovina, usluge i promet d.o.o. "u likvidaciji", Ivana Meštrovića 23, 48000 Koprivnica</item>
    </derivirana_varijabla>
  </DomainObject.Predmet.ProtuStrankaListFormatedWithAdress>
  <DomainObject.Predmet.ProtuStrankaListFormatedWithAdressOIB>
    <izvorni_sadrzaj>
      <item>UNION trgovina, usluge i promet d.o.o. "u likvidaciji", OIB 30437248684, Ivana Meštrovića 23, 48000 Koprivnica</item>
    </izvorni_sadrzaj>
    <derivirana_varijabla naziv="DomainObject.Predmet.ProtuStrankaListFormatedWithAdressOIB_1">
      <item>UNION trgovina, usluge i promet d.o.o. "u likvidaciji", OIB 30437248684, Ivana Meštrovića 23, 48000 Koprivnica</item>
    </derivirana_varijabla>
  </DomainObject.Predmet.ProtuStrankaListFormatedWithAdressOIB>
  <DomainObject.Predmet.ProtuStrankaListNazivFormated>
    <izvorni_sadrzaj>
      <item>UNION trgovina, usluge i promet d.o.o. "u likvidaciji"</item>
    </izvorni_sadrzaj>
    <derivirana_varijabla naziv="DomainObject.Predmet.ProtuStrankaListNazivFormated_1">
      <item>UNION trgovina, usluge i promet d.o.o. "u likvidaciji"</item>
    </derivirana_varijabla>
  </DomainObject.Predmet.ProtuStrankaListNazivFormated>
  <DomainObject.Predmet.ProtuStrankaListNazivFormatedOIB>
    <izvorni_sadrzaj>
      <item>UNION trgovina, usluge i promet d.o.o. "u likvidaciji", OIB 30437248684</item>
    </izvorni_sadrzaj>
    <derivirana_varijabla naziv="DomainObject.Predmet.ProtuStrankaListNazivFormatedOIB_1">
      <item>UNION trgovina, usluge i promet d.o.o. "u likvidaciji", OIB 30437248684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UNION trgovina, usluge i promet d.o.o. "u likvidaciji"</izvorni_sadrzaj>
    <derivirana_varijabla naziv="DomainObject.Predmet.ProtustrankaIDrugi_1">UNION trgovina, usluge i promet d.o.o.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UNION trgovina, usluge i promet d.o.o. "u likvidaciji", OIB 30437248684, Ivana Meštrovića 23, 48000 Koprivnica</izvorni_sadrzaj>
    <derivirana_varijabla naziv="DomainObject.Predmet.ProtustrankaIDrugiAdressOIB_1">UNION trgovina, usluge i promet d.o.o. "u likvidaciji", OIB 30437248684, Ivana Meštrovića 23,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UNION trgovina, usluge i promet d.o.o. "u likvidaciji"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UNION trgovina, usluge i promet d.o.o. "u likvidaciji"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UNION trgovina, usluge i promet d.o.o. "u likvidaciji", OIB 30437248684, Ivana Meštrovića 23,48000 Koprivnica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UNION trgovina, usluge i promet d.o.o. "u likvidaciji", OIB 30437248684, Ivana Meštrovića 23,48000 Koprivnica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30437248684</item>
      <item>, OIB null</item>
      <item>, OIB null</item>
    </izvorni_sadrzaj>
    <derivirana_varijabla naziv="DomainObject.Predmet.SudioniciListNazivOIB_1">
      <item>, OIB null</item>
      <item>, OIB 30437248684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2576</properties:Characters>
  <properties:Lines>73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2015-12-02T12:40:00Z</dcterms:created>
  <dc:creator>user</dc:creator>
  <cp:lastModifiedBy>Maja Marčec</cp:lastModifiedBy>
  <cp:lastPrinted>2015-11-04T12:18:00Z</cp:lastPrinted>
  <dcterms:modified xmlns:xsi="http://www.w3.org/2001/XMLSchema-instance" xsi:type="dcterms:W3CDTF">2015-12-02T12:41:00Z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