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e2e9" w14:paraId="684e2e9" w:rsidRDefault="00D70020" w:rsidP="00D70020" w:rsidR="005B40D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436237">
        <w:rPr>
          <w:rFonts w:hAnsi="Times New Roman" w:ascii="Times New Roman"/>
          <w:szCs w:val="24"/>
          <w:lang w:val="hr-HR"/>
        </w:rPr>
        <w:t>1410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436237">
        <w:rPr>
          <w:rFonts w:hAnsi="Times New Roman" w:ascii="Times New Roman"/>
          <w:szCs w:val="24"/>
          <w:lang w:val="hr-HR"/>
        </w:rPr>
        <w:t xml:space="preserve"> </w:t>
      </w:r>
      <w:r w:rsidR="00436237" w:rsidRPr="00436237">
        <w:rPr>
          <w:rFonts w:hAnsi="Times New Roman" w:ascii="Times New Roman"/>
          <w:szCs w:val="24"/>
          <w:lang w:val="hr-HR"/>
        </w:rPr>
        <w:t>MOJA KAPA j.d.o.o. za ugostiteljstvo, trgovinu i usluge</w:t>
      </w:r>
      <w:r w:rsidR="00436237">
        <w:rPr>
          <w:rFonts w:hAnsi="Times New Roman" w:ascii="Times New Roman"/>
          <w:szCs w:val="24"/>
          <w:lang w:val="hr-HR"/>
        </w:rPr>
        <w:t xml:space="preserve">, Zagreb (Grad Zagreb), Zelinska 7, OIB: </w:t>
      </w:r>
      <w:r w:rsidR="00436237" w:rsidRPr="00436237">
        <w:rPr>
          <w:rFonts w:hAnsi="Times New Roman" w:ascii="Times New Roman"/>
          <w:szCs w:val="24"/>
          <w:lang w:val="hr-HR"/>
        </w:rPr>
        <w:t>27195590544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7C129A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</w:t>
      </w:r>
      <w:r w:rsidR="00436237">
        <w:rPr>
          <w:rFonts w:hAnsi="Times New Roman" w:ascii="Times New Roman"/>
          <w:szCs w:val="24"/>
          <w:lang w:val="hr-HR"/>
        </w:rPr>
        <w:t xml:space="preserve"> </w:t>
      </w:r>
      <w:r w:rsidR="00436237" w:rsidRPr="00436237">
        <w:rPr>
          <w:rFonts w:hAnsi="Times New Roman" w:ascii="Times New Roman"/>
          <w:szCs w:val="24"/>
          <w:lang w:val="hr-HR"/>
        </w:rPr>
        <w:t>MOJA KAPA j.d.o.o. za ugostiteljstvo, trgovinu i usluge</w:t>
      </w:r>
      <w:r w:rsidR="00436237">
        <w:rPr>
          <w:rFonts w:hAnsi="Times New Roman" w:ascii="Times New Roman"/>
          <w:szCs w:val="24"/>
          <w:lang w:val="hr-HR"/>
        </w:rPr>
        <w:t xml:space="preserve">, Zagreb (Grad Zagreb), Zelinska 7, OIB: </w:t>
      </w:r>
      <w:r w:rsidR="00436237" w:rsidRPr="00436237">
        <w:rPr>
          <w:rFonts w:hAnsi="Times New Roman" w:ascii="Times New Roman"/>
          <w:szCs w:val="24"/>
          <w:lang w:val="hr-HR"/>
        </w:rPr>
        <w:t>27195590544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C129A">
        <w:rPr>
          <w:rFonts w:hAnsi="Times New Roman" w:ascii="Times New Roman"/>
          <w:szCs w:val="24"/>
          <w:lang w:val="hr-HR"/>
        </w:rPr>
        <w:t xml:space="preserve">16. srpnja </w:t>
      </w:r>
      <w:r w:rsidR="005E343D">
        <w:rPr>
          <w:rFonts w:hAnsi="Times New Roman" w:ascii="Times New Roman"/>
          <w:szCs w:val="24"/>
          <w:lang w:val="hr-HR"/>
        </w:rPr>
        <w:t>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E60F92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E60F92" w:rsidP="00E60F92" w:rsidR="00E60F92" w:rsidRPr="00E60F92">
      <w:pPr>
        <w:ind w:left="4320"/>
        <w:jc w:val="right"/>
        <w:rPr>
          <w:rFonts w:hAnsi="Times New Roman" w:ascii="Times New Roman"/>
        </w:rPr>
      </w:pPr>
      <w:r w:rsidRPr="00E60F92">
        <w:rPr>
          <w:rFonts w:hAnsi="Times New Roman" w:ascii="Times New Roman"/>
        </w:rPr>
        <w:t>Za točnost otpravka-ovlašteni službenik:</w:t>
      </w:r>
    </w:p>
    <w:p w:rsidRDefault="00E60F92" w:rsidP="00E60F92" w:rsidR="00E60F92" w:rsidRPr="00E60F92">
      <w:pPr>
        <w:ind w:left="5040"/>
        <w:jc w:val="right"/>
        <w:rPr>
          <w:rFonts w:hAnsi="Times New Roman" w:ascii="Times New Roman"/>
        </w:rPr>
      </w:pPr>
      <w:r w:rsidRPr="00E60F92">
        <w:rPr>
          <w:rFonts w:hAnsi="Times New Roman" w:ascii="Times New Roman"/>
        </w:rPr>
        <w:t xml:space="preserve">         (Katarina Babić)</w:t>
      </w:r>
    </w:p>
    <w:p w:rsidRDefault="00E60F92" w:rsidP="00E60F92" w:rsidR="00E60F92" w:rsidRPr="00E60F92">
      <w:pPr>
        <w:jc w:val="right"/>
        <w:rPr>
          <w:rFonts w:hAnsi="Times New Roman" w:ascii="Times New Roman"/>
          <w:szCs w:val="24"/>
          <w:lang w:val="hr-HR"/>
        </w:rPr>
      </w:pP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0F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436237">
      <w:rPr>
        <w:rFonts w:hAnsi="Times New Roman" w:ascii="Times New Roman"/>
        <w:lang w:val="hr-HR"/>
      </w:rPr>
      <w:t>1410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36237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7C129A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10BE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0F9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F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F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F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F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F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F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F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F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St-1410/2019</izvorni_sadrzaj>
    <derivirana_varijabla naziv="DomainObject.Predmet.OznakaBroj_1">St-1410/2019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KAPA j.d.o.o. za ugostiteljstvo, trgovinu i usluge zastupanog po punomoćniku Milenko Ivčević</izvorni_sadrzaj>
    <derivirana_varijabla naziv="DomainObject.Predmet.ProtustrankaFormated_1">  MOJA KAPA j.d.o.o. za ugostiteljstvo, trgovinu i usluge zastupanog po punomoćniku Milenko Ivčević</derivirana_varijabla>
  </DomainObject.Predmet.ProtustrankaFormated>
  <DomainObject.Predmet.ProtustrankaFormatedOIB>
    <izvorni_sadrzaj>  MOJA KAPA j.d.o.o. za ugostiteljstvo, trgovinu i usluge, OIB 27195590544 zastupanog po punomoćniku Milenko Ivčević</izvorni_sadrzaj>
    <derivirana_varijabla naziv="DomainObject.Predmet.ProtustrankaFormatedOIB_1">  MOJA KAPA j.d.o.o. za ugostiteljstvo, trgovinu i usluge, OIB 27195590544 zastupanog po punomoćniku Milenko Ivčević</derivirana_varijabla>
  </DomainObject.Predmet.ProtustrankaFormatedOIB>
  <DomainObject.Predmet.ProtustrankaFormatedWithAdress>
    <izvorni_sadrzaj> MOJA KAPA j.d.o.o. za ugostiteljstvo, trgovinu i usluge, Zelinska 7, 10000 Zagreb zastupanog po punomoćniku Milenko Ivčević</izvorni_sadrzaj>
    <derivirana_varijabla naziv="DomainObject.Predmet.ProtustrankaFormatedWithAdress_1"> MOJA KAPA j.d.o.o. za ugostiteljstvo, trgovinu i usluge, Zelinska 7, 10000 Zagreb zastupanog po punomoćniku Milenko Ivčević</derivirana_varijabla>
  </DomainObject.Predmet.ProtustrankaFormatedWithAdress>
  <DomainObject.Predmet.ProtustrankaFormatedWithAdressOIB>
    <izvorni_sadrzaj> MOJA KAPA j.d.o.o. za ugostiteljstvo, trgovinu i usluge, OIB 27195590544, Zelinska 7, 10000 Zagreb zastupanog po punomoćniku Milenko Ivčević</izvorni_sadrzaj>
    <derivirana_varijabla naziv="DomainObject.Predmet.ProtustrankaFormatedWithAdressOIB_1"> MOJA KAPA j.d.o.o. za ugostiteljstvo, trgovinu i usluge, OIB 27195590544, Zelinska 7, 10000 Zagreb zastupanog po punomoćniku Milenko Ivčević</derivirana_varijabla>
  </DomainObject.Predmet.ProtustrankaFormatedWithAdressOIB>
  <DomainObject.Predmet.ProtustrankaWithAdress>
    <izvorni_sadrzaj>MOJA KAPA j.d.o.o. za ugostiteljstvo, trgovinu i usluge Zelinska 7, 10000 Zagreb</izvorni_sadrzaj>
    <derivirana_varijabla naziv="DomainObject.Predmet.ProtustrankaWithAdress_1">MOJA KAPA j.d.o.o. za ugostiteljstvo, trgovinu i usluge Zelinska 7, 10000 Zagreb</derivirana_varijabla>
  </DomainObject.Predmet.ProtustrankaWithAdress>
  <DomainObject.Predmet.ProtustrankaWithAdressOIB>
    <izvorni_sadrzaj>MOJA KAPA j.d.o.o. za ugostiteljstvo, trgovinu i usluge, OIB 27195590544, Zelinska 7, 10000 Zagreb</izvorni_sadrzaj>
    <derivirana_varijabla naziv="DomainObject.Predmet.ProtustrankaWithAdressOIB_1">MOJA KAPA j.d.o.o. za ugostiteljstvo, trgovinu i usluge, OIB 27195590544, Zelinska 7, 10000 Zagreb</derivirana_varijabla>
  </DomainObject.Predmet.ProtustrankaWithAdressOIB>
  <DomainObject.Predmet.ProtustrankaNazivFormated>
    <izvorni_sadrzaj>MOJA KAPA j.d.o.o. za ugostiteljstvo, trgovinu i usluge</izvorni_sadrzaj>
    <derivirana_varijabla naziv="DomainObject.Predmet.ProtustrankaNazivFormated_1">MOJA KAPA j.d.o.o. za ugostiteljstvo, trgovinu i usluge</derivirana_varijabla>
  </DomainObject.Predmet.ProtustrankaNazivFormated>
  <DomainObject.Predmet.ProtustrankaNazivFormatedOIB>
    <izvorni_sadrzaj>MOJA KAPA j.d.o.o. za ugostiteljstvo, trgovinu i usluge, OIB 27195590544</izvorni_sadrzaj>
    <derivirana_varijabla naziv="DomainObject.Predmet.ProtustrankaNazivFormatedOIB_1">MOJA KAPA j.d.o.o. za ugostiteljstvo, trgovinu i usluge, OIB 27195590544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KAPA j.d.o.o. za ugostiteljstvo, trgovinu i usluge zastupanog po punomoćniku Milenko Ivčević</item>
    </izvorni_sadrzaj>
    <derivirana_varijabla naziv="DomainObject.Predmet.ProtuStrankaListFormated_1">
      <item>MOJA KAPA j.d.o.o. za ugostiteljstvo, trgovinu i usluge zastupanog po punomoćniku Milenko Ivčević</item>
    </derivirana_varijabla>
  </DomainObject.Predmet.ProtuStrankaListFormated>
  <DomainObject.Predmet.ProtuStrankaListFormatedOIB>
    <izvorni_sadrzaj>
      <item>MOJA KAPA j.d.o.o. za ugostiteljstvo, trgovinu i usluge, OIB 27195590544 zastupanog po punomoćniku Milenko Ivčević</item>
    </izvorni_sadrzaj>
    <derivirana_varijabla naziv="DomainObject.Predmet.ProtuStrankaListFormatedOIB_1">
      <item>MOJA KAPA j.d.o.o. za ugostiteljstvo, trgovinu i usluge, OIB 27195590544 zastupanog po punomoćniku Milenko Ivčević</item>
    </derivirana_varijabla>
  </DomainObject.Predmet.ProtuStrankaListFormatedOIB>
  <DomainObject.Predmet.ProtuStrankaListFormatedWithAdress>
    <izvorni_sadrzaj>
      <item>MOJA KAPA j.d.o.o. za ugostiteljstvo, trgovinu i usluge, Zelinska 7, 10000 Zagreb zastupanog po punomoćniku Milenko Ivčević</item>
    </izvorni_sadrzaj>
    <derivirana_varijabla naziv="DomainObject.Predmet.ProtuStrankaListFormatedWithAdress_1">
      <item>MOJA KAPA j.d.o.o. za ugostiteljstvo, trgovinu i usluge, Zelinska 7, 10000 Zagreb zastupanog po punomoćniku Milenko Ivčević</item>
    </derivirana_varijabla>
  </DomainObject.Predmet.ProtuStrankaListFormatedWithAdress>
  <DomainObject.Predmet.ProtuStrankaListFormatedWithAdressOIB>
    <izvorni_sadrzaj>
      <item>MOJA KAPA j.d.o.o. za ugostiteljstvo, trgovinu i usluge, OIB 27195590544, Zelinska 7, 10000 Zagreb zastupanog po punomoćniku Milenko Ivčević</item>
    </izvorni_sadrzaj>
    <derivirana_varijabla naziv="DomainObject.Predmet.ProtuStrankaListFormatedWithAdressOIB_1">
      <item>MOJA KAPA j.d.o.o. za ugostiteljstvo, trgovinu i usluge, OIB 27195590544, Zelinska 7, 10000 Zagreb zastupanog po punomoćniku Milenko Ivčević</item>
    </derivirana_varijabla>
  </DomainObject.Predmet.ProtuStrankaListFormatedWithAdressOIB>
  <DomainObject.Predmet.ProtuStrankaListNazivFormated>
    <izvorni_sadrzaj>
      <item>MOJA KAPA j.d.o.o. za ugostiteljstvo, trgovinu i usluge</item>
    </izvorni_sadrzaj>
    <derivirana_varijabla naziv="DomainObject.Predmet.ProtuStrankaListNazivFormated_1">
      <item>MOJA KAPA j.d.o.o. za ugostiteljstvo, trgovinu i usluge</item>
    </derivirana_varijabla>
  </DomainObject.Predmet.ProtuStrankaListNazivFormated>
  <DomainObject.Predmet.ProtuStrankaListNazivFormatedOIB>
    <izvorni_sadrzaj>
      <item>MOJA KAPA j.d.o.o. za ugostiteljstvo, trgovinu i usluge, OIB 27195590544</item>
    </izvorni_sadrzaj>
    <derivirana_varijabla naziv="DomainObject.Predmet.ProtuStrankaListNazivFormatedOIB_1">
      <item>MOJA KAPA j.d.o.o. za ugostiteljstvo, trgovinu i usluge, OIB 27195590544</item>
    </derivirana_varijabla>
  </DomainObject.Predmet.ProtuStrankaListNazivFormatedOIB>
  <DomainObject.Predmet.OstaliListFormated>
    <izvorni_sadrzaj>
      <item>Milenko Ivčević punomoćnik sudionika u postupku MOJA KAPA j.d.o.o. za ugostiteljstvo, trgovinu i usluge</item>
    </izvorni_sadrzaj>
    <derivirana_varijabla naziv="DomainObject.Predmet.OstaliListFormated_1">
      <item>Milenko Ivčević punomoćnik sudionika u postupku MOJA KAPA j.d.o.o. za ugostiteljstvo, trgovinu i usluge</item>
    </derivirana_varijabla>
  </DomainObject.Predmet.OstaliListFormated>
  <DomainObject.Predmet.OstaliListFormatedOIB>
    <izvorni_sadrzaj>
      <item>Milenko Ivčević, OIB 92839669372 punomoćnik sudionika u postupku MOJA KAPA j.d.o.o. za ugostiteljstvo, trgovinu i usluge</item>
    </izvorni_sadrzaj>
    <derivirana_varijabla naziv="DomainObject.Predmet.OstaliListFormatedOIB_1">
      <item>Milenko Ivčević, OIB 92839669372 punomoćnik sudionika u postupku MOJA KAPA j.d.o.o. za ugostiteljstvo, trgovinu i usluge</item>
    </derivirana_varijabla>
  </DomainObject.Predmet.OstaliListFormatedOIB>
  <DomainObject.Predmet.OstaliListFormatedWithAdress>
    <izvorni_sadrzaj>
      <item>Milenko Ivčević, Radenska 3a, 10000 Zagreb punomoćnik sudionika u postupku MOJA KAPA j.d.o.o. za ugostiteljstvo, trgovinu i usluge</item>
    </izvorni_sadrzaj>
    <derivirana_varijabla naziv="DomainObject.Predmet.OstaliListFormatedWithAdress_1">
      <item>Milenko Ivčević, Radenska 3a, 10000 Zagreb punomoćnik sudionika u postupku MOJA KAPA j.d.o.o. za ugostiteljstvo, trgovinu i usluge</item>
    </derivirana_varijabla>
  </DomainObject.Predmet.OstaliListFormatedWithAdress>
  <DomainObject.Predmet.OstaliListFormatedWithAdressOIB>
    <izvorni_sadrzaj>
      <item>Milenko Ivčević, OIB 92839669372, Radenska 3a, 10000 Zagreb punomoćnik sudionika u postupku MOJA KAPA j.d.o.o. za ugostiteljstvo, trgovinu i usluge</item>
    </izvorni_sadrzaj>
    <derivirana_varijabla naziv="DomainObject.Predmet.OstaliListFormatedWithAdressOIB_1">
      <item>Milenko Ivčević, OIB 92839669372, Radenska 3a, 10000 Zagreb punomoćnik sudionika u postupku MOJA KAPA j.d.o.o. za ugostiteljstvo, trgovinu i usluge</item>
    </derivirana_varijabla>
  </DomainObject.Predmet.OstaliListFormatedWithAdressOIB>
  <DomainObject.Predmet.OstaliListNazivFormated>
    <izvorni_sadrzaj>
      <item>Milenko Ivčević</item>
    </izvorni_sadrzaj>
    <derivirana_varijabla naziv="DomainObject.Predmet.OstaliListNazivFormated_1">
      <item>Milenko Ivčević</item>
    </derivirana_varijabla>
  </DomainObject.Predmet.OstaliListNazivFormated>
  <DomainObject.Predmet.OstaliListNazivFormatedOIB>
    <izvorni_sadrzaj>
      <item>Milenko Ivčević, OIB 92839669372</item>
    </izvorni_sadrzaj>
    <derivirana_varijabla naziv="DomainObject.Predmet.OstaliListNazivFormatedOIB_1">
      <item>Milenko Ivčević, OIB 92839669372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KAPA j.d.o.o. za ugostiteljstvo, trgovinu i usluge</izvorni_sadrzaj>
    <derivirana_varijabla naziv="DomainObject.Predmet.ProtustrankaIDrugi_1">MOJA KAPA j.d.o.o. za ugostiteljstvo,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MOJA KAPA j.d.o.o. za ugostiteljstvo, trgovinu i usluge, OIB 27195590544, Zelinska 7, 10000 Zagreb</izvorni_sadrzaj>
    <derivirana_varijabla naziv="DomainObject.Predmet.ProtustrankaIDrugiAdressOIB_1">MOJA KAPA j.d.o.o. za ugostiteljstvo, trgovinu i usluge, OIB 27195590544,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KAPA j.d.o.o. za ugostiteljstvo, trgovinu i usluge</item>
      <item>Milenko Ivčević</item>
    </izvorni_sadrzaj>
    <derivirana_varijabla naziv="DomainObject.Predmet.SudioniciListNaziv_1">
      <item>Fina Regionalni centar Zagreb</item>
      <item>MOJA KAPA j.d.o.o. za ugostiteljstvo, trgovinu i usluge</item>
      <item>Milenko Ivčević</item>
    </derivirana_varijabla>
  </DomainObject.Predmet.SudioniciListNaziv>
  <DomainObject.Predmet.SudioniciListAdressOIB>
    <izvorni_sadrzaj>
      <item>Fina Regionalni centar Zagreb, OIB 85821130368, Trg svibanjskih žrtava 1995.1,10000 Zagreb</item>
      <item>MOJA KAPA j.d.o.o. za ugostiteljstvo, trgovinu i usluge, OIB 27195590544, Zelinska 7,10000 Zagreb</item>
      <item>Milenko Ivčević, OIB 92839669372, Radenska 3a,10000 Zagreb</item>
    </izvorni_sadrzaj>
    <derivirana_varijabla naziv="DomainObject.Predmet.SudioniciListAdressOIB_1">
      <item>Fina Regionalni centar Zagreb, OIB 85821130368, Trg svibanjskih žrtava 1995.1,10000 Zagreb</item>
      <item>MOJA KAPA j.d.o.o. za ugostiteljstvo, trgovinu i usluge, OIB 27195590544, Zelinska 7,10000 Zagreb</item>
      <item>Milenko Ivčević, OIB 92839669372, Radenska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27195590544</item>
      <item>, OIB 92839669372</item>
    </izvorni_sadrzaj>
    <derivirana_varijabla naziv="DomainObject.Predmet.SudioniciListNazivOIB_1">
      <item>, OIB 85821130368</item>
      <item>, OIB 27195590544</item>
      <item>, OIB 92839669372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65396-D4F3-416A-86D4-DEA334A3E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1899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2019-07-12T06:22:00Z</dcterms:created>
  <dc:creator>Sudsko vijeæe</dc:creator>
  <cp:lastModifiedBy>Katarina Babić</cp:lastModifiedBy>
  <cp:lastPrinted>2019-07-16T11:27:00Z</cp:lastPrinted>
  <dcterms:modified xmlns:xsi="http://www.w3.org/2001/XMLSchema-instance" xsi:type="dcterms:W3CDTF">2019-07-16T11:27:00Z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(1410-19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