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29dd" w14:paraId="cb829dd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D459F2" w:rsidRPr="00D459F2">
        <w:t>4</w:t>
      </w:r>
      <w:r w:rsidR="00587E4F">
        <w:t>338/16-12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587E4F" w:rsidRPr="001C0F53">
        <w:rPr>
          <w:lang w:val="pt-BR"/>
        </w:rPr>
        <w:t>ALISA PROM d.o.o., Zagreb, Savska opatovina 21, OIB 26184501319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587E4F" w:rsidRPr="001C0F53">
        <w:rPr>
          <w:lang w:val="pt-BR"/>
        </w:rPr>
        <w:t>ALISA PROM d.o.o., Zagreb, Savska opatovina 21, OIB 26184501319</w:t>
      </w:r>
      <w:r w:rsidR="007332C3" w:rsidRPr="00D459F2">
        <w:rPr>
          <w:lang w:val="pt-BR"/>
        </w:rPr>
        <w:t xml:space="preserve">, za </w:t>
      </w:r>
      <w:r w:rsidR="00D459F2" w:rsidRPr="00D459F2">
        <w:t>23. siječnja 2018</w:t>
      </w:r>
      <w:r w:rsidR="00026C87" w:rsidRPr="00D459F2">
        <w:t xml:space="preserve">. u </w:t>
      </w:r>
      <w:r w:rsidR="00587E4F">
        <w:t>10</w:t>
      </w:r>
      <w:r w:rsidR="00F030F3" w:rsidRPr="00D459F2">
        <w:t>:</w:t>
      </w:r>
      <w:r w:rsidR="00587E4F">
        <w:t>0</w:t>
      </w:r>
      <w:r w:rsidR="000371F2" w:rsidRPr="00D459F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587E4F">
        <w:t>Zagrebačka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3686C">
        <w:t>,v.r.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C3686C" w:rsidP="00C359B6" w:rsidR="00C3686C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3686C" w:rsidP="00C359B6" w:rsidR="00C3686C">
      <w:pPr>
        <w:pStyle w:val="Bezproreda"/>
        <w:ind w:left="4956"/>
        <w:jc w:val="right"/>
      </w:pPr>
      <w:r>
        <w:t>Karmela Dolenc</w:t>
      </w: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sectPr w:rsidSect="00FD3B1B" w:rsidR="00D03437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3686C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6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8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8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8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8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3686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6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8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8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8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8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3686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4338</izvorni_sadrzaj>
    <derivirana_varijabla naziv="DomainObject.Predmet.Broj_1">4338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St-4338/2016</izvorni_sadrzaj>
    <derivirana_varijabla naziv="DomainObject.Predmet.OznakaBroj_1">St-4338/2016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ALISA PROM, d.o.ol zastupanog po punomoćniku Gazmend Maliqi</izvorni_sadrzaj>
    <derivirana_varijabla naziv="DomainObject.Predmet.ProtustrankaFormated_1">  ALISA PROM, d.o.ol zastupanog po punomoćniku Gazmend Maliqi</derivirana_varijabla>
  </DomainObject.Predmet.ProtustrankaFormated>
  <DomainObject.Predmet.ProtustrankaFormatedOIB>
    <izvorni_sadrzaj>  ALISA PROM, d.o.ol, OIB 26184501319 zastupanog po punomoćniku Gazmend Maliqi</izvorni_sadrzaj>
    <derivirana_varijabla naziv="DomainObject.Predmet.ProtustrankaFormatedOIB_1">  ALISA PROM, d.o.ol, OIB 26184501319 zastupanog po punomoćniku Gazmend Maliqi</derivirana_varijabla>
  </DomainObject.Predmet.ProtustrankaFormatedOIB>
  <DomainObject.Predmet.ProtustrankaFormatedWithAdress>
    <izvorni_sadrzaj> ALISA PROM, d.o.ol, Savska opatovina 21, 10000 Zagreb zastupanog po punomoćniku Gazmend Maliqi</izvorni_sadrzaj>
    <derivirana_varijabla naziv="DomainObject.Predmet.ProtustrankaFormatedWithAdress_1"> ALISA PROM, d.o.ol, Savska opatovina 21, 10000 Zagreb zastupanog po punomoćniku Gazmend Maliqi</derivirana_varijabla>
  </DomainObject.Predmet.ProtustrankaFormatedWithAdress>
  <DomainObject.Predmet.ProtustrankaFormatedWithAdressOIB>
    <izvorni_sadrzaj> ALISA PROM, d.o.ol, OIB 26184501319, Savska opatovina 21, 10000 Zagreb zastupanog po punomoćniku Gazmend Maliqi</izvorni_sadrzaj>
    <derivirana_varijabla naziv="DomainObject.Predmet.ProtustrankaFormatedWithAdressOIB_1"> ALISA PROM, d.o.ol, OIB 26184501319, Savska opatovina 21, 10000 Zagreb zastupanog po punomoćniku Gazmend Maliqi</derivirana_varijabla>
  </DomainObject.Predmet.ProtustrankaFormatedWithAdressOIB>
  <DomainObject.Predmet.ProtustrankaWithAdress>
    <izvorni_sadrzaj>ALISA PROM, d.o.ol Savska opatovina 21, 10000 Zagreb</izvorni_sadrzaj>
    <derivirana_varijabla naziv="DomainObject.Predmet.ProtustrankaWithAdress_1">ALISA PROM, d.o.ol Savska opatovina 21, 10000 Zagreb</derivirana_varijabla>
  </DomainObject.Predmet.ProtustrankaWithAdress>
  <DomainObject.Predmet.ProtustrankaWithAdressOIB>
    <izvorni_sadrzaj>ALISA PROM, d.o.ol, OIB 26184501319, Savska opatovina 21, 10000 Zagreb</izvorni_sadrzaj>
    <derivirana_varijabla naziv="DomainObject.Predmet.ProtustrankaWithAdressOIB_1">ALISA PROM, d.o.ol, OIB 26184501319, Savska opatovina 21, 10000 Zagreb</derivirana_varijabla>
  </DomainObject.Predmet.ProtustrankaWithAdressOIB>
  <DomainObject.Predmet.ProtustrankaNazivFormated>
    <izvorni_sadrzaj>ALISA PROM, d.o.ol</izvorni_sadrzaj>
    <derivirana_varijabla naziv="DomainObject.Predmet.ProtustrankaNazivFormated_1">ALISA PROM, d.o.ol</derivirana_varijabla>
  </DomainObject.Predmet.ProtustrankaNazivFormated>
  <DomainObject.Predmet.ProtustrankaNazivFormatedOIB>
    <izvorni_sadrzaj>ALISA PROM, d.o.ol, OIB 26184501319</izvorni_sadrzaj>
    <derivirana_varijabla naziv="DomainObject.Predmet.ProtustrankaNazivFormatedOIB_1">ALISA PROM, d.o.ol, OIB 26184501319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ALISA PROM, d.o.ol zastupanog po punomoćniku Gazmend Maliqi</item>
    </izvorni_sadrzaj>
    <derivirana_varijabla naziv="DomainObject.Predmet.ProtuStrankaListFormated_1">
      <item>ALISA PROM, d.o.ol zastupanog po punomoćniku Gazmend Maliqi</item>
    </derivirana_varijabla>
  </DomainObject.Predmet.ProtuStrankaListFormated>
  <DomainObject.Predmet.ProtuStrankaListFormatedOIB>
    <izvorni_sadrzaj>
      <item>ALISA PROM, d.o.ol, OIB 26184501319 zastupanog po punomoćniku Gazmend Maliqi</item>
    </izvorni_sadrzaj>
    <derivirana_varijabla naziv="DomainObject.Predmet.ProtuStrankaListFormatedOIB_1">
      <item>ALISA PROM, d.o.ol, OIB 26184501319 zastupanog po punomoćniku Gazmend Maliqi</item>
    </derivirana_varijabla>
  </DomainObject.Predmet.ProtuStrankaListFormatedOIB>
  <DomainObject.Predmet.ProtuStrankaListFormatedWithAdress>
    <izvorni_sadrzaj>
      <item>ALISA PROM, d.o.ol, Savska opatovina 21, 10000 Zagreb zastupanog po punomoćniku Gazmend Maliqi</item>
    </izvorni_sadrzaj>
    <derivirana_varijabla naziv="DomainObject.Predmet.ProtuStrankaListFormatedWithAdress_1">
      <item>ALISA PROM, d.o.ol, Savska opatovina 21, 10000 Zagreb zastupanog po punomoćniku Gazmend Maliqi</item>
    </derivirana_varijabla>
  </DomainObject.Predmet.ProtuStrankaListFormatedWithAdress>
  <DomainObject.Predmet.ProtuStrankaListFormatedWithAdressOIB>
    <izvorni_sadrzaj>
      <item>ALISA PROM, d.o.ol, OIB 26184501319, Savska opatovina 21, 10000 Zagreb zastupanog po punomoćniku Gazmend Maliqi</item>
    </izvorni_sadrzaj>
    <derivirana_varijabla naziv="DomainObject.Predmet.ProtuStrankaListFormatedWithAdressOIB_1">
      <item>ALISA PROM, d.o.ol, OIB 26184501319, Savska opatovina 21, 10000 Zagreb zastupanog po punomoćniku Gazmend Maliqi</item>
    </derivirana_varijabla>
  </DomainObject.Predmet.ProtuStrankaListFormatedWithAdressOIB>
  <DomainObject.Predmet.ProtuStrankaListNazivFormated>
    <izvorni_sadrzaj>
      <item>ALISA PROM, d.o.ol</item>
    </izvorni_sadrzaj>
    <derivirana_varijabla naziv="DomainObject.Predmet.ProtuStrankaListNazivFormated_1">
      <item>ALISA PROM, d.o.ol</item>
    </derivirana_varijabla>
  </DomainObject.Predmet.ProtuStrankaListNazivFormated>
  <DomainObject.Predmet.ProtuStrankaListNazivFormatedOIB>
    <izvorni_sadrzaj>
      <item>ALISA PROM, d.o.ol, OIB 26184501319</item>
    </izvorni_sadrzaj>
    <derivirana_varijabla naziv="DomainObject.Predmet.ProtuStrankaListNazivFormatedOIB_1">
      <item>ALISA PROM, d.o.ol, OIB 26184501319</item>
    </derivirana_varijabla>
  </DomainObject.Predmet.ProtuStrankaListNazivFormatedOIB>
  <DomainObject.Predmet.OstaliListFormated>
    <izvorni_sadrzaj>
      <item>Gazmend Maliqi punomoćnik sudionika u postupku ALISA PROM, d.o.ol</item>
      <item>ZAGREBAČKA BANKA DIONIČKO DRUŠTVO</item>
    </izvorni_sadrzaj>
    <derivirana_varijabla naziv="DomainObject.Predmet.OstaliListFormated_1">
      <item>Gazmend Maliqi punomoćnik sudionika u postupku ALISA PROM, d.o.ol</item>
      <item>ZAGREBAČKA BANKA DIONIČKO DRUŠTVO</item>
    </derivirana_varijabla>
  </DomainObject.Predmet.OstaliListFormated>
  <DomainObject.Predmet.OstaliListFormatedOIB>
    <izvorni_sadrzaj>
      <item>Gazmend Maliqi, OIB 41961214277 punomoćnik sudionika u postupku ALISA PROM, d.o.ol</item>
      <item>ZAGREBAČKA BANKA DIONIČKO DRUŠTVO, OIB 92963223473</item>
    </izvorni_sadrzaj>
    <derivirana_varijabla naziv="DomainObject.Predmet.OstaliListFormatedOIB_1">
      <item>Gazmend Maliqi, OIB 41961214277 punomoćnik sudionika u postupku ALISA PROM, d.o.ol</item>
      <item>ZAGREBAČKA BANKA DIONIČKO DRUŠTVO, OIB 92963223473</item>
    </derivirana_varijabla>
  </DomainObject.Predmet.OstaliListFormatedOIB>
  <DomainObject.Predmet.OstaliListFormatedWithAdress>
    <izvorni_sadrzaj>
      <item>Gazmend Maliqi, Rimski Put 29, 10360 Sesvete punomoćnik sudionika u postupku ALISA PROM, d.o.ol</item>
      <item>ZAGREBAČKA BANKA DIONIČKO DRUŠTVO, Trg bana Josipa Jelačića 10, 10000 Zagreb</item>
    </izvorni_sadrzaj>
    <derivirana_varijabla naziv="DomainObject.Predmet.OstaliListFormatedWithAdress_1">
      <item>Gazmend Maliqi, Rimski Put 29, 10360 Sesvete punomoćnik sudionika u postupku ALISA PROM, d.o.ol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Gazmend Maliqi, OIB 41961214277, Rimski Put 29, 10360 Sesvete punomoćnik sudionika u postupku ALISA PROM, d.o.ol</item>
      <item>ZAGREBAČKA BANKA DIONIČKO DRUŠTVO, OIB 92963223473, Trg bana Josipa Jelačića 10, 10000 Zagreb</item>
    </izvorni_sadrzaj>
    <derivirana_varijabla naziv="DomainObject.Predmet.OstaliListFormatedWithAdressOIB_1">
      <item>Gazmend Maliqi, OIB 41961214277, Rimski Put 29, 10360 Sesvete punomoćnik sudionika u postupku ALISA PROM, d.o.ol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Gazmend Maliqi</item>
      <item>ZAGREBAČKA BANKA DIONIČKO DRUŠTVO</item>
    </izvorni_sadrzaj>
    <derivirana_varijabla naziv="DomainObject.Predmet.OstaliListNazivFormated_1">
      <item>Gazmend Maliqi</item>
      <item>ZAGREBAČKA BANKA DIONIČKO DRUŠTVO</item>
    </derivirana_varijabla>
  </DomainObject.Predmet.OstaliListNazivFormated>
  <DomainObject.Predmet.OstaliListNazivFormatedOIB>
    <izvorni_sadrzaj>
      <item>Gazmend Maliqi, OIB 41961214277</item>
      <item>ZAGREBAČKA BANKA DIONIČKO DRUŠTVO, OIB 92963223473</item>
    </izvorni_sadrzaj>
    <derivirana_varijabla naziv="DomainObject.Predmet.OstaliListNazivFormatedOIB_1">
      <item>Gazmend Maliqi, OIB 41961214277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ALISA PROM, d.o.ol</izvorni_sadrzaj>
    <derivirana_varijabla naziv="DomainObject.Predmet.ProtustrankaIDrugi_1">ALISA PROM, d.o.ol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ALISA PROM, d.o.ol, OIB 26184501319, Savska opatovina 21, 10000 Zagreb</izvorni_sadrzaj>
    <derivirana_varijabla naziv="DomainObject.Predmet.ProtustrankaIDrugiAdressOIB_1">ALISA PROM, d.o.ol, OIB 26184501319, Savska opatovina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ALISA PROM, d.o.ol</item>
      <item>Gazmend Maliqi</item>
      <item>ZAGREBAČKA BANKA DIONIČKO DRUŠTVO</item>
    </izvorni_sadrzaj>
    <derivirana_varijabla naziv="DomainObject.Predmet.SudioniciListNaziv_1">
      <item>FINA Regionalni centar Zagreb</item>
      <item>ALISA PROM, d.o.ol</item>
      <item>Gazmend Maliqi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26184501319</item>
      <item>, OIB 41961214277</item>
      <item>, OIB 92963223473</item>
    </izvorni_sadrzaj>
    <derivirana_varijabla naziv="DomainObject.Predmet.SudioniciListNazivOIB_1">
      <item>, OIB 85821130368</item>
      <item>, OIB 26184501319</item>
      <item>, OIB 41961214277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FCFE9-9B0E-47D3-9E07-DA12D3C85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952</properties:Characters>
  <properties:Lines>39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2017-11-29T09:27:00Z</cp:lastPrinted>
  <dcterms:modified xmlns:xsi="http://www.w3.org/2001/XMLSchema-instance" xsi:type="dcterms:W3CDTF">2017-11-29T09:27:00Z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