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4c772" w14:paraId="4a4c772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574F5B">
        <w:t>975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DE5BD0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574F5B">
        <w:t>GLUMAČKO GLAZBENA UDRUGA MARIONETA-PODSTRANA</w:t>
      </w:r>
      <w:r w:rsidR="00CB18B0">
        <w:t>,</w:t>
      </w:r>
      <w:r w:rsidR="00574F5B">
        <w:t xml:space="preserve"> Podstrana, Put Katarina Zrinske 8</w:t>
      </w:r>
      <w:r w:rsidR="00D60C13">
        <w:t xml:space="preserve">, </w:t>
      </w:r>
      <w:r w:rsidR="006F4418">
        <w:t>OIB:</w:t>
      </w:r>
      <w:r w:rsidR="00574F5B">
        <w:t xml:space="preserve"> 12821303801</w:t>
      </w:r>
      <w:r w:rsidR="00AB2913">
        <w:t xml:space="preserve">, </w:t>
      </w:r>
      <w:r w:rsidR="00574F5B">
        <w:t>dana 24. veljače</w:t>
      </w:r>
      <w:r w:rsidR="00961651">
        <w:t xml:space="preserve">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574F5B" w:rsidRPr="00574F5B">
        <w:t>GLUMAČKO GLAZBENA UDRUGA MARIONETA-PODSTRANA, Podstrana, Put Katarina Zrinske 8, OIB: 12821303801</w:t>
      </w:r>
      <w:r w:rsidR="00574F5B">
        <w:t xml:space="preserve">, </w:t>
      </w:r>
      <w:r w:rsidR="00AF7C5F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574F5B">
        <w:t xml:space="preserve"> 532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574F5B">
        <w:t>76.097,95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42038A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A83DBC">
        <w:t>3. ST-</w:t>
      </w:r>
      <w:r w:rsidR="00574F5B">
        <w:t>1975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2038A">
        <w:t>a</w:t>
      </w:r>
      <w:r w:rsidR="003D3A71">
        <w:t xml:space="preserve"> ovlašten</w:t>
      </w:r>
      <w:r w:rsidR="0042038A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2038A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74F5B" w:rsidP="00F576EC" w:rsidR="008922FD">
      <w:pPr>
        <w:jc w:val="center"/>
      </w:pPr>
      <w:r>
        <w:t>U Splitu, 24. veljače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A1817"/>
    <w:rsid w:val="000C6328"/>
    <w:rsid w:val="000D664C"/>
    <w:rsid w:val="000E78DF"/>
    <w:rsid w:val="00104434"/>
    <w:rsid w:val="00107752"/>
    <w:rsid w:val="0012574E"/>
    <w:rsid w:val="00130FAB"/>
    <w:rsid w:val="00144BDE"/>
    <w:rsid w:val="001605F0"/>
    <w:rsid w:val="00170B4D"/>
    <w:rsid w:val="00191167"/>
    <w:rsid w:val="00191359"/>
    <w:rsid w:val="001A7F97"/>
    <w:rsid w:val="001B339D"/>
    <w:rsid w:val="001B40CB"/>
    <w:rsid w:val="001D6B7B"/>
    <w:rsid w:val="001E0A16"/>
    <w:rsid w:val="001E6581"/>
    <w:rsid w:val="001F6282"/>
    <w:rsid w:val="001F674A"/>
    <w:rsid w:val="00227A7C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2038A"/>
    <w:rsid w:val="004264CD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4F5B"/>
    <w:rsid w:val="0057721D"/>
    <w:rsid w:val="00592D09"/>
    <w:rsid w:val="00595111"/>
    <w:rsid w:val="005C5AFA"/>
    <w:rsid w:val="005C7D87"/>
    <w:rsid w:val="005D174A"/>
    <w:rsid w:val="005F0E13"/>
    <w:rsid w:val="005F13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4418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521B"/>
    <w:rsid w:val="00787AFC"/>
    <w:rsid w:val="00791C38"/>
    <w:rsid w:val="007A7232"/>
    <w:rsid w:val="007B2FEE"/>
    <w:rsid w:val="007C35C4"/>
    <w:rsid w:val="007C6449"/>
    <w:rsid w:val="007D3062"/>
    <w:rsid w:val="007D43E9"/>
    <w:rsid w:val="007E26AB"/>
    <w:rsid w:val="007E6FFB"/>
    <w:rsid w:val="007F38A1"/>
    <w:rsid w:val="00800AD4"/>
    <w:rsid w:val="008012C5"/>
    <w:rsid w:val="00804AB4"/>
    <w:rsid w:val="008130E8"/>
    <w:rsid w:val="008138F5"/>
    <w:rsid w:val="008177E8"/>
    <w:rsid w:val="00844440"/>
    <w:rsid w:val="00845452"/>
    <w:rsid w:val="008521A7"/>
    <w:rsid w:val="0085420B"/>
    <w:rsid w:val="008607FF"/>
    <w:rsid w:val="00861307"/>
    <w:rsid w:val="00863F74"/>
    <w:rsid w:val="00873BCF"/>
    <w:rsid w:val="008922FD"/>
    <w:rsid w:val="008A0D6E"/>
    <w:rsid w:val="008A2CF5"/>
    <w:rsid w:val="008A36EF"/>
    <w:rsid w:val="008D189F"/>
    <w:rsid w:val="00900E6B"/>
    <w:rsid w:val="00924B9C"/>
    <w:rsid w:val="009255D0"/>
    <w:rsid w:val="00927118"/>
    <w:rsid w:val="00940237"/>
    <w:rsid w:val="00943E29"/>
    <w:rsid w:val="00961651"/>
    <w:rsid w:val="00970638"/>
    <w:rsid w:val="00982374"/>
    <w:rsid w:val="00985998"/>
    <w:rsid w:val="00997E88"/>
    <w:rsid w:val="009A321B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83DBC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AF7C5F"/>
    <w:rsid w:val="00B22298"/>
    <w:rsid w:val="00B44A30"/>
    <w:rsid w:val="00B46C0E"/>
    <w:rsid w:val="00B97A2F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18B0"/>
    <w:rsid w:val="00CB223B"/>
    <w:rsid w:val="00CB5D90"/>
    <w:rsid w:val="00CF2246"/>
    <w:rsid w:val="00D0121D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60C13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091"/>
    <w:rsid w:val="00DF1ABB"/>
    <w:rsid w:val="00DF4B66"/>
    <w:rsid w:val="00E04571"/>
    <w:rsid w:val="00E076CF"/>
    <w:rsid w:val="00E34296"/>
    <w:rsid w:val="00E3463B"/>
    <w:rsid w:val="00E35868"/>
    <w:rsid w:val="00E56740"/>
    <w:rsid w:val="00E634A0"/>
    <w:rsid w:val="00E659D1"/>
    <w:rsid w:val="00E77D12"/>
    <w:rsid w:val="00E871B0"/>
    <w:rsid w:val="00EA213A"/>
    <w:rsid w:val="00EB1A86"/>
    <w:rsid w:val="00EB7A0E"/>
    <w:rsid w:val="00EC11DC"/>
    <w:rsid w:val="00ED780C"/>
    <w:rsid w:val="00F06DE1"/>
    <w:rsid w:val="00F139C9"/>
    <w:rsid w:val="00F14055"/>
    <w:rsid w:val="00F14251"/>
    <w:rsid w:val="00F21228"/>
    <w:rsid w:val="00F41EB3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43DC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64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4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4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4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4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64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4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4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4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4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1975</izvorni_sadrzaj>
    <derivirana_varijabla naziv="DomainObject.Predmet.Broj_1">1975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St-1975/2015</izvorni_sadrzaj>
    <derivirana_varijabla naziv="DomainObject.Predmet.OznakaBroj_1">St-1975/2015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GLUMAČKO GLAZBENA UDRUGA MARIONETA- PODSTRANA</izvorni_sadrzaj>
    <derivirana_varijabla naziv="DomainObject.Predmet.ProtustrankaFormated_1">  GLUMAČKO GLAZBENA UDRUGA MARIONETA- PODSTRANA</derivirana_varijabla>
  </DomainObject.Predmet.ProtustrankaFormated>
  <DomainObject.Predmet.ProtustrankaFormatedOIB>
    <izvorni_sadrzaj>  GLUMAČKO GLAZBENA UDRUGA MARIONETA- PODSTRANA, OIB 12821303801</izvorni_sadrzaj>
    <derivirana_varijabla naziv="DomainObject.Predmet.ProtustrankaFormatedOIB_1">  GLUMAČKO GLAZBENA UDRUGA MARIONETA- PODSTRANA, OIB 12821303801</derivirana_varijabla>
  </DomainObject.Predmet.ProtustrankaFormatedOIB>
  <DomainObject.Predmet.ProtustrankaFormatedWithAdress>
    <izvorni_sadrzaj> GLUMAČKO GLAZBENA UDRUGA MARIONETA- PODSTRANA, Put Katarine Zrinske 8, 21311 Podstrana</izvorni_sadrzaj>
    <derivirana_varijabla naziv="DomainObject.Predmet.ProtustrankaFormatedWithAdress_1"> GLUMAČKO GLAZBENA UDRUGA MARIONETA- PODSTRANA, Put Katarine Zrinske 8, 21311 Podstrana</derivirana_varijabla>
  </DomainObject.Predmet.ProtustrankaFormatedWithAdress>
  <DomainObject.Predmet.ProtustrankaFormatedWithAdressOIB>
    <izvorni_sadrzaj> GLUMAČKO GLAZBENA UDRUGA MARIONETA- PODSTRANA, OIB 12821303801, Put Katarine Zrinske 8, 21311 Podstrana</izvorni_sadrzaj>
    <derivirana_varijabla naziv="DomainObject.Predmet.ProtustrankaFormatedWithAdressOIB_1"> GLUMAČKO GLAZBENA UDRUGA MARIONETA- PODSTRANA, OIB 12821303801, Put Katarine Zrinske 8, 21311 Podstrana</derivirana_varijabla>
  </DomainObject.Predmet.ProtustrankaFormatedWithAdressOIB>
  <DomainObject.Predmet.ProtustrankaWithAdress>
    <izvorni_sadrzaj>GLUMAČKO GLAZBENA UDRUGA MARIONETA- PODSTRANA Put Katarine Zrinske 8, 21311 Podstrana</izvorni_sadrzaj>
    <derivirana_varijabla naziv="DomainObject.Predmet.ProtustrankaWithAdress_1">GLUMAČKO GLAZBENA UDRUGA MARIONETA- PODSTRANA Put Katarine Zrinske 8, 21311 Podstrana</derivirana_varijabla>
  </DomainObject.Predmet.ProtustrankaWithAdress>
  <DomainObject.Predmet.ProtustrankaWithAdressOIB>
    <izvorni_sadrzaj>GLUMAČKO GLAZBENA UDRUGA MARIONETA- PODSTRANA, OIB 12821303801, Put Katarine Zrinske 8, 21311 Podstrana</izvorni_sadrzaj>
    <derivirana_varijabla naziv="DomainObject.Predmet.ProtustrankaWithAdressOIB_1">GLUMAČKO GLAZBENA UDRUGA MARIONETA- PODSTRANA, OIB 12821303801, Put Katarine Zrinske 8, 21311 Podstrana</derivirana_varijabla>
  </DomainObject.Predmet.ProtustrankaWithAdressOIB>
  <DomainObject.Predmet.ProtustrankaNazivFormated>
    <izvorni_sadrzaj>GLUMAČKO GLAZBENA UDRUGA MARIONETA- PODSTRANA</izvorni_sadrzaj>
    <derivirana_varijabla naziv="DomainObject.Predmet.ProtustrankaNazivFormated_1">GLUMAČKO GLAZBENA UDRUGA MARIONETA- PODSTRANA</derivirana_varijabla>
  </DomainObject.Predmet.ProtustrankaNazivFormated>
  <DomainObject.Predmet.ProtustrankaNazivFormatedOIB>
    <izvorni_sadrzaj>GLUMAČKO GLAZBENA UDRUGA MARIONETA- PODSTRANA, OIB 12821303801</izvorni_sadrzaj>
    <derivirana_varijabla naziv="DomainObject.Predmet.ProtustrankaNazivFormatedOIB_1">GLUMAČKO GLAZBENA UDRUGA MARIONETA- PODSTRANA, OIB 12821303801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76097.95</izvorni_sadrzaj>
    <derivirana_varijabla naziv="DomainObject.Predmet.TrenutnaVrijednost_1">76097.95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GLUMAČKO GLAZBENA UDRUGA MARIONETA- PODSTRANA</item>
    </izvorni_sadrzaj>
    <derivirana_varijabla naziv="DomainObject.Predmet.ProtuStrankaListFormated_1">
      <item>GLUMAČKO GLAZBENA UDRUGA MARIONETA- PODSTRANA</item>
    </derivirana_varijabla>
  </DomainObject.Predmet.ProtuStrankaListFormated>
  <DomainObject.Predmet.ProtuStrankaListFormatedOIB>
    <izvorni_sadrzaj>
      <item>GLUMAČKO GLAZBENA UDRUGA MARIONETA- PODSTRANA, OIB 12821303801</item>
    </izvorni_sadrzaj>
    <derivirana_varijabla naziv="DomainObject.Predmet.ProtuStrankaListFormatedOIB_1">
      <item>GLUMAČKO GLAZBENA UDRUGA MARIONETA- PODSTRANA, OIB 12821303801</item>
    </derivirana_varijabla>
  </DomainObject.Predmet.ProtuStrankaListFormatedOIB>
  <DomainObject.Predmet.ProtuStrankaListFormatedWithAdress>
    <izvorni_sadrzaj>
      <item>GLUMAČKO GLAZBENA UDRUGA MARIONETA- PODSTRANA, Put Katarine Zrinske 8, 21311 Podstrana</item>
    </izvorni_sadrzaj>
    <derivirana_varijabla naziv="DomainObject.Predmet.ProtuStrankaListFormatedWithAdress_1">
      <item>GLUMAČKO GLAZBENA UDRUGA MARIONETA- PODSTRANA, Put Katarine Zrinske 8, 21311 Podstrana</item>
    </derivirana_varijabla>
  </DomainObject.Predmet.ProtuStrankaListFormatedWithAdress>
  <DomainObject.Predmet.ProtuStrankaListFormatedWithAdressOIB>
    <izvorni_sadrzaj>
      <item>GLUMAČKO GLAZBENA UDRUGA MARIONETA- PODSTRANA, OIB 12821303801, Put Katarine Zrinske 8, 21311 Podstrana</item>
    </izvorni_sadrzaj>
    <derivirana_varijabla naziv="DomainObject.Predmet.ProtuStrankaListFormatedWithAdressOIB_1">
      <item>GLUMAČKO GLAZBENA UDRUGA MARIONETA- PODSTRANA, OIB 12821303801, Put Katarine Zrinske 8, 21311 Podstrana</item>
    </derivirana_varijabla>
  </DomainObject.Predmet.ProtuStrankaListFormatedWithAdressOIB>
  <DomainObject.Predmet.ProtuStrankaListNazivFormated>
    <izvorni_sadrzaj>
      <item>GLUMAČKO GLAZBENA UDRUGA MARIONETA- PODSTRANA</item>
    </izvorni_sadrzaj>
    <derivirana_varijabla naziv="DomainObject.Predmet.ProtuStrankaListNazivFormated_1">
      <item>GLUMAČKO GLAZBENA UDRUGA MARIONETA- PODSTRANA</item>
    </derivirana_varijabla>
  </DomainObject.Predmet.ProtuStrankaListNazivFormated>
  <DomainObject.Predmet.ProtuStrankaListNazivFormatedOIB>
    <izvorni_sadrzaj>
      <item>GLUMAČKO GLAZBENA UDRUGA MARIONETA- PODSTRANA, OIB 12821303801</item>
    </izvorni_sadrzaj>
    <derivirana_varijabla naziv="DomainObject.Predmet.ProtuStrankaListNazivFormatedOIB_1">
      <item>GLUMAČKO GLAZBENA UDRUGA MARIONETA- PODSTRANA, OIB 12821303801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GLUMAČKO GLAZBENA UDRUGA MARIONETA- PODSTRANA</izvorni_sadrzaj>
    <derivirana_varijabla naziv="DomainObject.Predmet.ProtustrankaIDrugi_1">GLUMAČKO GLAZBENA UDRUGA MARIONETA- PODSTRANA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GLUMAČKO GLAZBENA UDRUGA MARIONETA- PODSTRANA, OIB 12821303801, Put Katarine Zrinske 8, 21311 Podstrana</izvorni_sadrzaj>
    <derivirana_varijabla naziv="DomainObject.Predmet.ProtustrankaIDrugiAdressOIB_1">GLUMAČKO GLAZBENA UDRUGA MARIONETA- PODSTRANA, OIB 12821303801, Put Katarine Zrinske 8,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GLUMAČKO GLAZBENA UDRUGA MARIONETA- PODSTRANA</item>
      <item>FINANCIJSKA AGENCIJA RC SPLIT</item>
    </izvorni_sadrzaj>
    <derivirana_varijabla naziv="DomainObject.Predmet.SudioniciListNaziv_1">
      <item>GLUMAČKO GLAZBENA UDRUGA MARIONETA- PODSTRANA</item>
      <item>FINANCIJSKA AGENCIJA RC SPLIT</item>
    </derivirana_varijabla>
  </DomainObject.Predmet.SudioniciListNaziv>
  <DomainObject.Predmet.SudioniciListAdressOIB>
    <izvorni_sadrzaj>
      <item>GLUMAČKO GLAZBENA UDRUGA MARIONETA- PODSTRANA, OIB 12821303801, Put Katarine Zrinske 8,21311 Podstrana</item>
      <item>FINANCIJSKA AGENCIJA RC SPLIT, OIB 85821130368, Mažuranićevo šetalište 24b,21000 Split</item>
    </izvorni_sadrzaj>
    <derivirana_varijabla naziv="DomainObject.Predmet.SudioniciListAdressOIB_1">
      <item>GLUMAČKO GLAZBENA UDRUGA MARIONETA- PODSTRANA, OIB 12821303801, Put Katarine Zrinske 8,21311 Podstrana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12821303801</item>
      <item>, OIB 85821130368</item>
    </izvorni_sadrzaj>
    <derivirana_varijabla naziv="DomainObject.Predmet.SudioniciListNazivOIB_1">
      <item>, OIB 12821303801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1803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2016-02-24T07:09:00Z</dcterms:created>
  <dc:creator>Lari Glavaš</dc:creator>
  <cp:lastModifiedBy>Lari Glavaš</cp:lastModifiedBy>
  <cp:lastPrinted>2016-02-24T07:08:00Z</cp:lastPrinted>
  <dcterms:modified xmlns:xsi="http://www.w3.org/2001/XMLSchema-instance" xsi:type="dcterms:W3CDTF">2016-02-24T07:09:00Z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