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c3d4" w14:paraId="ca6c3d4" w:rsidRDefault="00AE649C" w:rsidP="00FA5B5E" w:rsidR="00AE649C" w:rsidRPr="00B76F3C">
      <w:pPr>
        <w:pStyle w:val="Naslov3"/>
        <w15:collapsed w:val="false"/>
      </w:pPr>
    </w:p>
    <w:p w:rsidRDefault="009D6148" w:rsidP="009D6148" w:rsidR="009D6148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St-321/2016-3.</w:t>
      </w:r>
    </w:p>
    <w:p w:rsidRDefault="009D6148" w:rsidP="009D6148" w:rsidR="009D6148">
      <w:pPr>
        <w:outlineLvl w:val="0"/>
        <w:rPr>
          <w:rFonts w:cs="Arial" w:hAnsi="Arial" w:ascii="Arial"/>
          <w:noProof/>
        </w:rPr>
      </w:pPr>
    </w:p>
    <w:p w:rsidRDefault="009D6148" w:rsidP="009D6148" w:rsidR="009D6148">
      <w:pPr>
        <w:jc w:val="center"/>
        <w:rPr>
          <w:rFonts w:cs="Arial" w:hAnsi="Arial" w:ascii="Arial"/>
          <w:b/>
          <w:noProof/>
        </w:rPr>
      </w:pPr>
    </w:p>
    <w:p w:rsidRDefault="009D6148" w:rsidP="009D6148" w:rsidR="009D6148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9D6148" w:rsidP="009D6148" w:rsidR="009D6148">
      <w:pPr>
        <w:rPr>
          <w:rFonts w:cs="Arial" w:hAnsi="Arial" w:ascii="Arial"/>
          <w:b/>
          <w:noProof/>
        </w:rPr>
      </w:pPr>
    </w:p>
    <w:p w:rsidRDefault="009D6148" w:rsidP="009D6148" w:rsidR="009D614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9D6148" w:rsidP="009D6148" w:rsidR="009D6148">
      <w:pPr>
        <w:outlineLvl w:val="0"/>
        <w:rPr>
          <w:rFonts w:cs="Arial" w:hAnsi="Arial" w:ascii="Arial"/>
          <w:noProof/>
        </w:rPr>
      </w:pPr>
    </w:p>
    <w:p w:rsidRDefault="009D6148" w:rsidP="009D6148" w:rsidR="009D61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SUGGEST d.o.o. za trgovinu, </w:t>
      </w:r>
      <w:proofErr w:type="spellStart"/>
      <w:r>
        <w:rPr>
          <w:rFonts w:cs="Arial" w:hAnsi="Arial" w:ascii="Arial"/>
        </w:rPr>
        <w:t>knjigovotstvo</w:t>
      </w:r>
      <w:proofErr w:type="spellEnd"/>
      <w:r>
        <w:rPr>
          <w:rFonts w:cs="Arial" w:hAnsi="Arial" w:ascii="Arial"/>
        </w:rPr>
        <w:t xml:space="preserve"> i usluge iz Slatine, Trg </w:t>
      </w:r>
      <w:proofErr w:type="spellStart"/>
      <w:r>
        <w:rPr>
          <w:rFonts w:cs="Arial" w:hAnsi="Arial" w:ascii="Arial"/>
        </w:rPr>
        <w:t>Sv.Josipa</w:t>
      </w:r>
      <w:proofErr w:type="spellEnd"/>
      <w:r>
        <w:rPr>
          <w:rFonts w:cs="Arial" w:hAnsi="Arial" w:ascii="Arial"/>
        </w:rPr>
        <w:t xml:space="preserve"> 1, MBS 010069322, OIB 92029618923, d</w:t>
      </w:r>
      <w:r>
        <w:rPr>
          <w:rFonts w:cs="Arial" w:hAnsi="Arial" w:ascii="Arial"/>
          <w:noProof/>
        </w:rPr>
        <w:t>ana 27. travnja 2016. godine</w:t>
      </w:r>
    </w:p>
    <w:p w:rsidRDefault="009D6148" w:rsidP="009D6148" w:rsidR="009D614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9D6148" w:rsidP="009D6148" w:rsidR="009D614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Mariji </w:t>
      </w:r>
      <w:proofErr w:type="spellStart"/>
      <w:r>
        <w:rPr>
          <w:rFonts w:cs="Arial" w:hAnsi="Arial" w:ascii="Arial"/>
        </w:rPr>
        <w:t>Boronjek</w:t>
      </w:r>
      <w:proofErr w:type="spellEnd"/>
      <w:r>
        <w:rPr>
          <w:rFonts w:cs="Arial" w:hAnsi="Arial" w:ascii="Arial"/>
        </w:rPr>
        <w:t xml:space="preserve"> iz Slatine, Trg </w:t>
      </w:r>
      <w:proofErr w:type="spellStart"/>
      <w:r>
        <w:rPr>
          <w:rFonts w:cs="Arial" w:hAnsi="Arial" w:ascii="Arial"/>
        </w:rPr>
        <w:t>Sv.Josipa</w:t>
      </w:r>
      <w:proofErr w:type="spellEnd"/>
      <w:r>
        <w:rPr>
          <w:rFonts w:cs="Arial" w:hAnsi="Arial" w:ascii="Arial"/>
        </w:rPr>
        <w:t xml:space="preserve"> 1, 90697321876, kao osobi ovlaštenoj za zastupanje dužnika po zakonu da u roku od 8 dana plati predujam za namirenje troškova stečajnog postupka i to iznos od 1.000,00 kuna u Fond za namirenje troškova postupka koji se vodi kod ovog suda IBAN:HR6123900011300000630 Model HR05 50-321-16 i dodatni iznos predujma od 10.000,00 kuna, na račun ovog suda IBAN:HR6123900011300000630, Model HR 05 540-321-16. Rok od 8 dana počinje teći istekom 8 dana od dana objave ovog rješenja na e-oglasnoj ploči ovog suda. </w:t>
      </w:r>
    </w:p>
    <w:p w:rsidRDefault="009D6148" w:rsidP="009D6148" w:rsidR="009D614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9D6148" w:rsidP="009D6148" w:rsidR="009D61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Marija </w:t>
      </w:r>
      <w:proofErr w:type="spellStart"/>
      <w:r>
        <w:rPr>
          <w:rFonts w:cs="Arial" w:hAnsi="Arial" w:ascii="Arial"/>
          <w:lang w:eastAsia="hr-HR"/>
        </w:rPr>
        <w:t>Boronjek</w:t>
      </w:r>
      <w:proofErr w:type="spellEnd"/>
      <w:r>
        <w:rPr>
          <w:rFonts w:cs="Arial" w:hAnsi="Arial" w:ascii="Arial"/>
          <w:lang w:eastAsia="hr-HR"/>
        </w:rPr>
        <w:t xml:space="preserve"> iz Slatine, Trg </w:t>
      </w:r>
      <w:proofErr w:type="spellStart"/>
      <w:r>
        <w:rPr>
          <w:rFonts w:cs="Arial" w:hAnsi="Arial" w:ascii="Arial"/>
          <w:lang w:eastAsia="hr-HR"/>
        </w:rPr>
        <w:t>Sv.Josipa</w:t>
      </w:r>
      <w:proofErr w:type="spellEnd"/>
      <w:r>
        <w:rPr>
          <w:rFonts w:cs="Arial" w:hAnsi="Arial" w:ascii="Arial"/>
          <w:lang w:eastAsia="hr-HR"/>
        </w:rPr>
        <w:t xml:space="preserve"> 1, 90697321876,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9D6148" w:rsidP="009D6148" w:rsidR="009D61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Marije </w:t>
      </w:r>
      <w:proofErr w:type="spellStart"/>
      <w:r>
        <w:rPr>
          <w:rFonts w:cs="Arial" w:hAnsi="Arial" w:ascii="Arial"/>
          <w:lang w:eastAsia="hr-HR"/>
        </w:rPr>
        <w:t>Boronjek</w:t>
      </w:r>
      <w:proofErr w:type="spellEnd"/>
      <w:r>
        <w:rPr>
          <w:rFonts w:cs="Arial" w:hAnsi="Arial" w:ascii="Arial"/>
          <w:lang w:eastAsia="hr-HR"/>
        </w:rPr>
        <w:t xml:space="preserve"> iz Slatine, Trg </w:t>
      </w:r>
      <w:proofErr w:type="spellStart"/>
      <w:r>
        <w:rPr>
          <w:rFonts w:cs="Arial" w:hAnsi="Arial" w:ascii="Arial"/>
          <w:lang w:eastAsia="hr-HR"/>
        </w:rPr>
        <w:t>Sv.Josipa</w:t>
      </w:r>
      <w:proofErr w:type="spellEnd"/>
      <w:r>
        <w:rPr>
          <w:rFonts w:cs="Arial" w:hAnsi="Arial" w:ascii="Arial"/>
          <w:lang w:eastAsia="hr-HR"/>
        </w:rPr>
        <w:t xml:space="preserve"> 1, 90697321876,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51-321-16,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HR05 540-321-16.</w:t>
      </w:r>
    </w:p>
    <w:p w:rsidRDefault="009D6148" w:rsidP="009D6148" w:rsidR="009D6148">
      <w:pPr>
        <w:ind w:firstLine="851"/>
        <w:jc w:val="both"/>
        <w:rPr>
          <w:rFonts w:cs="Arial" w:eastAsia="Calibri" w:hAnsi="Arial" w:ascii="Arial"/>
        </w:rPr>
      </w:pPr>
    </w:p>
    <w:p w:rsidRDefault="009D6148" w:rsidP="009D6148" w:rsidR="009D61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D6148" w:rsidP="009D6148" w:rsidR="009D6148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9D6148" w:rsidP="009D6148" w:rsidR="009D61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1324 dana, u ukupnom iznosu od 151.626,49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9D6148" w:rsidP="009D6148" w:rsidR="009D6148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D6148" w:rsidP="009D6148" w:rsidR="009D61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9D6148" w:rsidP="009D6148" w:rsidR="009D61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Marija </w:t>
      </w:r>
      <w:proofErr w:type="spellStart"/>
      <w:r>
        <w:rPr>
          <w:rFonts w:cs="Arial" w:eastAsia="Calibri" w:hAnsi="Arial" w:ascii="Arial"/>
        </w:rPr>
        <w:t>Boronjek</w:t>
      </w:r>
      <w:proofErr w:type="spellEnd"/>
      <w:r>
        <w:rPr>
          <w:rFonts w:cs="Arial" w:eastAsia="Calibri" w:hAnsi="Arial" w:ascii="Arial"/>
        </w:rPr>
        <w:t xml:space="preserve"> iz Slatine, Trg </w:t>
      </w:r>
      <w:proofErr w:type="spellStart"/>
      <w:r>
        <w:rPr>
          <w:rFonts w:cs="Arial" w:eastAsia="Calibri" w:hAnsi="Arial" w:ascii="Arial"/>
        </w:rPr>
        <w:t>Sv.Josipa</w:t>
      </w:r>
      <w:proofErr w:type="spellEnd"/>
      <w:r>
        <w:rPr>
          <w:rFonts w:cs="Arial" w:eastAsia="Calibri" w:hAnsi="Arial" w:ascii="Arial"/>
        </w:rPr>
        <w:t xml:space="preserve"> 1 i Josip Zidar iz Slatine, Lipa 114 A,</w:t>
      </w: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1324 dana, u ukupnom iznosu od 151.626,49 kn.</w:t>
      </w:r>
    </w:p>
    <w:p w:rsidRDefault="009D6148" w:rsidP="009D6148" w:rsidR="009D61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</w:t>
      </w:r>
      <w:r>
        <w:rPr>
          <w:rFonts w:cs="Arial" w:eastAsia="Calibri" w:hAnsi="Arial" w:ascii="Arial"/>
        </w:rPr>
        <w:lastRenderedPageBreak/>
        <w:t xml:space="preserve">prijedloga za pokretanja stečajnog postupka za osobu ovlaštenu za zastupanje dužnika po zakonu </w:t>
      </w:r>
      <w:r>
        <w:rPr>
          <w:rFonts w:cs="Arial" w:hAnsi="Arial" w:ascii="Arial"/>
          <w:lang w:eastAsia="hr-HR"/>
        </w:rPr>
        <w:t xml:space="preserve">Marija </w:t>
      </w:r>
      <w:proofErr w:type="spellStart"/>
      <w:r>
        <w:rPr>
          <w:rFonts w:cs="Arial" w:hAnsi="Arial" w:ascii="Arial"/>
          <w:lang w:eastAsia="hr-HR"/>
        </w:rPr>
        <w:t>Boronjek</w:t>
      </w:r>
      <w:proofErr w:type="spellEnd"/>
      <w:r>
        <w:rPr>
          <w:rFonts w:cs="Arial" w:hAnsi="Arial" w:ascii="Arial"/>
          <w:lang w:eastAsia="hr-HR"/>
        </w:rPr>
        <w:t>,</w:t>
      </w:r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9D6148" w:rsidP="009D6148" w:rsidR="009D61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9D6148" w:rsidP="009D6148" w:rsidR="009D61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9D6148" w:rsidP="009D6148" w:rsidR="009D6148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27</w:t>
      </w:r>
      <w:r>
        <w:rPr>
          <w:rFonts w:cs="Arial" w:hAnsi="Arial" w:ascii="Arial"/>
          <w:noProof/>
        </w:rPr>
        <w:t>. travnja 2016. godine</w:t>
      </w:r>
    </w:p>
    <w:p w:rsidRDefault="009D6148" w:rsidP="009D6148" w:rsidR="009D6148">
      <w:pPr>
        <w:jc w:val="center"/>
        <w:rPr>
          <w:rFonts w:cs="Arial" w:eastAsia="Calibri" w:hAnsi="Arial" w:ascii="Arial"/>
        </w:rPr>
      </w:pPr>
    </w:p>
    <w:p w:rsidRDefault="009D6148" w:rsidP="009D6148" w:rsidR="009D6148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9D6148" w:rsidP="009D6148" w:rsidR="009D6148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9D6148" w:rsidP="009D6148" w:rsidR="009D6148">
      <w:pPr>
        <w:rPr>
          <w:rFonts w:cs="Arial" w:eastAsia="Calibri" w:hAnsi="Arial" w:ascii="Arial"/>
        </w:rPr>
      </w:pPr>
    </w:p>
    <w:p w:rsidRDefault="009D6148" w:rsidP="009D6148" w:rsidR="009D6148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9D6148" w:rsidP="009D6148" w:rsidR="009D6148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9D6148" w:rsidP="009D6148" w:rsidR="009D6148">
      <w:pPr>
        <w:rPr>
          <w:rFonts w:cs="Arial" w:hAnsi="Arial" w:ascii="Arial"/>
        </w:rPr>
      </w:pPr>
    </w:p>
    <w:p w:rsidRDefault="009D6148" w:rsidP="009D6148" w:rsidR="009D6148">
      <w:pPr>
        <w:rPr>
          <w:rFonts w:cs="Arial" w:hAnsi="Arial" w:ascii="Arial"/>
        </w:rPr>
      </w:pPr>
      <w:bookmarkStart w:name="_GoBack" w:id="0"/>
      <w:bookmarkEnd w:id="0"/>
    </w:p>
    <w:p w:rsidRDefault="009D6148" w:rsidP="009D6148" w:rsidR="009D6148">
      <w:pPr>
        <w:rPr>
          <w:rFonts w:cs="Arial" w:eastAsia="Calibri" w:hAnsi="Arial" w:ascii="Arial"/>
        </w:rPr>
      </w:pPr>
    </w:p>
    <w:p w:rsidRDefault="009D6148" w:rsidP="009D6148" w:rsidR="009D6148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D6148" w:rsidP="009D6148" w:rsidR="009D6148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9D6148" w:rsidP="009D6148" w:rsidR="009D6148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9D6148" w:rsidP="009D6148" w:rsidR="009D6148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9D6148" w:rsidP="009D6148" w:rsidR="009D6148">
      <w:pPr>
        <w:rPr>
          <w:rFonts w:cs="Arial" w:hAnsi="Arial" w:ascii="Arial"/>
        </w:rPr>
      </w:pPr>
      <w:r>
        <w:rPr>
          <w:rFonts w:cs="Arial" w:hAnsi="Arial" w:ascii="Arial"/>
        </w:rPr>
        <w:t>Bj.27.4.2016.g.</w:t>
      </w:r>
    </w:p>
    <w:p w:rsidRDefault="009D6148" w:rsidP="009D6148" w:rsidR="009D6148">
      <w:pPr>
        <w:rPr>
          <w:rFonts w:cs="Arial" w:eastAsia="Calibri" w:hAnsi="Arial" w:ascii="Arial"/>
        </w:rPr>
      </w:pPr>
    </w:p>
    <w:p w:rsidRDefault="009D6148" w:rsidP="009D6148" w:rsidR="009D6148">
      <w:pPr>
        <w:rPr>
          <w:rFonts w:cs="Arial" w:eastAsia="Calibri" w:hAnsi="Arial" w:ascii="Arial"/>
        </w:rPr>
      </w:pPr>
    </w:p>
    <w:p w:rsidRDefault="009D6148" w:rsidP="009D6148" w:rsidR="009D6148">
      <w:pPr>
        <w:rPr>
          <w:rFonts w:cs="Arial" w:eastAsia="Times New Roman" w:hAnsi="Arial" w:ascii="Arial"/>
        </w:rPr>
      </w:pPr>
    </w:p>
    <w:p w:rsidRDefault="009D6148" w:rsidP="009D6148" w:rsidR="009D6148">
      <w:pPr>
        <w:pStyle w:val="Poetniodjeljak"/>
        <w:rPr>
          <w:rFonts w:cs="Arial" w:hAnsi="Arial" w:ascii="Arial"/>
        </w:rPr>
      </w:pPr>
    </w:p>
    <w:p w:rsidRDefault="009D6148" w:rsidP="009D6148" w:rsidR="009D6148">
      <w:pPr>
        <w:pStyle w:val="NormaleSPIS"/>
        <w:rPr>
          <w:rFonts w:cs="Arial" w:hAnsi="Arial" w:ascii="Arial"/>
          <w:noProof/>
        </w:rPr>
      </w:pPr>
    </w:p>
    <w:p w:rsidRDefault="009D6148" w:rsidP="009D6148" w:rsidR="009D6148">
      <w:pPr>
        <w:rPr>
          <w:rFonts w:cs="Arial" w:hAnsi="Arial" w:ascii="Arial"/>
        </w:rPr>
      </w:pPr>
    </w:p>
    <w:p w:rsidRDefault="009D6148" w:rsidP="009D6148" w:rsidR="009D6148">
      <w:pPr>
        <w:rPr>
          <w:rFonts w:cs="Arial" w:hAnsi="Arial" w:ascii="Arial"/>
        </w:rPr>
      </w:pPr>
    </w:p>
    <w:p w:rsidRDefault="009D6148" w:rsidP="009D6148" w:rsidR="009D614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9D6148" w:rsidP="009D6148" w:rsidR="009D6148">
      <w:pPr>
        <w:jc w:val="both"/>
        <w:rPr>
          <w:rFonts w:cs="Arial" w:eastAsia="Times New Roman" w:hAnsi="Arial" w:ascii="Arial"/>
        </w:rPr>
      </w:pPr>
    </w:p>
    <w:p w:rsidRDefault="009D61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148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8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St-321/2016-3</izvorni_sadrzaj>
    <derivirana_varijabla naziv="DomainObject.Oznaka_1">St-321/2016-3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SUGGEST d.o.o. za trgovinu, knjigovotstvo i usluge zastupanog po punomoćniku MARIJA BORONJEK; JOSIP ZIDAR</izvorni_sadrzaj>
    <derivirana_varijabla naziv="DomainObject.Predmet.ProtustrankaFormated_1">  SUGGEST d.o.o. za trgovinu, knjigovotstvo i usluge zastupanog po punomoćniku MARIJA BORONJEK; JOSIP ZIDAR</derivirana_varijabla>
  </DomainObject.Predmet.ProtustrankaFormated>
  <DomainObject.Predmet.ProtustrankaFormatedOIB>
    <izvorni_sadrzaj>  SUGGEST d.o.o. za trgovinu, knjigovotstvo i usluge, OIB 92029618923 zastupanog po punomoćniku MARIJA BORONJEK; JOSIP ZIDAR</izvorni_sadrzaj>
    <derivirana_varijabla naziv="DomainObject.Predmet.ProtustrankaFormatedOIB_1">  SUGGEST d.o.o. za trgovinu, knjigovotstvo i usluge, OIB 92029618923 zastupanog po punomoćniku MARIJA BORONJEK; JOSIP ZIDAR</derivirana_varijabla>
  </DomainObject.Predmet.ProtustrankaFormatedOIB>
  <DomainObject.Predmet.ProtustrankaFormatedWithAdress>
    <izvorni_sadrzaj> SUGGEST d.o.o. za trgovinu, knjigovotstvo i usluge, Trg sv. Josipa 1, 33520 Slatina zastupanog po punomoćniku MARIJA BORONJEK; JOSIP ZIDAR</izvorni_sadrzaj>
    <derivirana_varijabla naziv="DomainObject.Predmet.ProtustrankaFormatedWithAdress_1"> SUGGEST d.o.o. za trgovinu, knjigovotstvo i usluge, Trg sv. Josipa 1, 33520 Slatina zastupanog po punomoćniku MARIJA BORONJEK; JOSIP ZIDAR</derivirana_varijabla>
  </DomainObject.Predmet.ProtustrankaFormatedWithAdress>
  <DomainObject.Predmet.ProtustrankaFormatedWithAdressOIB>
    <izvorni_sadrzaj> SUGGEST d.o.o. za trgovinu, knjigovotstvo i usluge, OIB 92029618923, Trg sv. Josipa 1, 33520 Slatina zastupanog po punomoćniku MARIJA BORONJEK; JOSIP ZIDAR</izvorni_sadrzaj>
    <derivirana_varijabla naziv="DomainObject.Predmet.ProtustrankaFormatedWithAdressOIB_1"> SUGGEST d.o.o. za trgovinu, knjigovotstvo i usluge, OIB 92029618923, Trg sv. Josipa 1, 33520 Slatina zastupanog po punomoćniku MARIJA BORONJEK; JOSIP ZIDAR</derivirana_varijabla>
  </DomainObject.Predmet.ProtustrankaFormatedWithAdressOIB>
  <DomainObject.Predmet.ProtustrankaWithAdress>
    <izvorni_sadrzaj>SUGGEST d.o.o. za trgovinu, knjigovotstvo i usluge Trg sv. Josipa 1, 33520 Slatina</izvorni_sadrzaj>
    <derivirana_varijabla naziv="DomainObject.Predmet.ProtustrankaWithAdress_1">SUGGEST d.o.o. za trgovinu, knjigovotstvo i usluge Trg sv. Josipa 1, 33520 Slatina</derivirana_varijabla>
  </DomainObject.Predmet.ProtustrankaWithAdress>
  <DomainObject.Predmet.ProtustrankaWithAdressOIB>
    <izvorni_sadrzaj>SUGGEST d.o.o. za trgovinu, knjigovotstvo i usluge, OIB 92029618923, Trg sv. Josipa 1, 33520 Slatina</izvorni_sadrzaj>
    <derivirana_varijabla naziv="DomainObject.Predmet.ProtustrankaWithAdressOIB_1">SUGGEST d.o.o. za trgovinu, knjigovotstvo i usluge, OIB 92029618923, Trg sv. Josipa 1, 33520 Slatina</derivirana_varijabla>
  </DomainObject.Predmet.ProtustrankaWithAdressOIB>
  <DomainObject.Predmet.ProtustrankaNazivFormated>
    <izvorni_sadrzaj>SUGGEST d.o.o. za trgovinu, knjigovotstvo i usluge</izvorni_sadrzaj>
    <derivirana_varijabla naziv="DomainObject.Predmet.ProtustrankaNazivFormated_1">SUGGEST d.o.o. za trgovinu, knjigovotstvo i usluge</derivirana_varijabla>
  </DomainObject.Predmet.ProtustrankaNazivFormated>
  <DomainObject.Predmet.ProtustrankaNazivFormatedOIB>
    <izvorni_sadrzaj>SUGGEST d.o.o. za trgovinu, knjigovotstvo i usluge, OIB 92029618923</izvorni_sadrzaj>
    <derivirana_varijabla naziv="DomainObject.Predmet.ProtustrankaNazivFormatedOIB_1">SUGGEST d.o.o. za trgovinu, knjigovotstvo i usluge, OIB 92029618923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SUGGEST d.o.o. za trgovinu, knjigovotstvo i usluge zastupanog po punomoćniku MARIJA BORONJEK; JOSIP ZIDAR</item>
    </izvorni_sadrzaj>
    <derivirana_varijabla naziv="DomainObject.Predmet.ProtuStrankaListFormated_1">
      <item>SUGGEST d.o.o. za trgovinu, knjigovotstvo i usluge zastupanog po punomoćniku MARIJA BORONJEK; JOSIP ZIDAR</item>
    </derivirana_varijabla>
  </DomainObject.Predmet.ProtuStrankaListFormated>
  <DomainObject.Predmet.ProtuStrankaListFormatedOIB>
    <izvorni_sadrzaj>
      <item>SUGGEST d.o.o. za trgovinu, knjigovotstvo i usluge, OIB 92029618923 zastupanog po punomoćniku MARIJA BORONJEK; JOSIP ZIDAR</item>
    </izvorni_sadrzaj>
    <derivirana_varijabla naziv="DomainObject.Predmet.ProtuStrankaListFormatedOIB_1">
      <item>SUGGEST d.o.o. za trgovinu, knjigovotstvo i usluge, OIB 92029618923 zastupanog po punomoćniku MARIJA BORONJEK; JOSIP ZIDAR</item>
    </derivirana_varijabla>
  </DomainObject.Predmet.ProtuStrankaListFormatedOIB>
  <DomainObject.Predmet.ProtuStrankaListFormatedWithAdress>
    <izvorni_sadrzaj>
      <item>SUGGEST d.o.o. za trgovinu, knjigovotstvo i usluge, Trg sv. Josipa 1, 33520 Slatina zastupanog po punomoćniku MARIJA BORONJEK; JOSIP ZIDAR</item>
    </izvorni_sadrzaj>
    <derivirana_varijabla naziv="DomainObject.Predmet.ProtuStrankaListFormatedWithAdress_1">
      <item>SUGGEST d.o.o. za trgovinu, knjigovotstvo i usluge, Trg sv. Josipa 1, 33520 Slatina zastupanog po punomoćniku MARIJA BORONJEK; JOSIP ZIDAR</item>
    </derivirana_varijabla>
  </DomainObject.Predmet.ProtuStrankaListFormatedWithAdress>
  <DomainObject.Predmet.ProtuStrankaListFormatedWithAdressOIB>
    <izvorni_sadrzaj>
      <item>SUGGEST d.o.o. za trgovinu, knjigovotstvo i usluge, OIB 92029618923, Trg sv. Josipa 1, 33520 Slatina zastupanog po punomoćniku MARIJA BORONJEK; JOSIP ZIDAR</item>
    </izvorni_sadrzaj>
    <derivirana_varijabla naziv="DomainObject.Predmet.ProtuStrankaListFormatedWithAdressOIB_1">
      <item>SUGGEST d.o.o. za trgovinu, knjigovotstvo i usluge, OIB 92029618923, Trg sv. Josipa 1, 33520 Slatina zastupanog po punomoćniku MARIJA BORONJEK; JOSIP ZIDAR</item>
    </derivirana_varijabla>
  </DomainObject.Predmet.ProtuStrankaListFormatedWithAdressOIB>
  <DomainObject.Predmet.ProtuStrankaListNazivFormated>
    <izvorni_sadrzaj>
      <item>SUGGEST d.o.o. za trgovinu, knjigovotstvo i usluge</item>
    </izvorni_sadrzaj>
    <derivirana_varijabla naziv="DomainObject.Predmet.ProtuStrankaListNazivFormated_1">
      <item>SUGGEST d.o.o. za trgovinu, knjigovotstvo i usluge</item>
    </derivirana_varijabla>
  </DomainObject.Predmet.ProtuStrankaListNazivFormated>
  <DomainObject.Predmet.ProtuStrankaListNazivFormatedOIB>
    <izvorni_sadrzaj>
      <item>SUGGEST d.o.o. za trgovinu, knjigovotstvo i usluge, OIB 92029618923</item>
    </izvorni_sadrzaj>
    <derivirana_varijabla naziv="DomainObject.Predmet.ProtuStrankaListNazivFormatedOIB_1">
      <item>SUGGEST d.o.o. za trgovinu, knjigovotstvo i usluge, OIB 92029618923</item>
    </derivirana_varijabla>
  </DomainObject.Predmet.ProtuStrankaListNazivFormatedOIB>
  <DomainObject.Predmet.OstaliListFormated>
    <izvorni_sadrzaj>
      <item>MARIJA BORONJEK punomoćnik sudionika u postupku SUGGEST d.o.o. za trgovinu, knjigovotstvo i usluge</item>
      <item>JOSIP ZIDAR punomoćnik sudionika u postupku SUGGEST d.o.o. za trgovinu, knjigovotstvo i usluge</item>
    </izvorni_sadrzaj>
    <derivirana_varijabla naziv="DomainObject.Predmet.OstaliListFormated_1">
      <item>MARIJA BORONJEK punomoćnik sudionika u postupku SUGGEST d.o.o. za trgovinu, knjigovotstvo i usluge</item>
      <item>JOSIP ZIDAR punomoćnik sudionika u postupku SUGGEST d.o.o. za trgovinu, knjigovotstvo i usluge</item>
    </derivirana_varijabla>
  </DomainObject.Predmet.OstaliListFormated>
  <DomainObject.Predmet.OstaliListFormatedOIB>
    <izvorni_sadrzaj>
      <item>MARIJA BORONJEK punomoćnik sudionika u postupku SUGGEST d.o.o. za trgovinu, knjigovotstvo i usluge</item>
      <item>JOSIP ZIDAR punomoćnik sudionika u postupku SUGGEST d.o.o. za trgovinu, knjigovotstvo i usluge</item>
    </izvorni_sadrzaj>
    <derivirana_varijabla naziv="DomainObject.Predmet.OstaliListFormatedOIB_1">
      <item>MARIJA BORONJEK punomoćnik sudionika u postupku SUGGEST d.o.o. za trgovinu, knjigovotstvo i usluge</item>
      <item>JOSIP ZIDAR punomoćnik sudionika u postupku SUGGEST d.o.o. za trgovinu, knjigovotstvo i usluge</item>
    </derivirana_varijabla>
  </DomainObject.Predmet.OstaliListFormatedOIB>
  <DomainObject.Predmet.OstaliListFormatedWithAdress>
    <izvorni_sadrzaj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izvorni_sadrzaj>
    <derivirana_varijabla naziv="DomainObject.Predmet.OstaliListFormatedWithAdress_1"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derivirana_varijabla>
  </DomainObject.Predmet.OstaliListFormatedWithAdress>
  <DomainObject.Predmet.OstaliListFormatedWithAdressOIB>
    <izvorni_sadrzaj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izvorni_sadrzaj>
    <derivirana_varijabla naziv="DomainObject.Predmet.OstaliListFormatedWithAdressOIB_1"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derivirana_varijabla>
  </DomainObject.Predmet.OstaliListFormatedWithAdressOIB>
  <DomainObject.Predmet.OstaliListNazivFormated>
    <izvorni_sadrzaj>
      <item>MARIJA BORONJEK</item>
      <item>JOSIP ZIDAR</item>
    </izvorni_sadrzaj>
    <derivirana_varijabla naziv="DomainObject.Predmet.OstaliListNazivFormated_1">
      <item>MARIJA BORONJEK</item>
      <item>JOSIP ZIDAR</item>
    </derivirana_varijabla>
  </DomainObject.Predmet.OstaliListNazivFormated>
  <DomainObject.Predmet.OstaliListNazivFormatedOIB>
    <izvorni_sadrzaj>
      <item>MARIJA BORONJEK</item>
      <item>JOSIP ZIDAR</item>
    </izvorni_sadrzaj>
    <derivirana_varijabla naziv="DomainObject.Predmet.OstaliListNazivFormatedOIB_1">
      <item>MARIJA BORONJEK</item>
      <item>JOSIP ZIDAR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St-321/2016-3</izvorni_sadrzaj>
    <derivirana_varijabla naziv="DomainObject.PoslovniBrojDokumenta_1">St-321/2016-3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SUGGEST d.o.o. za trgovinu, knjigovotstvo i usluge</izvorni_sadrzaj>
    <derivirana_varijabla naziv="DomainObject.Predmet.ProtustrankaIDrugi_1">SUGGEST d.o.o. za trgovinu, knjigovotstvo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SUGGEST d.o.o. za trgovinu, knjigovotstvo i usluge, OIB 92029618923, Trg sv. Josipa 1, 33520 Slatina</izvorni_sadrzaj>
    <derivirana_varijabla naziv="DomainObject.Predmet.ProtustrankaIDrugiAdressOIB_1">SUGGEST d.o.o. za trgovinu, knjigovotstvo i usluge, OIB 92029618923, Trg sv. Josipa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SUGGEST d.o.o. za trgovinu, knjigovotstvo i usluge</item>
      <item>MARIJA BORONJEK</item>
      <item>JOSIP ZIDAR</item>
    </izvorni_sadrzaj>
    <derivirana_varijabla naziv="DomainObject.Predmet.SudioniciListNaziv_1">
      <item>FINA, RC ZAGREB, Podružnica Bjelovar</item>
      <item>SUGGEST d.o.o. za trgovinu, knjigovotstvo i usluge</item>
      <item>MARIJA BORONJEK</item>
      <item>JOSIP ZIDAR</item>
    </derivirana_varijabla>
  </DomainObject.Predmet.SudioniciListNaziv>
  <DomainObject.Predmet.SudioniciListAdressOIB>
    <izvorni_sadrzaj>
      <item>FINA, RC ZAGREB, Podružnica Bjelovar, OIB 85821130368, F. Supila 4,43000 Bjelovar</item>
      <item>SUGGEST d.o.o. za trgovinu, knjigovotstvo i usluge, OIB 92029618923, Trg sv. Josipa 1,33520 Slatina</item>
      <item>MARIJA BORONJEK, Trg Sv.Josipa 1.,33520 Slatina</item>
      <item>JOSIP ZIDAR, Lipa 114 A,33520 Slatina</item>
    </izvorni_sadrzaj>
    <derivirana_varijabla naziv="DomainObject.Predmet.SudioniciListAdressOIB_1">
      <item>FINA, RC ZAGREB, Podružnica Bjelovar, OIB 85821130368, F. Supila 4,43000 Bjelovar</item>
      <item>SUGGEST d.o.o. za trgovinu, knjigovotstvo i usluge, OIB 92029618923, Trg sv. Josipa 1,33520 Slatina</item>
      <item>MARIJA BORONJEK, Trg Sv.Josipa 1.,33520 Slatina</item>
      <item>JOSIP ZIDAR, Lipa 114 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41FD7-6224-4677-AF9F-302CE59E5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5527</properties:Characters>
  <properties:Lines>124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2016-04-27T12:10:00Z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St-321/2016-3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