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308f" w14:paraId="7fa308f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1829D5" w:rsidP="00DB5F6E" w:rsidR="00DB5F6E" w:rsidRPr="00D36AA1">
      <w:pPr>
        <w:ind w:firstLine="708"/>
        <w:jc w:val="both"/>
        <w:rPr>
          <w:rFonts w:eastAsia="Calibri"/>
          <w:b/>
        </w:rPr>
      </w:pPr>
      <w:r>
        <w:rPr>
          <w:rFonts w:cstheme="majorBidi" w:hAnsiTheme="majorBidi" w:asciiTheme="majorBidi"/>
        </w:rPr>
        <w:t xml:space="preserve">Trgovački sud u Zadru, </w:t>
      </w:r>
      <w:r w:rsidR="00156047" w:rsidRPr="00570832">
        <w:rPr>
          <w:rFonts w:cstheme="majorBidi" w:hAnsiTheme="majorBidi" w:asciiTheme="majorBidi"/>
        </w:rPr>
        <w:t xml:space="preserve">po sutkinji Ani Markač, </w:t>
      </w:r>
      <w:r w:rsidR="00DB5F6E">
        <w:rPr>
          <w:rFonts w:cstheme="majorBidi" w:hAnsiTheme="majorBidi" w:asciiTheme="majorBidi"/>
        </w:rPr>
        <w:t xml:space="preserve">u stečajnom postupku </w:t>
      </w:r>
      <w:r w:rsidR="00DB5F6E" w:rsidRPr="00D36AA1">
        <w:t>na</w:t>
      </w:r>
      <w:r w:rsidR="00DB5F6E">
        <w:t>d</w:t>
      </w:r>
      <w:r w:rsidR="00DB5F6E" w:rsidRPr="00D36AA1">
        <w:t xml:space="preserve"> dužni</w:t>
      </w:r>
      <w:r w:rsidR="00681195">
        <w:t xml:space="preserve">kom </w:t>
      </w:r>
      <w:r w:rsidR="00681195" w:rsidRPr="0067194B">
        <w:t xml:space="preserve">ZARA TRAVEL j.d.o.o. turistička agencija u stečaju, Nin, Poljica </w:t>
      </w:r>
      <w:proofErr w:type="spellStart"/>
      <w:r w:rsidR="00681195" w:rsidRPr="0067194B">
        <w:t>Brig</w:t>
      </w:r>
      <w:proofErr w:type="spellEnd"/>
      <w:r w:rsidR="00681195" w:rsidRPr="0067194B">
        <w:t xml:space="preserve"> 14, OIB:40413929051</w:t>
      </w:r>
      <w:r w:rsidR="00681195">
        <w:t>, kojeg zastupa stečajni upravitelj Nikola Krvavica</w:t>
      </w:r>
      <w:r w:rsidR="00681195" w:rsidRPr="0067194B">
        <w:t xml:space="preserve"> iz Sv. Ivan Zelina, Vinogradska 15, </w:t>
      </w:r>
      <w:r w:rsidR="00681195">
        <w:t xml:space="preserve">dana 4. listopada </w:t>
      </w:r>
      <w:r w:rsidR="00DB5F6E">
        <w:t xml:space="preserve">2017., </w:t>
      </w:r>
      <w:r w:rsidR="00DB5F6E" w:rsidRPr="00D36AA1">
        <w:t xml:space="preserve"> </w:t>
      </w:r>
    </w:p>
    <w:p w:rsidRDefault="00082FAA" w:rsidP="00DB5F6E" w:rsidR="00082FAA" w:rsidRPr="005C4636">
      <w:pPr>
        <w:pStyle w:val="Tijeloteksta"/>
        <w:ind w:firstLine="708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681195" w:rsidP="00681195" w:rsidR="00681195">
      <w:pPr>
        <w:ind w:firstLine="708"/>
        <w:jc w:val="both"/>
      </w:pPr>
      <w:r>
        <w:t xml:space="preserve">Nalaže se stečajnom upravitelju </w:t>
      </w:r>
      <w:r w:rsidRPr="0067194B">
        <w:t>Nikoli Krvavici iz Sv. Ivan Zelina, Vinogradska 15,</w:t>
      </w:r>
      <w:r>
        <w:t xml:space="preserve"> da u roku 3 (tri) dana od dan dostave prijepisa ovog zaključka sudu dostavi dokaz o nastalim mu troškovima u prethodnom postupku i to u iznosu od 53,75 kn, a koji bi se odnosio na potvrdu FINA-e, zatim u odnosu na troškove biljega koje je zatražio u iznosu od 120,00 kn budući da u spisu prileži dokaz o plaćanju istih </w:t>
      </w:r>
      <w:r w:rsidR="004A0A50">
        <w:t xml:space="preserve">samo </w:t>
      </w:r>
      <w:r>
        <w:t xml:space="preserve">u iznosu od 70,00 kn, te dokaz za troškove nastale </w:t>
      </w:r>
      <w:r w:rsidR="004A0A50">
        <w:t xml:space="preserve">u stečajnom postupku </w:t>
      </w:r>
      <w:r>
        <w:t>na ime izrade pečata u iznosu od 135,00 kn, a koje je zatražio zahtjevom od 4. rujna 2017.</w:t>
      </w:r>
      <w:r w:rsidR="004A0A50">
        <w:t>,</w:t>
      </w:r>
      <w:r>
        <w:t xml:space="preserve"> obzirom da sud određuje naknadu troškova stečajnom upravitelju na temelju pisanog obrazloženog i dokumentiranog izvješća stečajnog upravitelja, a sve sukladno odredbi čl. 94. st. 3. Stečajnog zakona (Narodne novine broj 71/15).</w:t>
      </w:r>
    </w:p>
    <w:p w:rsidRDefault="00681195" w:rsidP="00681195" w:rsidR="00681195">
      <w:pPr>
        <w:jc w:val="both"/>
      </w:pPr>
    </w:p>
    <w:p w:rsidRDefault="00004043" w:rsidP="00004043" w:rsidR="00281502" w:rsidRPr="005C4636">
      <w:pPr>
        <w:jc w:val="center"/>
      </w:pPr>
      <w:r>
        <w:t>U Zadru</w:t>
      </w:r>
      <w:r w:rsidR="00511649" w:rsidRPr="005C4636">
        <w:t xml:space="preserve"> </w:t>
      </w:r>
      <w:r w:rsidR="00681195">
        <w:t xml:space="preserve">4. listopada </w:t>
      </w:r>
      <w:r w:rsidR="00F43F58">
        <w:t>201</w:t>
      </w:r>
      <w:r w:rsidR="00401983">
        <w:t>7</w:t>
      </w:r>
      <w:r w:rsidR="00F43F58">
        <w:t>.</w:t>
      </w:r>
    </w:p>
    <w:p w:rsidRDefault="00281502" w:rsidP="00281502" w:rsidR="00281502" w:rsidRPr="005C4636">
      <w:pPr>
        <w:jc w:val="both"/>
      </w:pPr>
    </w:p>
    <w:p w:rsidRDefault="00AE0A12" w:rsidP="00281502" w:rsidR="00AE0A12" w:rsidRPr="005C4636">
      <w:pPr>
        <w:jc w:val="both"/>
      </w:pPr>
    </w:p>
    <w:p w:rsidRDefault="00497E90" w:rsidP="00F220AC" w:rsidR="00497E90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F43F58">
        <w:t>Sutkinja</w:t>
      </w:r>
    </w:p>
    <w:p w:rsidRDefault="001829D5" w:rsidP="00F220AC" w:rsidR="00801998" w:rsidRPr="00F60CD9">
      <w:pPr>
        <w:jc w:val="right"/>
      </w:pPr>
      <w:r>
        <w:t xml:space="preserve"> </w:t>
      </w:r>
      <w:r w:rsidR="00331DF4">
        <w:t xml:space="preserve">                           </w:t>
      </w:r>
      <w:r>
        <w:t xml:space="preserve"> </w:t>
      </w:r>
      <w:r w:rsidR="00401983">
        <w:t xml:space="preserve">           </w:t>
      </w:r>
      <w:r w:rsidR="00FB0DA6">
        <w:t xml:space="preserve"> </w:t>
      </w:r>
      <w:r w:rsidR="00497E90">
        <w:t xml:space="preserve">                                                           </w:t>
      </w:r>
      <w:r w:rsidR="00F43F58">
        <w:t>Ana Markač</w:t>
      </w:r>
    </w:p>
    <w:p w:rsidRDefault="00801998" w:rsidP="00F220AC" w:rsidR="00801998">
      <w:pPr>
        <w:jc w:val="right"/>
      </w:pPr>
    </w:p>
    <w:p w:rsidRDefault="00801998" w:rsidP="00FB0DA6" w:rsidR="00801998" w:rsidRPr="005C4636"/>
    <w:p w:rsidRDefault="00497E90" w:rsidP="00467CF4" w:rsidR="00497E90"/>
    <w:p w:rsidRDefault="00497E90" w:rsidP="00467CF4" w:rsidR="00497E90"/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4C23AC" w:rsidP="00331DF4" w:rsidR="004C23AC">
      <w:pPr>
        <w:rPr>
          <w:sz w:val="28"/>
          <w:szCs w:val="28"/>
        </w:rPr>
      </w:pPr>
    </w:p>
    <w:p w:rsidRDefault="001829D5" w:rsidP="00331DF4" w:rsidR="001829D5">
      <w:pPr>
        <w:ind w:left="5664"/>
        <w:jc w:val="both"/>
        <w:rPr>
          <w:sz w:val="28"/>
          <w:szCs w:val="28"/>
        </w:rPr>
      </w:pPr>
    </w:p>
    <w:p w:rsidRDefault="001829D5" w:rsidP="001829D5" w:rsidR="001829D5">
      <w:r w:rsidRPr="001829D5">
        <w:t>DNA</w:t>
      </w:r>
      <w:r>
        <w:t>:</w:t>
      </w:r>
    </w:p>
    <w:p w:rsidRDefault="001829D5" w:rsidP="001829D5" w:rsidR="001829D5">
      <w:pPr>
        <w:pStyle w:val="Odlomakpopisa"/>
        <w:numPr>
          <w:ilvl w:val="0"/>
          <w:numId w:val="7"/>
        </w:numPr>
      </w:pPr>
      <w:r>
        <w:t>stečajnom upravitelju</w:t>
      </w:r>
      <w:r w:rsidR="00401983">
        <w:t xml:space="preserve"> </w:t>
      </w:r>
      <w:r w:rsidR="00681195">
        <w:t>Nikoli Krvavici putem e-mail</w:t>
      </w:r>
    </w:p>
    <w:p w:rsidRDefault="00681195" w:rsidP="001829D5" w:rsidR="00681195">
      <w:pPr>
        <w:pStyle w:val="Odlomakpopisa"/>
        <w:numPr>
          <w:ilvl w:val="0"/>
          <w:numId w:val="7"/>
        </w:numPr>
      </w:pPr>
      <w:r>
        <w:t>e-Oglasna ploča sudova</w:t>
      </w:r>
    </w:p>
    <w:p w:rsidRDefault="00681195" w:rsidP="001829D5" w:rsidR="00681195">
      <w:pPr>
        <w:pStyle w:val="Odlomakpopisa"/>
        <w:numPr>
          <w:ilvl w:val="0"/>
          <w:numId w:val="7"/>
        </w:numPr>
      </w:pPr>
      <w:r>
        <w:t>u spis</w:t>
      </w:r>
    </w:p>
    <w:sectPr w:rsidR="0068119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681195">
      <w:t>264/16-60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FA051B"/>
    <w:multiLevelType w:val="hybridMultilevel"/>
    <w:tmpl w:val="8C900358"/>
    <w:lvl w:tplc="B83A07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56047"/>
    <w:rsid w:val="001829D5"/>
    <w:rsid w:val="001847FA"/>
    <w:rsid w:val="002031CB"/>
    <w:rsid w:val="002159D7"/>
    <w:rsid w:val="00281502"/>
    <w:rsid w:val="002D0398"/>
    <w:rsid w:val="003214BC"/>
    <w:rsid w:val="00331DF4"/>
    <w:rsid w:val="00387627"/>
    <w:rsid w:val="00394897"/>
    <w:rsid w:val="003B11E4"/>
    <w:rsid w:val="00401983"/>
    <w:rsid w:val="00422334"/>
    <w:rsid w:val="00467CF4"/>
    <w:rsid w:val="00497E90"/>
    <w:rsid w:val="004A0A50"/>
    <w:rsid w:val="004C23AC"/>
    <w:rsid w:val="00511649"/>
    <w:rsid w:val="005C4636"/>
    <w:rsid w:val="00626967"/>
    <w:rsid w:val="00681195"/>
    <w:rsid w:val="006B1EE7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06932"/>
    <w:rsid w:val="00B355AE"/>
    <w:rsid w:val="00BA5A9C"/>
    <w:rsid w:val="00BE1412"/>
    <w:rsid w:val="00C43370"/>
    <w:rsid w:val="00C72B31"/>
    <w:rsid w:val="00CA7947"/>
    <w:rsid w:val="00D42FEC"/>
    <w:rsid w:val="00DB5F6E"/>
    <w:rsid w:val="00E02717"/>
    <w:rsid w:val="00E76DE1"/>
    <w:rsid w:val="00E835BE"/>
    <w:rsid w:val="00E8758E"/>
    <w:rsid w:val="00EF3728"/>
    <w:rsid w:val="00F220AC"/>
    <w:rsid w:val="00F43F58"/>
    <w:rsid w:val="00F80A60"/>
    <w:rsid w:val="00FB0DA6"/>
    <w:rsid w:val="00FB2A78"/>
    <w:rsid w:val="00FC746F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353DC-113A-44BF-BA79-4013A0392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1199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2017-10-04T08:42:00Z</dcterms:created>
  <dc:creator>Administrator</dc:creator>
  <cp:lastModifiedBy>Marijana Žuža</cp:lastModifiedBy>
  <cp:lastPrinted>2017-10-04T08:44:00Z</cp:lastPrinted>
  <dcterms:modified xmlns:xsi="http://www.w3.org/2001/XMLSchema-instance" xsi:type="dcterms:W3CDTF">2017-10-04T09:07:00Z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