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b367" w14:paraId="747b36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67094">
        <w:t>155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D67094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D67094">
        <w:t>KARMEL j.d.o.o. za trgovinu i usluge, OIB: 10895755802 sa sjedištem u Trg bana Josipa Jelačića 7B, 48000 Koprivnica</w:t>
      </w:r>
      <w:r w:rsidR="001D4C37">
        <w:t>,</w:t>
      </w:r>
      <w:r>
        <w:t xml:space="preserve"> </w:t>
      </w:r>
      <w:r w:rsidRPr="005207B1">
        <w:t xml:space="preserve">dana </w:t>
      </w:r>
      <w:r w:rsidR="001D4C37">
        <w:t>7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67094">
        <w:t>KARMEL j.d.o.o. za trgovinu i usluge, OIB: 10895755802 sa sjedištem u Trg bana Josipa Jelačića 7B, 48000 Koprivnica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67094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kolovoz 2016. u 10,20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D67094">
        <w:t>Vesna (Kontak) Harmadi, OIB: 76544291629, Koprivnički Ivanec, Koprivnička 10/A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67094">
        <w:t>01</w:t>
      </w:r>
      <w:r w:rsidR="001D4C37">
        <w:t>.</w:t>
      </w:r>
      <w:r w:rsidR="00D67094">
        <w:t>2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67094">
        <w:t xml:space="preserve">28.1.2016.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1D4C37">
        <w:t>1</w:t>
      </w:r>
      <w:r w:rsidR="00D67094">
        <w:t xml:space="preserve">21.731,48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D116D">
        <w:t>7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2365AA" w:rsidR="00757FB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D67094">
        <w:t>KARMEL j.d.o.o. za trgovinu i usluge, Trg bana Josipa Jelačića 7B, 48000 Koprivnica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D67094">
        <w:t>Vesna (Kontak) Harmadi, Koprivnički Ivanec, Koprivnička 10/A</w:t>
      </w:r>
      <w:r w:rsidR="00D67094" w:rsidRPr="005C102C">
        <w:t xml:space="preserve"> 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112" w:rsidP="00CD4711" w:rsidR="00986112">
      <w:pPr>
        <w:spacing w:lineRule="auto" w:line="240" w:after="0"/>
      </w:pPr>
      <w:r>
        <w:separator/>
      </w:r>
    </w:p>
  </w:endnote>
  <w:endnote w:id="0" w:type="continuationSeparator">
    <w:p w:rsidRDefault="00986112" w:rsidP="00CD4711" w:rsidR="009861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112" w:rsidP="00CD4711" w:rsidR="00986112">
      <w:pPr>
        <w:spacing w:lineRule="auto" w:line="240" w:after="0"/>
      </w:pPr>
      <w:r>
        <w:separator/>
      </w:r>
    </w:p>
  </w:footnote>
  <w:footnote w:id="0" w:type="continuationSeparator">
    <w:p w:rsidRDefault="00986112" w:rsidP="00CD4711" w:rsidR="009861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782">
          <w:rPr>
            <w:noProof/>
          </w:rPr>
          <w:t>2</w:t>
        </w:r>
        <w:r>
          <w:fldChar w:fldCharType="end"/>
        </w:r>
      </w:p>
    </w:sdtContent>
  </w:sdt>
  <w:p w:rsidRDefault="00D67094" w:rsidP="00D67094" w:rsidR="00D67094" w:rsidRPr="005207B1">
    <w:pPr>
      <w:pStyle w:val="Zaglavlje"/>
      <w:jc w:val="right"/>
    </w:pPr>
    <w:r>
      <w:t>Poslovni broj: 2 St-155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A4782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KARMEL j.d.o.o. za trgovinu i usluge</izvorni_sadrzaj>
    <derivirana_varijabla naziv="DomainObject.Predmet.ProtustrankaFormated_1">  KARMEL j.d.o.o. za trgovinu i usluge</derivirana_varijabla>
  </DomainObject.Predmet.ProtustrankaFormated>
  <DomainObject.Predmet.ProtustrankaFormatedOIB>
    <izvorni_sadrzaj>  KARMEL j.d.o.o. za trgovinu i usluge, OIB 10895755802</izvorni_sadrzaj>
    <derivirana_varijabla naziv="DomainObject.Predmet.ProtustrankaFormatedOIB_1">  KARMEL j.d.o.o. za trgovinu i usluge, OIB 10895755802</derivirana_varijabla>
  </DomainObject.Predmet.ProtustrankaFormatedOIB>
  <DomainObject.Predmet.ProtustrankaFormatedWithAdress>
    <izvorni_sadrzaj> KARMEL j.d.o.o. za trgovinu i usluge, Trg bana Josipa Jelačića 7/B, 48000 Koprivnica</izvorni_sadrzaj>
    <derivirana_varijabla naziv="DomainObject.Predmet.ProtustrankaFormatedWithAdress_1"> KARMEL j.d.o.o. za trgovinu i usluge, Trg bana Josipa Jelačića 7/B, 48000 Koprivnica</derivirana_varijabla>
  </DomainObject.Predmet.ProtustrankaFormatedWithAdress>
  <DomainObject.Predmet.ProtustrankaFormatedWithAdressOIB>
    <izvorni_sadrzaj> KARMEL j.d.o.o. za trgovinu i usluge, OIB 10895755802, Trg bana Josipa Jelačića 7/B, 48000 Koprivnica</izvorni_sadrzaj>
    <derivirana_varijabla naziv="DomainObject.Predmet.ProtustrankaFormatedWithAdressOIB_1"> KARMEL j.d.o.o. za trgovinu i usluge, OIB 10895755802, Trg bana Josipa Jelačića 7/B, 48000 Koprivnica</derivirana_varijabla>
  </DomainObject.Predmet.ProtustrankaFormatedWithAdressOIB>
  <DomainObject.Predmet.ProtustrankaWithAdress>
    <izvorni_sadrzaj>KARMEL j.d.o.o. za trgovinu i usluge Trg bana Josipa Jelačića 7/B, 48000 Koprivnica</izvorni_sadrzaj>
    <derivirana_varijabla naziv="DomainObject.Predmet.ProtustrankaWithAdress_1">KARMEL j.d.o.o. za trgovinu i usluge Trg bana Josipa Jelačića 7/B, 48000 Koprivnica</derivirana_varijabla>
  </DomainObject.Predmet.ProtustrankaWithAdress>
  <DomainObject.Predmet.ProtustrankaWithAdressOIB>
    <izvorni_sadrzaj>KARMEL j.d.o.o. za trgovinu i usluge, OIB 10895755802, Trg bana Josipa Jelačića 7/B, 48000 Koprivnica</izvorni_sadrzaj>
    <derivirana_varijabla naziv="DomainObject.Predmet.ProtustrankaWithAdressOIB_1">KARMEL j.d.o.o. za trgovinu i usluge, OIB 10895755802, Trg bana Josipa Jelačića 7/B, 48000 Koprivnica</derivirana_varijabla>
  </DomainObject.Predmet.ProtustrankaWithAdressOIB>
  <DomainObject.Predmet.ProtustrankaNazivFormated>
    <izvorni_sadrzaj>KARMEL j.d.o.o. za trgovinu i usluge</izvorni_sadrzaj>
    <derivirana_varijabla naziv="DomainObject.Predmet.ProtustrankaNazivFormated_1">KARMEL j.d.o.o. za trgovinu i usluge</derivirana_varijabla>
  </DomainObject.Predmet.ProtustrankaNazivFormated>
  <DomainObject.Predmet.ProtustrankaNazivFormatedOIB>
    <izvorni_sadrzaj>KARMEL j.d.o.o. za trgovinu i usluge, OIB 10895755802</izvorni_sadrzaj>
    <derivirana_varijabla naziv="DomainObject.Predmet.ProtustrankaNazivFormatedOIB_1">KARMEL j.d.o.o. za trgovinu i usluge, OIB 10895755802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21731.48</izvorni_sadrzaj>
    <derivirana_varijabla naziv="DomainObject.Predmet.TrenutnaVrijednost_1">21731.48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KARMEL j.d.o.o. za trgovinu i usluge</item>
    </izvorni_sadrzaj>
    <derivirana_varijabla naziv="DomainObject.Predmet.ProtuStrankaListFormated_1">
      <item>KARMEL j.d.o.o. za trgovinu i usluge</item>
    </derivirana_varijabla>
  </DomainObject.Predmet.ProtuStrankaListFormated>
  <DomainObject.Predmet.ProtuStrankaListFormatedOIB>
    <izvorni_sadrzaj>
      <item>KARMEL j.d.o.o. za trgovinu i usluge, OIB 10895755802</item>
    </izvorni_sadrzaj>
    <derivirana_varijabla naziv="DomainObject.Predmet.ProtuStrankaListFormatedOIB_1">
      <item>KARMEL j.d.o.o. za trgovinu i usluge, OIB 10895755802</item>
    </derivirana_varijabla>
  </DomainObject.Predmet.ProtuStrankaListFormatedOIB>
  <DomainObject.Predmet.ProtuStrankaListFormatedWithAdress>
    <izvorni_sadrzaj>
      <item>KARMEL j.d.o.o. za trgovinu i usluge, Trg bana Josipa Jelačića 7/B, 48000 Koprivnica</item>
    </izvorni_sadrzaj>
    <derivirana_varijabla naziv="DomainObject.Predmet.ProtuStrankaListFormatedWithAdress_1">
      <item>KARMEL j.d.o.o. za trgovinu i usluge, Trg bana Josipa Jelačića 7/B, 48000 Koprivnica</item>
    </derivirana_varijabla>
  </DomainObject.Predmet.ProtuStrankaListFormatedWithAdress>
  <DomainObject.Predmet.ProtuStrankaListFormatedWithAdressOIB>
    <izvorni_sadrzaj>
      <item>KARMEL j.d.o.o. za trgovinu i usluge, OIB 10895755802, Trg bana Josipa Jelačića 7/B, 48000 Koprivnica</item>
    </izvorni_sadrzaj>
    <derivirana_varijabla naziv="DomainObject.Predmet.ProtuStrankaListFormatedWithAdressOIB_1">
      <item>KARMEL j.d.o.o. za trgovinu i usluge, OIB 10895755802, Trg bana Josipa Jelačića 7/B, 48000 Koprivnica</item>
    </derivirana_varijabla>
  </DomainObject.Predmet.ProtuStrankaListFormatedWithAdressOIB>
  <DomainObject.Predmet.ProtuStrankaListNazivFormated>
    <izvorni_sadrzaj>
      <item>KARMEL j.d.o.o. za trgovinu i usluge</item>
    </izvorni_sadrzaj>
    <derivirana_varijabla naziv="DomainObject.Predmet.ProtuStrankaListNazivFormated_1">
      <item>KARMEL j.d.o.o. za trgovinu i usluge</item>
    </derivirana_varijabla>
  </DomainObject.Predmet.ProtuStrankaListNazivFormated>
  <DomainObject.Predmet.ProtuStrankaListNazivFormatedOIB>
    <izvorni_sadrzaj>
      <item>KARMEL j.d.o.o. za trgovinu i usluge, OIB 10895755802</item>
    </izvorni_sadrzaj>
    <derivirana_varijabla naziv="DomainObject.Predmet.ProtuStrankaListNazivFormatedOIB_1">
      <item>KARMEL j.d.o.o. za trgovinu i usluge, OIB 10895755802</item>
    </derivirana_varijabla>
  </DomainObject.Predmet.ProtuStrankaListNazivFormatedOIB>
  <DomainObject.Predmet.OstaliListFormated>
    <izvorni_sadrzaj>
      <item>Sudski registar, Trgovački sud u Varaždinu</item>
      <item>Vesna Harmadi</item>
    </izvorni_sadrzaj>
    <derivirana_varijabla naziv="DomainObject.Predmet.OstaliListFormated_1">
      <item>Sudski registar, Trgovački sud u Varaždinu</item>
      <item>Vesna Harmadi</item>
    </derivirana_varijabla>
  </DomainObject.Predmet.OstaliListFormated>
  <DomainObject.Predmet.OstaliListFormatedOIB>
    <izvorni_sadrzaj>
      <item>Sudski registar, Trgovački sud u Varaždinu</item>
      <item>Vesna Harmadi, OIB 76544291629</item>
    </izvorni_sadrzaj>
    <derivirana_varijabla naziv="DomainObject.Predmet.OstaliListFormatedOIB_1">
      <item>Sudski registar, Trgovački sud u Varaždinu</item>
      <item>Vesna Harmadi, OIB 76544291629</item>
    </derivirana_varijabla>
  </DomainObject.Predmet.OstaliListFormatedOIB>
  <DomainObject.Predmet.OstaliListFormatedWithAdress>
    <izvorni_sadrzaj>
      <item>Sudski registar, Trgovački sud u Varaždinu</item>
      <item>Vesna Harmadi, Koprivnička 10 A, 48000 Koprivnički Ivanec</item>
    </izvorni_sadrzaj>
    <derivirana_varijabla naziv="DomainObject.Predmet.OstaliListFormatedWithAdress_1">
      <item>Sudski registar, Trgovački sud u Varaždinu</item>
      <item>Vesna Harmadi, Koprivnička 10 A, 48000 Koprivnički Ivanec</item>
    </derivirana_varijabla>
  </DomainObject.Predmet.OstaliListFormatedWithAdress>
  <DomainObject.Predmet.OstaliListFormatedWithAdressOIB>
    <izvorni_sadrzaj>
      <item>Sudski registar, Trgovački sud u Varaždinu</item>
      <item>Vesna Harmadi, OIB 76544291629, Koprivnička 10 A, 48000 Koprivnički Ivanec</item>
    </izvorni_sadrzaj>
    <derivirana_varijabla naziv="DomainObject.Predmet.OstaliListFormatedWithAdressOIB_1">
      <item>Sudski registar, Trgovački sud u Varaždinu</item>
      <item>Vesna Harmadi, OIB 76544291629, Koprivnička 10 A, 48000 Koprivnički Ivanec</item>
    </derivirana_varijabla>
  </DomainObject.Predmet.OstaliListFormatedWithAdressOIB>
  <DomainObject.Predmet.OstaliListNazivFormated>
    <izvorni_sadrzaj>
      <item>Sudski registar, Trgovački sud u Varaždinu</item>
      <item>Vesna Harmadi</item>
    </izvorni_sadrzaj>
    <derivirana_varijabla naziv="DomainObject.Predmet.OstaliListNazivFormated_1">
      <item>Sudski registar, Trgovački sud u Varaždinu</item>
      <item>Vesna Harmadi</item>
    </derivirana_varijabla>
  </DomainObject.Predmet.OstaliListNazivFormated>
  <DomainObject.Predmet.OstaliListNazivFormatedOIB>
    <izvorni_sadrzaj>
      <item>Sudski registar, Trgovački sud u Varaždinu</item>
      <item>Vesna Harmadi, OIB 76544291629</item>
    </izvorni_sadrzaj>
    <derivirana_varijabla naziv="DomainObject.Predmet.OstaliListNazivFormatedOIB_1">
      <item>Sudski registar, Trgovački sud u Varaždinu</item>
      <item>Vesna Harmadi, OIB 76544291629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KARMEL j.d.o.o. za trgovinu i usluge</izvorni_sadrzaj>
    <derivirana_varijabla naziv="DomainObject.Predmet.ProtustrankaIDrugi_1">KARMEL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KARMEL j.d.o.o. za trgovinu i usluge, OIB 10895755802, Trg bana Josipa Jelačića 7/B, 48000 Koprivnica</izvorni_sadrzaj>
    <derivirana_varijabla naziv="DomainObject.Predmet.ProtustrankaIDrugiAdressOIB_1">KARMEL j.d.o.o. za trgovinu i usluge, OIB 10895755802, Trg bana Josipa Jelačića 7/B,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KARMEL j.d.o.o. za trgovinu i usluge</item>
      <item>Sudski registar, Trgovački sud u Varaždinu</item>
      <item>Vesna Harmadi</item>
    </izvorni_sadrzaj>
    <derivirana_varijabla naziv="DomainObject.Predmet.SudioniciListNaziv_1">
      <item>Financijska agencija</item>
      <item>KARMEL j.d.o.o. za trgovinu i usluge</item>
      <item>Sudski registar, Trgovački sud u Varaždinu</item>
      <item>Vesna Harmadi</item>
    </derivirana_varijabla>
  </DomainObject.Predmet.SudioniciListNaziv>
  <DomainObject.Predmet.SudioniciListAdressOIB>
    <izvorni_sadrzaj>
      <item>Financijska agencija, OIB 85821130368, A. Cesarca 2,42000 Varaždin</item>
      <item>KARMEL j.d.o.o. za trgovinu i usluge, OIB 10895755802, Trg bana Josipa Jelačića 7/B,48000 Koprivnica</item>
      <item>Sudski registar, Trgovački sud u Varaždinu</item>
      <item>Vesna Harmadi, OIB 76544291629, Koprivnička 10 A,48000 Koprivnički Ivanec</item>
    </izvorni_sadrzaj>
    <derivirana_varijabla naziv="DomainObject.Predmet.SudioniciListAdressOIB_1">
      <item>Financijska agencija, OIB 85821130368, A. Cesarca 2,42000 Varaždin</item>
      <item>KARMEL j.d.o.o. za trgovinu i usluge, OIB 10895755802, Trg bana Josipa Jelačića 7/B,48000 Koprivnica</item>
      <item>Sudski registar, Trgovački sud u Varaždinu</item>
      <item>Vesna Harmadi, OIB 76544291629, Koprivnička 10 A,48000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10895755802</item>
      <item>, OIB null</item>
      <item>, OIB 76544291629</item>
    </izvorni_sadrzaj>
    <derivirana_varijabla naziv="DomainObject.Predmet.SudioniciListNazivOIB_1">
      <item>, OIB 85821130368</item>
      <item>, OIB 10895755802</item>
      <item>, OIB null</item>
      <item>, OIB 76544291629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7C113-2AEB-42BD-95D8-0AA5D8323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2571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2016-04-07T10:44:00Z</dcterms:created>
  <dc:creator>Maja Valušnig</dc:creator>
  <cp:lastModifiedBy>Marko Makaj</cp:lastModifiedBy>
  <cp:lastPrinted>2016-04-07T10:44:00Z</cp:lastPrinted>
  <dcterms:modified xmlns:xsi="http://www.w3.org/2001/XMLSchema-instance" xsi:type="dcterms:W3CDTF">2016-04-07T10:46:00Z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