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15206" w14:paraId="23FAE786" w:rsidRDefault="00CC0E05" w:rsidP="00CC0E05" w:rsidR="00CC0E0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B90BAB9" w:rsidRDefault="00CC0E05" w:rsidP="00CC0E05" w:rsidR="00CC0E0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A582A25" w:rsidRDefault="00CC0E05" w:rsidP="00CC0E05" w:rsidR="00CC0E0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3558651" w:rsidRDefault="00CC0E05" w:rsidP="00CC0E05" w:rsidR="00CC0E05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St-2191/2017</w:t>
      </w:r>
    </w:p>
    <w:p w14:textId="77777777" w14:paraId="530E7FBB" w:rsidRDefault="00CC0E05" w:rsidP="00CC0E05" w:rsidR="00CC0E05">
      <w:pPr>
        <w:rPr>
          <w:sz w:val="22"/>
          <w:szCs w:val="22"/>
        </w:rPr>
      </w:pPr>
    </w:p>
    <w:p w14:textId="77777777" w14:paraId="6E470C83" w:rsidRDefault="00CC0E05" w:rsidP="00CC0E05" w:rsidR="00CC0E05">
      <w:pPr>
        <w:rPr>
          <w:sz w:val="22"/>
          <w:szCs w:val="22"/>
        </w:rPr>
      </w:pPr>
    </w:p>
    <w:p w14:textId="77777777" w14:paraId="36B7E6CA" w:rsidRDefault="00CC0E05" w:rsidP="00CC0E05" w:rsidR="00CC0E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JOBER j.d.o.o. za trgovinu i usluge, Zagreb, 2. Stenjevečki odvojak 5, OIB: 55345651243, dana 27. rujna 2017.g.                              </w:t>
      </w:r>
    </w:p>
    <w:p w14:textId="77777777" w14:paraId="481DAE1F" w:rsidRDefault="00CC0E05" w:rsidP="00CC0E05" w:rsidR="00CC0E05">
      <w:pPr>
        <w:jc w:val="both"/>
        <w:rPr>
          <w:sz w:val="22"/>
          <w:szCs w:val="22"/>
        </w:rPr>
      </w:pPr>
    </w:p>
    <w:p w14:textId="77777777" w14:paraId="35ADB3D4" w:rsidRDefault="00CC0E05" w:rsidP="00CC0E05" w:rsidR="00CC0E05">
      <w:pPr>
        <w:jc w:val="both"/>
        <w:rPr>
          <w:sz w:val="22"/>
          <w:szCs w:val="22"/>
        </w:rPr>
      </w:pPr>
    </w:p>
    <w:p w14:textId="77777777" w14:paraId="63D89A50" w:rsidRDefault="00CC0E05" w:rsidP="00CC0E05" w:rsidR="00CC0E0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7A4E826" w:rsidRDefault="00CC0E05" w:rsidP="00CC0E05" w:rsidR="00CC0E05">
      <w:pPr>
        <w:jc w:val="center"/>
        <w:rPr>
          <w:sz w:val="22"/>
          <w:szCs w:val="22"/>
        </w:rPr>
      </w:pPr>
    </w:p>
    <w:p w14:textId="77777777" w14:paraId="5C6AC1A9" w:rsidRDefault="00CC0E05" w:rsidP="00CC0E05" w:rsidR="00CC0E05">
      <w:pPr>
        <w:rPr>
          <w:b/>
          <w:sz w:val="22"/>
          <w:szCs w:val="22"/>
        </w:rPr>
      </w:pPr>
    </w:p>
    <w:p w14:textId="77777777" w14:paraId="069451A8" w:rsidRDefault="00CC0E05" w:rsidP="00CC0E05" w:rsidR="00CC0E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JOBER j.d.o.o. za trgovinu i usluge, Zagreb, 2. Stenjevečki odvojak 5, OIB: 55345651243.</w:t>
      </w:r>
    </w:p>
    <w:p w14:textId="77777777" w14:paraId="030D44AB" w:rsidRDefault="00CC0E05" w:rsidP="00CC0E05" w:rsidR="00CC0E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15.353,87 kn. </w:t>
      </w:r>
    </w:p>
    <w:p w14:textId="77777777" w14:paraId="2F101529" w:rsidRDefault="00CC0E05" w:rsidP="00CC0E05" w:rsidR="00CC0E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70892DA" w:rsidRDefault="00CC0E05" w:rsidP="00CC0E05" w:rsidR="00CC0E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EF66E37" w:rsidRDefault="00CC0E05" w:rsidP="00CC0E05" w:rsidR="00CC0E05">
      <w:pPr>
        <w:ind w:firstLine="708"/>
        <w:jc w:val="both"/>
        <w:rPr>
          <w:sz w:val="22"/>
          <w:szCs w:val="22"/>
        </w:rPr>
      </w:pPr>
    </w:p>
    <w:p w14:textId="77777777" w14:paraId="0EEF1697" w:rsidRDefault="00CC0E05" w:rsidP="00CC0E05" w:rsidR="00CC0E0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54253D5" w:rsidRDefault="00CC0E05" w:rsidP="00CC0E05" w:rsidR="00CC0E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C96D5F6" w:rsidRDefault="00CC0E05" w:rsidP="00CC0E05" w:rsidR="00CC0E0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19B386D" w:rsidRDefault="00CC0E05" w:rsidP="00CC0E05" w:rsidR="00CC0E05">
      <w:pPr>
        <w:jc w:val="both"/>
        <w:rPr>
          <w:sz w:val="22"/>
          <w:szCs w:val="22"/>
        </w:rPr>
      </w:pPr>
    </w:p>
    <w:p w14:textId="77777777" w14:paraId="5AD08350" w:rsidRDefault="00CC0E05" w:rsidP="00CC0E05" w:rsidR="00CC0E0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0C4A8C7A" w:rsidRDefault="00CC0E05" w:rsidP="00CC0E05" w:rsidR="00CC0E05">
      <w:pPr>
        <w:jc w:val="center"/>
        <w:rPr>
          <w:sz w:val="22"/>
          <w:szCs w:val="22"/>
        </w:rPr>
      </w:pPr>
    </w:p>
    <w:p w14:textId="77777777" w14:paraId="22FBD3D4" w:rsidRDefault="00CC0E05" w:rsidP="00CC0E05" w:rsidR="00CC0E0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1FA25A3" w:rsidRDefault="00CC0E05" w:rsidP="00CC0E05" w:rsidR="00CC0E05">
      <w:pPr>
        <w:ind w:firstLine="708" w:left="5664"/>
        <w:jc w:val="both"/>
        <w:rPr>
          <w:sz w:val="22"/>
          <w:szCs w:val="22"/>
        </w:rPr>
      </w:pPr>
    </w:p>
    <w:p w14:textId="77777777" w14:paraId="6482ABD7" w:rsidRDefault="00CC0E05" w:rsidP="00CC0E05" w:rsidR="00CC0E0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40737D8" w:rsidRDefault="00CC0E05" w:rsidP="00CC0E05" w:rsidR="00CC0E0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3F5F9B1" w:rsidRDefault="00CC0E05" w:rsidP="00CC0E05" w:rsidR="00CC0E0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E78B2D3" w:rsidRDefault="00CC0E05" w:rsidP="00CC0E05" w:rsidR="00CC0E0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77112FB" w:rsidRDefault="00CC0E05" w:rsidP="00CC0E05" w:rsidR="00CC0E0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D090D71" w14:paraId="0D090D7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C0E05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0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C0E0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C0E05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0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E0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0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C0E0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C0E05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0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E0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49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St-2191/2017</izvorni_sadrzaj>
    <derivirana_varijabla naziv="DomainObject.Predmet.OznakaBroj_1">St-2191/2017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JOBER j.d.o.o. za trgovinu i usluge</izvorni_sadrzaj>
    <derivirana_varijabla naziv="DomainObject.Predmet.ProtustrankaFormated_1">  JOBER j.d.o.o. za trgovinu i usluge</derivirana_varijabla>
  </DomainObject.Predmet.ProtustrankaFormated>
  <DomainObject.Predmet.ProtustrankaFormatedOIB>
    <izvorni_sadrzaj>  JOBER j.d.o.o. za trgovinu i usluge, OIB 55345651243</izvorni_sadrzaj>
    <derivirana_varijabla naziv="DomainObject.Predmet.ProtustrankaFormatedOIB_1">  JOBER j.d.o.o. za trgovinu i usluge, OIB 55345651243</derivirana_varijabla>
  </DomainObject.Predmet.ProtustrankaFormatedOIB>
  <DomainObject.Predmet.ProtustrankaFormatedWithAdress>
    <izvorni_sadrzaj> JOBER j.d.o.o. za trgovinu i usluge, 2. Stenjevečki odvojak 5 , 10000 Zagreb</izvorni_sadrzaj>
    <derivirana_varijabla naziv="DomainObject.Predmet.ProtustrankaFormatedWithAdress_1"> JOBER j.d.o.o. za trgovinu i usluge, 2. Stenjevečki odvojak 5 , 10000 Zagreb</derivirana_varijabla>
  </DomainObject.Predmet.ProtustrankaFormatedWithAdress>
  <DomainObject.Predmet.ProtustrankaFormatedWithAdressOIB>
    <izvorni_sadrzaj> JOBER j.d.o.o. za trgovinu i usluge, OIB 55345651243, 2. Stenjevečki odvojak 5 , 10000 Zagreb</izvorni_sadrzaj>
    <derivirana_varijabla naziv="DomainObject.Predmet.ProtustrankaFormatedWithAdressOIB_1"> JOBER j.d.o.o. za trgovinu i usluge, OIB 55345651243, 2. Stenjevečki odvojak 5 , 10000 Zagreb</derivirana_varijabla>
  </DomainObject.Predmet.ProtustrankaFormatedWithAdressOIB>
  <DomainObject.Predmet.ProtustrankaWithAdress>
    <izvorni_sadrzaj>JOBER j.d.o.o. za trgovinu i usluge 2. Stenjevečki odvojak 5 , 10000 Zagreb</izvorni_sadrzaj>
    <derivirana_varijabla naziv="DomainObject.Predmet.ProtustrankaWithAdress_1">JOBER j.d.o.o. za trgovinu i usluge 2. Stenjevečki odvojak 5 , 10000 Zagreb</derivirana_varijabla>
  </DomainObject.Predmet.ProtustrankaWithAdress>
  <DomainObject.Predmet.ProtustrankaWithAdressOIB>
    <izvorni_sadrzaj>JOBER j.d.o.o. za trgovinu i usluge, OIB 55345651243, 2. Stenjevečki odvojak 5 , 10000 Zagreb</izvorni_sadrzaj>
    <derivirana_varijabla naziv="DomainObject.Predmet.ProtustrankaWithAdressOIB_1">JOBER j.d.o.o. za trgovinu i usluge, OIB 55345651243, 2. Stenjevečki odvojak 5 , 10000 Zagreb</derivirana_varijabla>
  </DomainObject.Predmet.ProtustrankaWithAdressOIB>
  <DomainObject.Predmet.ProtustrankaNazivFormated>
    <izvorni_sadrzaj>JOBER j.d.o.o. za trgovinu i usluge</izvorni_sadrzaj>
    <derivirana_varijabla naziv="DomainObject.Predmet.ProtustrankaNazivFormated_1">JOBER j.d.o.o. za trgovinu i usluge</derivirana_varijabla>
  </DomainObject.Predmet.ProtustrankaNazivFormated>
  <DomainObject.Predmet.ProtustrankaNazivFormatedOIB>
    <izvorni_sadrzaj>JOBER j.d.o.o. za trgovinu i usluge, OIB 55345651243</izvorni_sadrzaj>
    <derivirana_varijabla naziv="DomainObject.Predmet.ProtustrankaNazivFormatedOIB_1">JOBER j.d.o.o. za trgovinu i usluge, OIB 55345651243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JOBER j.d.o.o. za trgovinu i usluge</item>
    </izvorni_sadrzaj>
    <derivirana_varijabla naziv="DomainObject.Predmet.ProtuStrankaListFormated_1">
      <item>JOBER j.d.o.o. za trgovinu i usluge</item>
    </derivirana_varijabla>
  </DomainObject.Predmet.ProtuStrankaListFormated>
  <DomainObject.Predmet.ProtuStrankaListFormatedOIB>
    <izvorni_sadrzaj>
      <item>JOBER j.d.o.o. za trgovinu i usluge, OIB 55345651243</item>
    </izvorni_sadrzaj>
    <derivirana_varijabla naziv="DomainObject.Predmet.ProtuStrankaListFormatedOIB_1">
      <item>JOBER j.d.o.o. za trgovinu i usluge, OIB 55345651243</item>
    </derivirana_varijabla>
  </DomainObject.Predmet.ProtuStrankaListFormatedOIB>
  <DomainObject.Predmet.ProtuStrankaListFormatedWithAdress>
    <izvorni_sadrzaj>
      <item>JOBER j.d.o.o. za trgovinu i usluge, 2. Stenjevečki odvojak 5 , 10000 Zagreb</item>
    </izvorni_sadrzaj>
    <derivirana_varijabla naziv="DomainObject.Predmet.ProtuStrankaListFormatedWithAdress_1">
      <item>JOBER j.d.o.o. za trgovinu i usluge, 2. Stenjevečki odvojak 5 , 10000 Zagreb</item>
    </derivirana_varijabla>
  </DomainObject.Predmet.ProtuStrankaListFormatedWithAdress>
  <DomainObject.Predmet.ProtuStrankaListFormatedWithAdressOIB>
    <izvorni_sadrzaj>
      <item>JOBER j.d.o.o. za trgovinu i usluge, OIB 55345651243, 2. Stenjevečki odvojak 5 , 10000 Zagreb</item>
    </izvorni_sadrzaj>
    <derivirana_varijabla naziv="DomainObject.Predmet.ProtuStrankaListFormatedWithAdressOIB_1">
      <item>JOBER j.d.o.o. za trgovinu i usluge, OIB 55345651243, 2. Stenjevečki odvojak 5 , 10000 Zagreb</item>
    </derivirana_varijabla>
  </DomainObject.Predmet.ProtuStrankaListFormatedWithAdressOIB>
  <DomainObject.Predmet.ProtuStrankaListNazivFormated>
    <izvorni_sadrzaj>
      <item>JOBER j.d.o.o. za trgovinu i usluge</item>
    </izvorni_sadrzaj>
    <derivirana_varijabla naziv="DomainObject.Predmet.ProtuStrankaListNazivFormated_1">
      <item>JOBER j.d.o.o. za trgovinu i usluge</item>
    </derivirana_varijabla>
  </DomainObject.Predmet.ProtuStrankaListNazivFormated>
  <DomainObject.Predmet.ProtuStrankaListNazivFormatedOIB>
    <izvorni_sadrzaj>
      <item>JOBER j.d.o.o. za trgovinu i usluge, OIB 55345651243</item>
    </izvorni_sadrzaj>
    <derivirana_varijabla naziv="DomainObject.Predmet.ProtuStrankaListNazivFormatedOIB_1">
      <item>JOBER j.d.o.o. za trgovinu i usluge, OIB 55345651243</item>
    </derivirana_varijabla>
  </DomainObject.Predmet.ProtuStrankaListNazivFormatedOIB>
  <DomainObject.Predmet.OstaliListFormated>
    <izvorni_sadrzaj>
      <item>Nikola Berišić</item>
      <item>HRVATSKI ZAVOD ZA MIROVINSKO OSIGURANJE</item>
    </izvorni_sadrzaj>
    <derivirana_varijabla naziv="DomainObject.Predmet.OstaliListFormated_1">
      <item>Nikola Berišić</item>
      <item>HRVATSKI ZAVOD ZA MIROVINSKO OSIGURANJE</item>
    </derivirana_varijabla>
  </DomainObject.Predmet.OstaliListFormated>
  <DomainObject.Predmet.OstaliListFormatedOIB>
    <izvorni_sadrzaj>
      <item>Nikola Berišić, OIB 42038771186</item>
      <item>HRVATSKI ZAVOD ZA MIROVINSKO OSIGURANJE, OIB 84397956623</item>
    </izvorni_sadrzaj>
    <derivirana_varijabla naziv="DomainObject.Predmet.OstaliListFormatedOIB_1">
      <item>Nikola Berišić, OIB 42038771186</item>
      <item>HRVATSKI ZAVOD ZA MIROVINSKO OSIGURANJE, OIB 84397956623</item>
    </derivirana_varijabla>
  </DomainObject.Predmet.OstaliListFormatedOIB>
  <DomainObject.Predmet.OstaliListFormatedWithAdress>
    <izvorni_sadrzaj>
      <item>Nikola Berišić, Stenjevečki Odvojak Ii. 5, 10000 Zagreb</item>
      <item>HRVATSKI ZAVOD ZA MIROVINSKO OSIGURANJE, Trpimirova 4, 10000 Zagreb</item>
    </izvorni_sadrzaj>
    <derivirana_varijabla naziv="DomainObject.Predmet.OstaliListFormatedWithAdress_1">
      <item>Nikola Berišić, Stenjevečki Odvojak Ii. 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Nikola Berišić, OIB 42038771186, Stenjevečki Odvojak Ii. 5, 10000 Zagreb</item>
      <item>HRVATSKI ZAVOD ZA MIROVINSKO OSIGURANJE, OIB 84397956623, Trpimirova 4, 10000 Zagreb</item>
    </izvorni_sadrzaj>
    <derivirana_varijabla naziv="DomainObject.Predmet.OstaliListFormatedWithAdressOIB_1">
      <item>Nikola Berišić, OIB 42038771186, Stenjevečki Odvojak Ii. 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Nikola Berišić</item>
      <item>HRVATSKI ZAVOD ZA MIROVINSKO OSIGURANJE</item>
    </izvorni_sadrzaj>
    <derivirana_varijabla naziv="DomainObject.Predmet.OstaliListNazivFormated_1">
      <item>Nikola Berišić</item>
      <item>HRVATSKI ZAVOD ZA MIROVINSKO OSIGURANJE</item>
    </derivirana_varijabla>
  </DomainObject.Predmet.OstaliListNazivFormated>
  <DomainObject.Predmet.OstaliListNazivFormatedOIB>
    <izvorni_sadrzaj>
      <item>Nikola Berišić, OIB 42038771186</item>
      <item>HRVATSKI ZAVOD ZA MIROVINSKO OSIGURANJE, OIB 84397956623</item>
    </izvorni_sadrzaj>
    <derivirana_varijabla naziv="DomainObject.Predmet.OstaliListNazivFormatedOIB_1">
      <item>Nikola Berišić, OIB 42038771186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JOBER j.d.o.o. za trgovinu i usluge</izvorni_sadrzaj>
    <derivirana_varijabla naziv="DomainObject.Predmet.ProtustrankaIDrugi_1">JOBER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JOBER j.d.o.o. za trgovinu i usluge, OIB 55345651243, 2. Stenjevečki odvojak 5 , 10000 Zagreb</izvorni_sadrzaj>
    <derivirana_varijabla naziv="DomainObject.Predmet.ProtustrankaIDrugiAdressOIB_1">JOBER j.d.o.o. za trgovinu i usluge, OIB 55345651243, 2. Stenjevečki odvojak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JOBER j.d.o.o. za trgovinu i usluge</item>
      <item>FINA Regionalni centar Zagreb</item>
      <item>Nikola Berišić</item>
      <item>HRVATSKI ZAVOD ZA MIROVINSKO OSIGURANJE</item>
    </izvorni_sadrzaj>
    <derivirana_varijabla naziv="DomainObject.Predmet.SudioniciListNaziv_1">
      <item>JOBER j.d.o.o. za trgovinu i usluge</item>
      <item>FINA Regionalni centar Zagreb</item>
      <item>Nikola Berišić</item>
      <item>HRVATSKI ZAVOD ZA MIROVINSKO OSIGURANJE</item>
    </derivirana_varijabla>
  </DomainObject.Predmet.SudioniciListNaziv>
  <DomainObject.Predmet.SudioniciListAdressOIB>
    <izvorni_sadrzaj>
      <item>JOBER j.d.o.o. za trgovinu i usluge, OIB 55345651243, 2. Stenjevečki odvojak 5 ,10000 Zagreb</item>
      <item>FINA Regionalni centar Zagreb, OIB 85821130368, Trg svibanjskih žrtava 1995. 1,10000 Zagreb</item>
      <item>Nikola Berišić, OIB 42038771186, Stenjevečki Odvojak Ii. 5,10000 Zagreb</item>
      <item>HRVATSKI ZAVOD ZA MIROVINSKO OSIGURANJE, OIB 84397956623, Trpimirova 4,10000 Zagreb</item>
    </izvorni_sadrzaj>
    <derivirana_varijabla naziv="DomainObject.Predmet.SudioniciListAdressOIB_1">
      <item>JOBER j.d.o.o. za trgovinu i usluge, OIB 55345651243, 2. Stenjevečki odvojak 5 ,10000 Zagreb</item>
      <item>FINA Regionalni centar Zagreb, OIB 85821130368, Trg svibanjskih žrtava 1995. 1,10000 Zagreb</item>
      <item>Nikola Berišić, OIB 42038771186, Stenjevečki Odvojak Ii. 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55345651243</item>
      <item>, OIB 85821130368</item>
      <item>, OIB 42038771186</item>
      <item>, OIB 84397956623</item>
    </izvorni_sadrzaj>
    <derivirana_varijabla naziv="DomainObject.Predmet.SudioniciListNazivOIB_1">
      <item>, OIB 55345651243</item>
      <item>, OIB 85821130368</item>
      <item>, OIB 42038771186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1486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