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71fac" w14:paraId="cf71fac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7176DF">
        <w:t>11</w:t>
      </w:r>
      <w:r w:rsidR="00230785">
        <w:t>13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2F01CE">
        <w:t xml:space="preserve">Financijske agencije Regionalni centar Zagreb, Podružnica ZAGREB,  OIB: 85821130368, Zagreb, Trg svibanjskih žrtava 1995. 1, za pokretanje skraćenog stečajnog postupka nad dužnikom </w:t>
      </w:r>
      <w:r w:rsidR="00230785">
        <w:t>UDRUGA ZA ODRŽAVANJE KLULTURNIH I DRUGIH DOGAĐANJA RADI OČUVANJA, PROMOCIJE I ISKAZIVANJA NACIONALNOG I KULTURNOG IDENTITETA NOVAE, OIB: 54999274184, registarski broj: 21008481, Zagreb,  Nova cesta 188</w:t>
      </w:r>
      <w:r w:rsidR="00B116BC">
        <w:t xml:space="preserve">, </w:t>
      </w:r>
      <w:r w:rsidR="002F01CE">
        <w:t>temeljem članka 430. Stečajnog zakona („Narodne novine“ 71/15), dana 29. kolovoza 2016.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230785">
        <w:t>UDRUGA ZA ODRŽAVANJE KLULTURNIH I DRUGIH DOGAĐANJA RADI OČUVANJA, PROMOCIJE I ISKAZIVANJA NACIONALNOG I KULTURNOG IDENTITETA NOVAE, OIB: 54999274184, registarski broj: 21008481, Zagreb,  Nova cesta 188</w:t>
      </w:r>
      <w:r w:rsidR="00AE6834">
        <w:t>.</w:t>
      </w:r>
    </w:p>
    <w:p w:rsidRDefault="00B116BC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230785">
        <w:t>IVAN GJURAŠIĆ, OIB: 66025260916, Zagreb, Petrinjska 28.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230785">
        <w:t>UDRUGA ZA ODRŽAVANJE KLULTURNIH I DRUGIH DOGAĐANJA RADI OČUVANJA, PROMOCIJE I ISKAZIVANJA NACIONALNOG I KULTURNOG IDENTITETA NOVAE, OIB: 54999274184, registarski broj: 21008481, Zagreb,  Nova cesta 188</w:t>
      </w:r>
      <w:r w:rsidR="00B116BC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230785">
        <w:t>3</w:t>
      </w:r>
      <w:r w:rsidR="004E11FB">
        <w:t>. veljače 2016</w:t>
      </w:r>
      <w:r>
        <w:t xml:space="preserve">. zahtjev </w:t>
      </w:r>
      <w:r w:rsidR="00D6035C">
        <w:t>broj Klasa: 110-07/1</w:t>
      </w:r>
      <w:r w:rsidR="004E11FB">
        <w:t>6</w:t>
      </w:r>
      <w:r w:rsidR="00D6035C">
        <w:t>-01/04, Ur. broj: 04-06-15-</w:t>
      </w:r>
      <w:r w:rsidR="00230785">
        <w:t>2397</w:t>
      </w:r>
      <w:r w:rsidR="007176DF">
        <w:t xml:space="preserve"> T</w:t>
      </w:r>
      <w:r w:rsidR="002F01CE">
        <w:t>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230785">
        <w:t>UDRUGA ZA ODRŽAVANJE KLULTURNIH I DRUGIH DOGAĐANJA RADI OČUVANJA, PROMOCIJE I ISKAZIVANJA NACIONALNOG I KULTURNOG IDENTITETA NOVAE, OIB: 54999274184, registarski broj: 21008481, Zagreb,  Nova cesta 188</w:t>
      </w:r>
      <w:r w:rsidR="007176DF">
        <w:t>.</w:t>
      </w:r>
    </w:p>
    <w:p w:rsidRDefault="00230785" w:rsidP="0040522B" w:rsidR="00230785">
      <w:pPr>
        <w:jc w:val="both"/>
      </w:pPr>
    </w:p>
    <w:p w:rsidRDefault="00230785" w:rsidP="0040522B" w:rsidR="00230785">
      <w:pPr>
        <w:jc w:val="both"/>
      </w:pPr>
    </w:p>
    <w:p w:rsidRDefault="00EC13CB" w:rsidP="0040522B" w:rsidR="00EC13CB">
      <w:pPr>
        <w:jc w:val="both"/>
        <w:rPr>
          <w:b/>
          <w:bCs/>
        </w:rPr>
      </w:pPr>
    </w:p>
    <w:p w:rsidRDefault="0040522B" w:rsidP="00230785" w:rsidR="002F01CE">
      <w:pPr>
        <w:pStyle w:val="Tijeloteksta"/>
        <w:ind w:firstLine="1416"/>
      </w:pPr>
      <w:r>
        <w:t xml:space="preserve">Trgovački sud u Osijeku je dana </w:t>
      </w:r>
      <w:r w:rsidR="002F01CE">
        <w:t>1</w:t>
      </w:r>
      <w:r w:rsidR="004E11FB">
        <w:t>3</w:t>
      </w:r>
      <w:r w:rsidR="002F01CE">
        <w:t>. svibnja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</w:t>
      </w:r>
      <w:r w:rsidR="004E11FB">
        <w:t>1</w:t>
      </w:r>
      <w:r w:rsidR="00230785">
        <w:t>13</w:t>
      </w:r>
      <w:r w:rsidR="007176DF">
        <w:t>/2</w:t>
      </w:r>
      <w:r w:rsidR="00590A0E">
        <w:t>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2F01CE">
        <w:t>29. kolovoza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30785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ured državne uprave</w:t>
      </w:r>
      <w:r w:rsidR="0040522B" w:rsidRPr="009F5B7A">
        <w:t>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2F01CE">
        <w:t>20/9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85B7B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30785">
      <w:t>1113/</w:t>
    </w:r>
    <w:r w:rsidR="00590A0E">
      <w:t>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85B7B"/>
    <w:rsid w:val="00196E1F"/>
    <w:rsid w:val="001C3918"/>
    <w:rsid w:val="001E61F4"/>
    <w:rsid w:val="001F7E47"/>
    <w:rsid w:val="00230785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E11FB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176DF"/>
    <w:rsid w:val="00785BDD"/>
    <w:rsid w:val="00792188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868A7"/>
    <w:rsid w:val="00AE6834"/>
    <w:rsid w:val="00B116BC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5B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85B7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85B7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B7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B7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5B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85B7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85B7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B7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B7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1113</izvorni_sadrzaj>
    <derivirana_varijabla naziv="DomainObject.Predmet.Broj_1">1113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St-1113/2016</izvorni_sadrzaj>
    <derivirana_varijabla naziv="DomainObject.Predmet.OznakaBroj_1">St-1113/2016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održavanje kulturnih i drugih događanja radi očuvanja, promicanja i iskazivanja nacion. i kultur. identiteta NOVAE</izvorni_sadrzaj>
    <derivirana_varijabla naziv="DomainObject.Predmet.ProtustrankaFormated_1">  Udruga za održavanje kulturnih i drugih događanja radi očuvanja, promicanja i iskazivanja nacion. i kultur. identiteta NOVAE</derivirana_varijabla>
  </DomainObject.Predmet.ProtustrankaFormated>
  <DomainObject.Predmet.ProtustrankaFormatedOIB>
    <izvorni_sadrzaj>  Udruga za održavanje kulturnih i drugih događanja radi očuvanja, promicanja i iskazivanja nacion. i kultur. identiteta NOVAE, OIB 54999274184</izvorni_sadrzaj>
    <derivirana_varijabla naziv="DomainObject.Predmet.ProtustrankaFormatedOIB_1">  Udruga za održavanje kulturnih i drugih događanja radi očuvanja, promicanja i iskazivanja nacion. i kultur. identiteta NOVAE, OIB 54999274184</derivirana_varijabla>
  </DomainObject.Predmet.ProtustrankaFormatedOIB>
  <DomainObject.Predmet.ProtustrankaFormatedWithAdress>
    <izvorni_sadrzaj> Udruga za održavanje kulturnih i drugih događanja radi očuvanja, promicanja i iskazivanja nacion. i kultur. identiteta NOVAE, Nova Cesta 188, 10000 Zagreb</izvorni_sadrzaj>
    <derivirana_varijabla naziv="DomainObject.Predmet.ProtustrankaFormatedWithAdress_1"> Udruga za održavanje kulturnih i drugih događanja radi očuvanja, promicanja i iskazivanja nacion. i kultur. identiteta NOVAE, Nova Cesta 188, 10000 Zagreb</derivirana_varijabla>
  </DomainObject.Predmet.ProtustrankaFormatedWithAdress>
  <DomainObject.Predmet.ProtustrankaFormatedWithAdressOIB>
    <izvorni_sadrzaj> Udruga za održavanje kulturnih i drugih događanja radi očuvanja, promicanja i iskazivanja nacion. i kultur. identiteta NOVAE, OIB 54999274184, Nova Cesta 188, 10000 Zagreb</izvorni_sadrzaj>
    <derivirana_varijabla naziv="DomainObject.Predmet.ProtustrankaFormatedWithAdressOIB_1"> Udruga za održavanje kulturnih i drugih događanja radi očuvanja, promicanja i iskazivanja nacion. i kultur. identiteta NOVAE, OIB 54999274184, Nova Cesta 188, 10000 Zagreb</derivirana_varijabla>
  </DomainObject.Predmet.ProtustrankaFormatedWithAdressOIB>
  <DomainObject.Predmet.ProtustrankaWithAdress>
    <izvorni_sadrzaj>Udruga za održavanje kulturnih i drugih događanja radi očuvanja, promicanja i iskazivanja nacion. i kultur. identiteta NOVAE Nova Cesta 188, 10000 Zagreb</izvorni_sadrzaj>
    <derivirana_varijabla naziv="DomainObject.Predmet.ProtustrankaWithAdress_1">Udruga za održavanje kulturnih i drugih događanja radi očuvanja, promicanja i iskazivanja nacion. i kultur. identiteta NOVAE Nova Cesta 188, 10000 Zagreb</derivirana_varijabla>
  </DomainObject.Predmet.ProtustrankaWithAdress>
  <DomainObject.Predmet.ProtustrankaWithAdressOIB>
    <izvorni_sadrzaj>Udruga za održavanje kulturnih i drugih događanja radi očuvanja, promicanja i iskazivanja nacion. i kultur. identiteta NOVAE, OIB 54999274184, Nova Cesta 188, 10000 Zagreb</izvorni_sadrzaj>
    <derivirana_varijabla naziv="DomainObject.Predmet.ProtustrankaWithAdressOIB_1">Udruga za održavanje kulturnih i drugih događanja radi očuvanja, promicanja i iskazivanja nacion. i kultur. identiteta NOVAE, OIB 54999274184, Nova Cesta 188, 10000 Zagreb</derivirana_varijabla>
  </DomainObject.Predmet.ProtustrankaWithAdressOIB>
  <DomainObject.Predmet.ProtustrankaNazivFormated>
    <izvorni_sadrzaj>Udruga za održavanje kulturnih i drugih događanja radi očuvanja, promicanja i iskazivanja nacion. i kultur. identiteta NOVAE</izvorni_sadrzaj>
    <derivirana_varijabla naziv="DomainObject.Predmet.ProtustrankaNazivFormated_1">Udruga za održavanje kulturnih i drugih događanja radi očuvanja, promicanja i iskazivanja nacion. i kultur. identiteta NOVAE</derivirana_varijabla>
  </DomainObject.Predmet.ProtustrankaNazivFormated>
  <DomainObject.Predmet.ProtustrankaNazivFormatedOIB>
    <izvorni_sadrzaj>Udruga za održavanje kulturnih i drugih događanja radi očuvanja, promicanja i iskazivanja nacion. i kultur. identiteta NOVAE, OIB 54999274184</izvorni_sadrzaj>
    <derivirana_varijabla naziv="DomainObject.Predmet.ProtustrankaNazivFormatedOIB_1">Udruga za održavanje kulturnih i drugih događanja radi očuvanja, promicanja i iskazivanja nacion. i kultur. identiteta NOVAE, OIB 54999274184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održavanje kulturnih i drugih događanja radi očuvanja, promicanja i iskazivanja nacion. i kultur. identiteta NOVAE</item>
    </izvorni_sadrzaj>
    <derivirana_varijabla naziv="DomainObject.Predmet.ProtuStrankaListFormated_1">
      <item>Udruga za održavanje kulturnih i drugih događanja radi očuvanja, promicanja i iskazivanja nacion. i kultur. identiteta NOVAE</item>
    </derivirana_varijabla>
  </DomainObject.Predmet.ProtuStrankaListFormated>
  <DomainObject.Predmet.ProtuStrankaListFormatedOIB>
    <izvorni_sadrzaj>
      <item>Udruga za održavanje kulturnih i drugih događanja radi očuvanja, promicanja i iskazivanja nacion. i kultur. identiteta NOVAE, OIB 54999274184</item>
    </izvorni_sadrzaj>
    <derivirana_varijabla naziv="DomainObject.Predmet.ProtuStrankaListFormatedOIB_1">
      <item>Udruga za održavanje kulturnih i drugih događanja radi očuvanja, promicanja i iskazivanja nacion. i kultur. identiteta NOVAE, OIB 54999274184</item>
    </derivirana_varijabla>
  </DomainObject.Predmet.ProtuStrankaListFormatedOIB>
  <DomainObject.Predmet.ProtuStrankaListFormatedWithAdress>
    <izvorni_sadrzaj>
      <item>Udruga za održavanje kulturnih i drugih događanja radi očuvanja, promicanja i iskazivanja nacion. i kultur. identiteta NOVAE, Nova Cesta 188, 10000 Zagreb</item>
    </izvorni_sadrzaj>
    <derivirana_varijabla naziv="DomainObject.Predmet.ProtuStrankaListFormatedWithAdress_1">
      <item>Udruga za održavanje kulturnih i drugih događanja radi očuvanja, promicanja i iskazivanja nacion. i kultur. identiteta NOVAE, Nova Cesta 188, 10000 Zagreb</item>
    </derivirana_varijabla>
  </DomainObject.Predmet.ProtuStrankaListFormatedWithAdress>
  <DomainObject.Predmet.ProtuStrankaListFormatedWithAdressOIB>
    <izvorni_sadrzaj>
      <item>Udruga za održavanje kulturnih i drugih događanja radi očuvanja, promicanja i iskazivanja nacion. i kultur. identiteta NOVAE, OIB 54999274184, Nova Cesta 188, 10000 Zagreb</item>
    </izvorni_sadrzaj>
    <derivirana_varijabla naziv="DomainObject.Predmet.ProtuStrankaListFormatedWithAdressOIB_1">
      <item>Udruga za održavanje kulturnih i drugih događanja radi očuvanja, promicanja i iskazivanja nacion. i kultur. identiteta NOVAE, OIB 54999274184, Nova Cesta 188, 10000 Zagreb</item>
    </derivirana_varijabla>
  </DomainObject.Predmet.ProtuStrankaListFormatedWithAdressOIB>
  <DomainObject.Predmet.ProtuStrankaListNazivFormated>
    <izvorni_sadrzaj>
      <item>Udruga za održavanje kulturnih i drugih događanja radi očuvanja, promicanja i iskazivanja nacion. i kultur. identiteta NOVAE</item>
    </izvorni_sadrzaj>
    <derivirana_varijabla naziv="DomainObject.Predmet.ProtuStrankaListNazivFormated_1">
      <item>Udruga za održavanje kulturnih i drugih događanja radi očuvanja, promicanja i iskazivanja nacion. i kultur. identiteta NOVAE</item>
    </derivirana_varijabla>
  </DomainObject.Predmet.ProtuStrankaListNazivFormated>
  <DomainObject.Predmet.ProtuStrankaListNazivFormatedOIB>
    <izvorni_sadrzaj>
      <item>Udruga za održavanje kulturnih i drugih događanja radi očuvanja, promicanja i iskazivanja nacion. i kultur. identiteta NOVAE, OIB 54999274184</item>
    </izvorni_sadrzaj>
    <derivirana_varijabla naziv="DomainObject.Predmet.ProtuStrankaListNazivFormatedOIB_1">
      <item>Udruga za održavanje kulturnih i drugih događanja radi očuvanja, promicanja i iskazivanja nacion. i kultur. identiteta NOVAE, OIB 54999274184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održavanje kulturnih i drugih događanja radi očuvanja, promicanja i iskazivanja nacion. i kultur. identiteta NOVAE</izvorni_sadrzaj>
    <derivirana_varijabla naziv="DomainObject.Predmet.ProtustrankaIDrugi_1">Udruga za održavanje kulturnih i drugih događanja radi očuvanja, promicanja i iskazivanja nacion. i kultur. identiteta NOVAE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za održavanje kulturnih i drugih događanja radi očuvanja, promicanja i iskazivanja nacion. i kultur. identiteta NOVAE, OIB 54999274184, Nova Cesta 188, 10000 Zagreb</izvorni_sadrzaj>
    <derivirana_varijabla naziv="DomainObject.Predmet.ProtustrankaIDrugiAdressOIB_1">Udruga za održavanje kulturnih i drugih događanja radi očuvanja, promicanja i iskazivanja nacion. i kultur. identiteta NOVAE, OIB 54999274184, Nova Cesta 188,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održavanje kulturnih i drugih događanja radi očuvanja, promicanja i iskazivanja nacion. i kultur. identiteta NOVAE</item>
      <item>FINA Regionalni centar Zagreb</item>
    </izvorni_sadrzaj>
    <derivirana_varijabla naziv="DomainObject.Predmet.SudioniciListNaziv_1">
      <item>Udruga za održavanje kulturnih i drugih događanja radi očuvanja, promicanja i iskazivanja nacion. i kultur. identiteta NOVAE</item>
      <item>FINA Regionalni centar Zagreb</item>
    </derivirana_varijabla>
  </DomainObject.Predmet.SudioniciListNaziv>
  <DomainObject.Predmet.SudioniciListAdressOIB>
    <izvorni_sadrzaj>
      <item>Udruga za održavanje kulturnih i drugih događanja radi očuvanja, promicanja i iskazivanja nacion. i kultur. identiteta NOVAE, OIB 54999274184, Nova Cesta 188,10000 Zagreb</item>
      <item>FINA Regionalni centar Zagreb, OIB 85821130368, Trg svibanjskih žrtava 1995. br. 1,10000 Zagreb</item>
    </izvorni_sadrzaj>
    <derivirana_varijabla naziv="DomainObject.Predmet.SudioniciListAdressOIB_1">
      <item>Udruga za održavanje kulturnih i drugih događanja radi očuvanja, promicanja i iskazivanja nacion. i kultur. identiteta NOVAE, OIB 54999274184, Nova Cesta 188,10000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54999274184</item>
      <item>, OIB 85821130368</item>
    </izvorni_sadrzaj>
    <derivirana_varijabla naziv="DomainObject.Predmet.SudioniciListNazivOIB_1">
      <item>, OIB 54999274184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EEB1C1-C631-4B60-A7EA-F9516B8AF3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496</properties:Words>
  <properties:Characters>2763</properties:Characters>
  <properties:Lines>93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2016-08-29T09:34:00Z</dcterms:created>
  <dc:creator>korisnik</dc:creator>
  <cp:lastModifiedBy>Snježana Andrijanić</cp:lastModifiedBy>
  <cp:lastPrinted>2016-08-29T09:33:00Z</cp:lastPrinted>
  <dcterms:modified xmlns:xsi="http://www.w3.org/2001/XMLSchema-instance" xsi:type="dcterms:W3CDTF">2016-08-30T09:18:00Z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