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63f13" w14:paraId="c563f13" w:rsidRDefault="00825E3A" w:rsidP="00910611" w:rsidR="00825E3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5E3A" w:rsidP="00910611" w:rsidR="00825E3A">
      <w:r>
        <w:rPr>
          <w:rFonts w:eastAsia="MS Mincho"/>
          <w:szCs w:val="24"/>
        </w:rPr>
        <w:t>REPUBLIKA HRVATSKA</w:t>
      </w:r>
    </w:p>
    <w:p w:rsidRDefault="00825E3A" w:rsidP="00910611" w:rsidR="00825E3A">
      <w:r>
        <w:rPr>
          <w:rFonts w:eastAsia="MS Mincho"/>
          <w:szCs w:val="24"/>
        </w:rPr>
        <w:t>TRGOVAČKI SUD U RIJECI</w:t>
      </w:r>
    </w:p>
    <w:p w:rsidRDefault="00825E3A" w:rsidR="00825E3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CD62D5" w:rsidRPr="00CD62D5">
        <w:rPr>
          <w:rFonts w:cs="Times New Roman" w:hAnsi="Times New Roman" w:ascii="Times New Roman"/>
          <w:sz w:val="24"/>
          <w:szCs w:val="24"/>
        </w:rPr>
        <w:t>RI - BLANKA jednostavno društvo s ograničenom odgovornošću za trgovinu Rijeka (Grad Rijeka), Zdravka Kučića 37, MBS: 040315436, OIB: 89158226766</w:t>
      </w:r>
      <w:r w:rsidRPr="00E10AC9">
        <w:rPr>
          <w:rFonts w:cs="Times New Roman" w:hAnsi="Times New Roman" w:ascii="Times New Roman"/>
          <w:sz w:val="24"/>
          <w:szCs w:val="24"/>
        </w:rPr>
        <w:t xml:space="preserve">, dana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I.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CD62D5" w:rsidRPr="00CD62D5">
        <w:rPr>
          <w:rFonts w:cs="Times New Roman" w:hAnsi="Times New Roman" w:ascii="Times New Roman"/>
          <w:sz w:val="24"/>
          <w:szCs w:val="24"/>
        </w:rPr>
        <w:t>RI - BLANKA jednostavno društvo s ograničenom odgovornošću za trgovinu Rijeka (Grad Rijeka), Zdravka Kučića 37, MBS: 040315436, OIB: 89158226766</w:t>
      </w:r>
      <w:r w:rsidRPr="00E10AC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Pr="00E10AC9">
        <w:rPr>
          <w:rFonts w:cs="Times New Roman" w:hAnsi="Times New Roman" w:ascii="Times New Roman"/>
          <w:sz w:val="24"/>
          <w:szCs w:val="24"/>
        </w:rPr>
        <w:t>2016. u 1</w:t>
      </w:r>
      <w:r w:rsidR="003E6939">
        <w:rPr>
          <w:rFonts w:cs="Times New Roman" w:hAnsi="Times New Roman" w:ascii="Times New Roman"/>
          <w:sz w:val="24"/>
          <w:szCs w:val="24"/>
        </w:rPr>
        <w:t>0</w:t>
      </w:r>
      <w:r w:rsidRPr="00E10AC9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E10AC9">
        <w:rPr>
          <w:rFonts w:cs="Times New Roman" w:hAnsi="Times New Roman" w:ascii="Times New Roman"/>
          <w:sz w:val="24"/>
          <w:szCs w:val="24"/>
        </w:rPr>
        <w:t>s</w:t>
      </w:r>
      <w:r w:rsidRPr="00E10AC9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E10AC9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E10AC9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II.</w:t>
      </w:r>
      <w:r w:rsidRPr="00E10AC9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3D2919">
        <w:rPr>
          <w:rFonts w:cs="Times New Roman" w:hAnsi="Times New Roman" w:ascii="Times New Roman"/>
          <w:sz w:val="24"/>
          <w:szCs w:val="24"/>
        </w:rPr>
        <w:t xml:space="preserve"> </w:t>
      </w:r>
      <w:r w:rsidR="00CD62D5" w:rsidRPr="00CD62D5">
        <w:rPr>
          <w:rFonts w:cs="Times New Roman" w:hAnsi="Times New Roman" w:ascii="Times New Roman"/>
          <w:sz w:val="24"/>
          <w:szCs w:val="24"/>
        </w:rPr>
        <w:t>Radijana Trobonjača, OIB: 48908522234, M. Tita 49, Opatija</w:t>
      </w:r>
      <w:r w:rsidRPr="00E10AC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III.</w:t>
      </w:r>
      <w:r w:rsidRPr="00E10AC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="00CD62D5" w:rsidRPr="00CD62D5">
        <w:rPr>
          <w:rFonts w:cs="Times New Roman" w:hAnsi="Times New Roman" w:ascii="Times New Roman"/>
          <w:sz w:val="24"/>
          <w:szCs w:val="24"/>
        </w:rPr>
        <w:t>RI - BLANKA jednostavno društvo s ograničenom odgovornošću za trgovinu Rijeka (Grad Rijeka), Zdravka Kučića 37, MBS: 040315436, OIB: 89158226766</w:t>
      </w:r>
      <w:r w:rsidRPr="00E10AC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E10AC9">
        <w:rPr>
          <w:rFonts w:cs="Times New Roman" w:hAnsi="Times New Roman" w:ascii="Times New Roman"/>
          <w:sz w:val="24"/>
          <w:szCs w:val="24"/>
        </w:rPr>
        <w:tab/>
      </w:r>
      <w:r w:rsidRPr="00E10AC9">
        <w:rPr>
          <w:rFonts w:cs="Times New Roman" w:hAnsi="Times New Roman" w:ascii="Times New Roman"/>
          <w:sz w:val="24"/>
          <w:szCs w:val="24"/>
        </w:rPr>
        <w:t>Nakon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E10AC9">
        <w:rPr>
          <w:rFonts w:cs="Times New Roman" w:hAnsi="Times New Roman" w:ascii="Times New Roman"/>
          <w:sz w:val="24"/>
          <w:szCs w:val="24"/>
        </w:rPr>
        <w:t>,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Obrazloženje</w:t>
      </w:r>
    </w:p>
    <w:p w:rsidRDefault="00E10AC9" w:rsidP="00E10AC9" w:rsidR="00E10AC9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E10AC9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E10AC9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E10AC9">
        <w:rPr>
          <w:rFonts w:cs="Times New Roman" w:hAnsi="Times New Roman" w:ascii="Times New Roman"/>
          <w:sz w:val="24"/>
          <w:szCs w:val="24"/>
        </w:rPr>
        <w:t>dalje</w:t>
      </w:r>
      <w:r w:rsidRPr="00E10AC9">
        <w:rPr>
          <w:rFonts w:cs="Times New Roman" w:hAnsi="Times New Roman" w:ascii="Times New Roman"/>
          <w:sz w:val="24"/>
          <w:szCs w:val="24"/>
        </w:rPr>
        <w:t>: SZ )</w:t>
      </w:r>
      <w:r w:rsidR="005679F2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CD62D5" w:rsidRPr="00CD62D5">
        <w:rPr>
          <w:rFonts w:cs="Times New Roman" w:hAnsi="Times New Roman" w:ascii="Times New Roman"/>
          <w:sz w:val="24"/>
          <w:szCs w:val="24"/>
        </w:rPr>
        <w:t>RI - BLANKA jednostavno društvo s ograničenom odgovornošću za trgovinu Rijeka (Grad Rijeka), Zdravka Kučića 37, MBS: 040315436, OIB: 89158226766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E10AC9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E10AC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CD62D5">
        <w:rPr>
          <w:rFonts w:cs="Times New Roman" w:hAnsi="Times New Roman" w:ascii="Times New Roman"/>
          <w:sz w:val="24"/>
          <w:szCs w:val="24"/>
        </w:rPr>
        <w:t>245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CD62D5">
        <w:rPr>
          <w:rFonts w:cs="Times New Roman" w:eastAsia="Times New Roman" w:hAnsi="Times New Roman" w:ascii="Times New Roman"/>
          <w:sz w:val="24"/>
          <w:szCs w:val="24"/>
          <w:lang w:eastAsia="hr-HR"/>
        </w:rPr>
        <w:t>223.409,24</w:t>
      </w:r>
      <w:r w:rsidR="009C74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da  podnositelj zahtjeva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te </w:t>
      </w:r>
      <w:r w:rsidRPr="00E10AC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3D2919">
        <w:rPr>
          <w:rFonts w:cs="Times New Roman" w:hAnsi="Times New Roman" w:ascii="Times New Roman"/>
          <w:sz w:val="24"/>
          <w:szCs w:val="24"/>
        </w:rPr>
        <w:t>2-</w:t>
      </w:r>
      <w:r w:rsidR="009C7462">
        <w:rPr>
          <w:rFonts w:cs="Times New Roman" w:hAnsi="Times New Roman" w:ascii="Times New Roman"/>
          <w:sz w:val="24"/>
          <w:szCs w:val="24"/>
        </w:rPr>
        <w:t>3</w:t>
      </w:r>
      <w:r w:rsidRPr="00E10AC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9C7462">
        <w:rPr>
          <w:rFonts w:cs="Times New Roman" w:hAnsi="Times New Roman" w:ascii="Times New Roman"/>
          <w:sz w:val="24"/>
          <w:szCs w:val="24"/>
        </w:rPr>
        <w:t>5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E10AC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dana </w:t>
      </w:r>
      <w:r w:rsidR="00B86096">
        <w:rPr>
          <w:rFonts w:cs="Times New Roman" w:hAnsi="Times New Roman" w:ascii="Times New Roman"/>
          <w:sz w:val="24"/>
          <w:szCs w:val="24"/>
        </w:rPr>
        <w:t>12. travnja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ab/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E10AC9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E10AC9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E10AC9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E10AC9">
        <w:rPr>
          <w:rFonts w:cs="Times New Roman" w:hAnsi="Times New Roman" w:ascii="Times New Roman"/>
          <w:sz w:val="24"/>
          <w:szCs w:val="24"/>
        </w:rPr>
        <w:t>vjerovnik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nije </w:t>
      </w:r>
      <w:r w:rsidRPr="00E10AC9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E10AC9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E10AC9">
        <w:rPr>
          <w:rFonts w:cs="Times New Roman" w:hAnsi="Times New Roman" w:ascii="Times New Roman"/>
          <w:sz w:val="24"/>
          <w:szCs w:val="24"/>
        </w:rPr>
        <w:t>2</w:t>
      </w:r>
      <w:r w:rsidRPr="00E10AC9">
        <w:rPr>
          <w:rFonts w:cs="Times New Roman" w:hAnsi="Times New Roman" w:ascii="Times New Roman"/>
          <w:sz w:val="24"/>
          <w:szCs w:val="24"/>
        </w:rPr>
        <w:t>. SZ</w:t>
      </w:r>
      <w:r w:rsidR="00B8085E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E10AC9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i 286, </w:t>
      </w:r>
      <w:r w:rsidRPr="00E10AC9">
        <w:rPr>
          <w:rFonts w:cs="Times New Roman" w:hAnsi="Times New Roman" w:ascii="Times New Roman"/>
          <w:sz w:val="24"/>
          <w:szCs w:val="24"/>
        </w:rPr>
        <w:t>SZ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E10AC9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UPUTA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E10AC9">
        <w:rPr>
          <w:rFonts w:cs="Times New Roman" w:hAnsi="Times New Roman" w:ascii="Times New Roman"/>
          <w:sz w:val="24"/>
          <w:szCs w:val="24"/>
        </w:rPr>
        <w:t>dostave ovog rješenja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E10AC9">
        <w:rPr>
          <w:rFonts w:cs="Times New Roman" w:hAnsi="Times New Roman" w:ascii="Times New Roman"/>
          <w:sz w:val="24"/>
          <w:szCs w:val="24"/>
        </w:rPr>
        <w:t>, a o</w:t>
      </w:r>
      <w:r w:rsidRPr="00E10AC9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E6939" w:rsidP="003E6939" w:rsidR="003E6939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DNA</w:t>
      </w:r>
    </w:p>
    <w:p w:rsidRDefault="003E6939" w:rsidP="003E6939" w:rsidR="003E693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E6939" w:rsidP="003E6939" w:rsidR="003E6939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         e - oglasna ploča </w:t>
      </w:r>
    </w:p>
    <w:p w:rsidRDefault="003E6939" w:rsidP="003E6939" w:rsidR="003E6939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podnositelju zahtjeva FINI  </w:t>
      </w:r>
    </w:p>
    <w:p w:rsidRDefault="003E6939" w:rsidP="003E6939" w:rsidR="003E6939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>dužniku</w:t>
      </w:r>
    </w:p>
    <w:p w:rsidRDefault="003E6939" w:rsidP="003E6939" w:rsidR="003E6939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3E6939" w:rsidP="003E6939" w:rsidR="003E6939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ŽDO u Rijeci </w:t>
      </w:r>
    </w:p>
    <w:p w:rsidRDefault="003E6939" w:rsidP="003E6939" w:rsidR="003E6939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3E6939" w:rsidP="003E6939" w:rsidR="003E693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- </w:t>
      </w:r>
      <w:r w:rsidRPr="00E10AC9">
        <w:rPr>
          <w:rFonts w:cs="Times New Roman" w:hAnsi="Times New Roman" w:ascii="Times New Roman"/>
          <w:sz w:val="24"/>
          <w:szCs w:val="24"/>
        </w:rPr>
        <w:tab/>
        <w:t>sudskom registru</w:t>
      </w:r>
      <w:r>
        <w:rPr>
          <w:rFonts w:cs="Times New Roman" w:hAnsi="Times New Roman" w:ascii="Times New Roman"/>
          <w:sz w:val="24"/>
          <w:szCs w:val="24"/>
        </w:rPr>
        <w:t xml:space="preserve">, te još jednom nakon </w:t>
      </w:r>
      <w:r w:rsidRPr="00E10AC9">
        <w:rPr>
          <w:rFonts w:cs="Times New Roman" w:hAnsi="Times New Roman" w:ascii="Times New Roman"/>
          <w:sz w:val="24"/>
          <w:szCs w:val="24"/>
        </w:rPr>
        <w:t>pravomoćnosti rješenja</w:t>
      </w:r>
      <w:r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,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E10AC9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6C16" w:rsidP="00E10AC9" w:rsidR="004F6C16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4F6C16" w:rsidRPr="00E10AC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321B" w:rsidP="00C2277B" w:rsidR="000C321B">
      <w:pPr>
        <w:spacing w:lineRule="auto" w:line="240" w:after="0"/>
      </w:pPr>
      <w:r>
        <w:separator/>
      </w:r>
    </w:p>
  </w:endnote>
  <w:endnote w:id="0" w:type="continuationSeparator">
    <w:p w:rsidRDefault="000C321B" w:rsidP="00C2277B" w:rsidR="000C32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5E3A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321B" w:rsidP="00C2277B" w:rsidR="000C321B">
      <w:pPr>
        <w:spacing w:lineRule="auto" w:line="240" w:after="0"/>
      </w:pPr>
      <w:r>
        <w:separator/>
      </w:r>
    </w:p>
  </w:footnote>
  <w:footnote w:id="0" w:type="continuationSeparator">
    <w:p w:rsidRDefault="000C321B" w:rsidP="00C2277B" w:rsidR="000C32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A74F14">
      <w:rPr>
        <w:rFonts w:cs="Times New Roman" w:hAnsi="Times New Roman" w:ascii="Times New Roman"/>
        <w:sz w:val="24"/>
        <w:szCs w:val="24"/>
      </w:rPr>
      <w:t>5</w:t>
    </w:r>
    <w:r w:rsidR="00CD62D5">
      <w:rPr>
        <w:rFonts w:cs="Times New Roman" w:hAnsi="Times New Roman" w:ascii="Times New Roman"/>
        <w:sz w:val="24"/>
        <w:szCs w:val="24"/>
      </w:rPr>
      <w:t>59</w:t>
    </w:r>
    <w:r>
      <w:rPr>
        <w:rFonts w:cs="Times New Roman" w:hAnsi="Times New Roman" w:ascii="Times New Roman"/>
        <w:sz w:val="24"/>
        <w:szCs w:val="24"/>
      </w:rPr>
      <w:t>/201</w:t>
    </w:r>
    <w:r w:rsidR="003D2919">
      <w:rPr>
        <w:rFonts w:cs="Times New Roman" w:hAnsi="Times New Roman" w:ascii="Times New Roman"/>
        <w:sz w:val="24"/>
        <w:szCs w:val="24"/>
      </w:rPr>
      <w:t>6</w:t>
    </w:r>
    <w:r>
      <w:rPr>
        <w:rFonts w:cs="Times New Roman" w:hAnsi="Times New Roman" w:ascii="Times New Roman"/>
        <w:sz w:val="24"/>
        <w:szCs w:val="24"/>
      </w:rPr>
      <w:t>-</w:t>
    </w:r>
    <w:r w:rsidR="003D2919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8348F"/>
    <w:rsid w:val="000C321B"/>
    <w:rsid w:val="00152283"/>
    <w:rsid w:val="003D2919"/>
    <w:rsid w:val="003E6939"/>
    <w:rsid w:val="004F6C16"/>
    <w:rsid w:val="005679F2"/>
    <w:rsid w:val="00640CC6"/>
    <w:rsid w:val="007E3AEC"/>
    <w:rsid w:val="00825E3A"/>
    <w:rsid w:val="00942A0F"/>
    <w:rsid w:val="00994EE5"/>
    <w:rsid w:val="009C7462"/>
    <w:rsid w:val="00A74F14"/>
    <w:rsid w:val="00B8085E"/>
    <w:rsid w:val="00B86096"/>
    <w:rsid w:val="00BA3EB5"/>
    <w:rsid w:val="00C2277B"/>
    <w:rsid w:val="00CD62D5"/>
    <w:rsid w:val="00CE67FF"/>
    <w:rsid w:val="00E10AC9"/>
    <w:rsid w:val="00E36F36"/>
    <w:rsid w:val="00E5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25E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E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E3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E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E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25E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E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E3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E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E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St-559/2016</izvorni_sadrzaj>
    <derivirana_varijabla naziv="DomainObject.Predmet.OznakaBroj_1">St-559/2016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- BLANKA j.d.o.o.</izvorni_sadrzaj>
    <derivirana_varijabla naziv="DomainObject.Predmet.ProtustrankaFormated_1">  RI - BLANKA j.d.o.o.</derivirana_varijabla>
  </DomainObject.Predmet.ProtustrankaFormated>
  <DomainObject.Predmet.ProtustrankaFormatedOIB>
    <izvorni_sadrzaj>  RI - BLANKA j.d.o.o., OIB 89158226766</izvorni_sadrzaj>
    <derivirana_varijabla naziv="DomainObject.Predmet.ProtustrankaFormatedOIB_1">  RI - BLANKA j.d.o.o., OIB 89158226766</derivirana_varijabla>
  </DomainObject.Predmet.ProtustrankaFormatedOIB>
  <DomainObject.Predmet.ProtustrankaFormatedWithAdress>
    <izvorni_sadrzaj> RI - BLANKA j.d.o.o., Zdravka Kučića 37, 51000 Rijeka</izvorni_sadrzaj>
    <derivirana_varijabla naziv="DomainObject.Predmet.ProtustrankaFormatedWithAdress_1"> RI - BLANKA j.d.o.o., Zdravka Kučića 37, 51000 Rijeka</derivirana_varijabla>
  </DomainObject.Predmet.ProtustrankaFormatedWithAdress>
  <DomainObject.Predmet.ProtustrankaFormatedWithAdressOIB>
    <izvorni_sadrzaj> RI - BLANKA j.d.o.o., OIB 89158226766, Zdravka Kučića 37, 51000 Rijeka</izvorni_sadrzaj>
    <derivirana_varijabla naziv="DomainObject.Predmet.ProtustrankaFormatedWithAdressOIB_1"> RI - BLANKA j.d.o.o., OIB 89158226766, Zdravka Kučića 37, 51000 Rijeka</derivirana_varijabla>
  </DomainObject.Predmet.ProtustrankaFormatedWithAdressOIB>
  <DomainObject.Predmet.ProtustrankaWithAdress>
    <izvorni_sadrzaj>RI - BLANKA j.d.o.o. Zdravka Kučića 37, 51000 Rijeka</izvorni_sadrzaj>
    <derivirana_varijabla naziv="DomainObject.Predmet.ProtustrankaWithAdress_1">RI - BLANKA j.d.o.o. Zdravka Kučića 37, 51000 Rijeka</derivirana_varijabla>
  </DomainObject.Predmet.ProtustrankaWithAdress>
  <DomainObject.Predmet.ProtustrankaWithAdressOIB>
    <izvorni_sadrzaj>RI - BLANKA j.d.o.o., OIB 89158226766, Zdravka Kučića 37, 51000 Rijeka</izvorni_sadrzaj>
    <derivirana_varijabla naziv="DomainObject.Predmet.ProtustrankaWithAdressOIB_1">RI - BLANKA j.d.o.o., OIB 89158226766, Zdravka Kučića 37, 51000 Rijeka</derivirana_varijabla>
  </DomainObject.Predmet.ProtustrankaWithAdressOIB>
  <DomainObject.Predmet.ProtustrankaNazivFormated>
    <izvorni_sadrzaj>RI - BLANKA j.d.o.o.</izvorni_sadrzaj>
    <derivirana_varijabla naziv="DomainObject.Predmet.ProtustrankaNazivFormated_1">RI - BLANKA j.d.o.o.</derivirana_varijabla>
  </DomainObject.Predmet.ProtustrankaNazivFormated>
  <DomainObject.Predmet.ProtustrankaNazivFormatedOIB>
    <izvorni_sadrzaj>RI - BLANKA j.d.o.o., OIB 89158226766</izvorni_sadrzaj>
    <derivirana_varijabla naziv="DomainObject.Predmet.ProtustrankaNazivFormatedOIB_1">RI - BLANKA j.d.o.o., OIB 89158226766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RI - BLANKA j.d.o.o.</item>
    </izvorni_sadrzaj>
    <derivirana_varijabla naziv="DomainObject.Predmet.ProtuStrankaListFormated_1">
      <item>RI - BLANKA j.d.o.o.</item>
    </derivirana_varijabla>
  </DomainObject.Predmet.ProtuStrankaListFormated>
  <DomainObject.Predmet.ProtuStrankaListFormatedOIB>
    <izvorni_sadrzaj>
      <item>RI - BLANKA j.d.o.o., OIB 89158226766</item>
    </izvorni_sadrzaj>
    <derivirana_varijabla naziv="DomainObject.Predmet.ProtuStrankaListFormatedOIB_1">
      <item>RI - BLANKA j.d.o.o., OIB 89158226766</item>
    </derivirana_varijabla>
  </DomainObject.Predmet.ProtuStrankaListFormatedOIB>
  <DomainObject.Predmet.ProtuStrankaListFormatedWithAdress>
    <izvorni_sadrzaj>
      <item>RI - BLANKA j.d.o.o., Zdravka Kučića 37, 51000 Rijeka</item>
    </izvorni_sadrzaj>
    <derivirana_varijabla naziv="DomainObject.Predmet.ProtuStrankaListFormatedWithAdress_1">
      <item>RI - BLANKA j.d.o.o., Zdravka Kučića 37, 51000 Rijeka</item>
    </derivirana_varijabla>
  </DomainObject.Predmet.ProtuStrankaListFormatedWithAdress>
  <DomainObject.Predmet.ProtuStrankaListFormatedWithAdressOIB>
    <izvorni_sadrzaj>
      <item>RI - BLANKA j.d.o.o., OIB 89158226766, Zdravka Kučića 37, 51000 Rijeka</item>
    </izvorni_sadrzaj>
    <derivirana_varijabla naziv="DomainObject.Predmet.ProtuStrankaListFormatedWithAdressOIB_1">
      <item>RI - BLANKA j.d.o.o., OIB 89158226766, Zdravka Kučića 37, 51000 Rijeka</item>
    </derivirana_varijabla>
  </DomainObject.Predmet.ProtuStrankaListFormatedWithAdressOIB>
  <DomainObject.Predmet.ProtuStrankaListNazivFormated>
    <izvorni_sadrzaj>
      <item>RI - BLANKA j.d.o.o.</item>
    </izvorni_sadrzaj>
    <derivirana_varijabla naziv="DomainObject.Predmet.ProtuStrankaListNazivFormated_1">
      <item>RI - BLANKA j.d.o.o.</item>
    </derivirana_varijabla>
  </DomainObject.Predmet.ProtuStrankaListNazivFormated>
  <DomainObject.Predmet.ProtuStrankaListNazivFormatedOIB>
    <izvorni_sadrzaj>
      <item>RI - BLANKA j.d.o.o., OIB 89158226766</item>
    </izvorni_sadrzaj>
    <derivirana_varijabla naziv="DomainObject.Predmet.ProtuStrankaListNazivFormatedOIB_1">
      <item>RI - BLANKA j.d.o.o., OIB 89158226766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RI - BLANKA j.d.o.o.</izvorni_sadrzaj>
    <derivirana_varijabla naziv="DomainObject.Predmet.ProtustrankaIDrugi_1">RI - BLANKA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RI - BLANKA j.d.o.o., OIB 89158226766, Zdravka Kučića 37, 51000 Rijeka</izvorni_sadrzaj>
    <derivirana_varijabla naziv="DomainObject.Predmet.ProtustrankaIDrugiAdressOIB_1">RI - BLANKA j.d.o.o., OIB 89158226766, Zdravka Kučića 37,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RI - BLANKA j.d.o.o.</item>
    </izvorni_sadrzaj>
    <derivirana_varijabla naziv="DomainObject.Predmet.SudioniciListNaziv_1">
      <item>FINA Rijeka</item>
      <item>RI - BLANKA j.d.o.o.</item>
    </derivirana_varijabla>
  </DomainObject.Predmet.SudioniciListNaziv>
  <DomainObject.Predmet.SudioniciListAdressOIB>
    <izvorni_sadrzaj>
      <item>FINA Rijeka, OIB 85821130368, Frana Kurelca 8,51000 Rijeka</item>
      <item>RI - BLANKA j.d.o.o., OIB 89158226766, Zdravka Kučića 37,51000 Rijeka</item>
    </izvorni_sadrzaj>
    <derivirana_varijabla naziv="DomainObject.Predmet.SudioniciListAdressOIB_1">
      <item>FINA Rijeka, OIB 85821130368, Frana Kurelca 8,51000 Rijeka</item>
      <item>RI - BLANKA j.d.o.o., OIB 89158226766, Zdravka Kučića 37,51000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89158226766</item>
    </izvorni_sadrzaj>
    <derivirana_varijabla naziv="DomainObject.Predmet.SudioniciListNazivOIB_1">
      <item>, OIB 85821130368</item>
      <item>, OIB 89158226766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7111D3-BA10-4461-97E3-B9B8A41C2C1F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712</properties:Words>
  <properties:Characters>3852</properties:Characters>
  <properties:Lines>113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2016-06-07T07:38:00Z</dcterms:created>
  <dc:creator>Vera Jelenović</dc:creator>
  <cp:lastModifiedBy>Danijela Fumić</cp:lastModifiedBy>
  <cp:lastPrinted>2016-06-07T07:38:00Z</cp:lastPrinted>
  <dcterms:modified xmlns:xsi="http://www.w3.org/2001/XMLSchema-instance" xsi:type="dcterms:W3CDTF">2016-06-07T07:38:00Z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