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2d40" w14:paraId="8692d40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477D1B">
        <w:t>8047</w:t>
      </w:r>
      <w:r>
        <w:t>/2015</w:t>
      </w:r>
      <w:r w:rsidR="007A241B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477D1B" w:rsidRPr="00477D1B">
        <w:t>BUŠILICA d.o.o., Trnovečka 1, Markovo Polje, OIB: 66472970034</w:t>
      </w:r>
      <w:r>
        <w:t xml:space="preserve">, dana  </w:t>
      </w:r>
      <w:r w:rsidR="0074203A">
        <w:t>18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477D1B" w:rsidRPr="00477D1B">
        <w:t>BUŠILICA d.o.o., Trnovečka 1, Markovo Polje, OIB: 66472970034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</w:t>
      </w:r>
      <w:r w:rsidR="0074203A">
        <w:t>ajni postupak otvoren je dana 18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</w:t>
      </w:r>
      <w:r w:rsidR="0074203A">
        <w:t xml:space="preserve">ajnog upravitelja imenuje se </w:t>
      </w:r>
      <w:r w:rsidR="0074203A" w:rsidRPr="0074203A">
        <w:t>STJEPAN LOVIĆ iz Zagreba, Preradovićeva 13, OIB: 25964288839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477D1B" w:rsidRPr="00477D1B">
        <w:t>BUŠILICA d.o.o., Trnovečka 1, Markovo Polje, OIB: 66472970034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74203A">
        <w:t>18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7A241B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7A241B" w:rsidP="007A241B" w:rsidR="007A241B">
      <w:pPr>
        <w:pStyle w:val="Bezproreda"/>
        <w:jc w:val="right"/>
      </w:pPr>
      <w:r>
        <w:t>Za točnost otpravka-ovlašteni službenik:</w:t>
      </w:r>
    </w:p>
    <w:p w:rsidRDefault="007A241B" w:rsidP="007A241B" w:rsidR="007A241B">
      <w:pPr>
        <w:pStyle w:val="Bezproreda"/>
        <w:jc w:val="right"/>
      </w:pPr>
      <w:r>
        <w:t xml:space="preserve">Tanja Štraubert 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09C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477D1B" w:rsidRPr="00477D1B">
          <w:t>8047/2015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2109C"/>
    <w:rsid w:val="003807D4"/>
    <w:rsid w:val="003A3366"/>
    <w:rsid w:val="00477D1B"/>
    <w:rsid w:val="004E266D"/>
    <w:rsid w:val="00677951"/>
    <w:rsid w:val="006C55C6"/>
    <w:rsid w:val="0074203A"/>
    <w:rsid w:val="007A241B"/>
    <w:rsid w:val="00AA7B27"/>
    <w:rsid w:val="00AE11D4"/>
    <w:rsid w:val="00BA2A5A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7A2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4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4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4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4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7A2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4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4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4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4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8047</izvorni_sadrzaj>
    <derivirana_varijabla naziv="DomainObject.Predmet.Broj_1">8047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St-8047/2015</izvorni_sadrzaj>
    <derivirana_varijabla naziv="DomainObject.Predmet.OznakaBroj_1">St-8047/2015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BUŠILICA d.o.o. zastupanog po punomoćniku Tomislav Cerovec</izvorni_sadrzaj>
    <derivirana_varijabla naziv="DomainObject.Predmet.ProtustrankaFormated_1">  BUŠILICA d.o.o. zastupanog po punomoćniku Tomislav Cerovec</derivirana_varijabla>
  </DomainObject.Predmet.ProtustrankaFormated>
  <DomainObject.Predmet.ProtustrankaFormatedOIB>
    <izvorni_sadrzaj>  BUŠILICA d.o.o., OIB 66472970034 zastupanog po punomoćniku Tomislav Cerovec</izvorni_sadrzaj>
    <derivirana_varijabla naziv="DomainObject.Predmet.ProtustrankaFormatedOIB_1">  BUŠILICA d.o.o., OIB 66472970034 zastupanog po punomoćniku Tomislav Cerovec</derivirana_varijabla>
  </DomainObject.Predmet.ProtustrankaFormatedOIB>
  <DomainObject.Predmet.ProtustrankaFormatedWithAdress>
    <izvorni_sadrzaj> BUŠILICA d.o.o., Trnovečka 1, 10360 Markovo Polje zastupanog po punomoćniku Tomislav Cerovec</izvorni_sadrzaj>
    <derivirana_varijabla naziv="DomainObject.Predmet.ProtustrankaFormatedWithAdress_1"> BUŠILICA d.o.o., Trnovečka 1, 10360 Markovo Polje zastupanog po punomoćniku Tomislav Cerovec</derivirana_varijabla>
  </DomainObject.Predmet.ProtustrankaFormatedWithAdress>
  <DomainObject.Predmet.ProtustrankaFormatedWithAdressOIB>
    <izvorni_sadrzaj> BUŠILICA d.o.o., OIB 66472970034, Trnovečka 1, 10360 Markovo Polje zastupanog po punomoćniku Tomislav Cerovec</izvorni_sadrzaj>
    <derivirana_varijabla naziv="DomainObject.Predmet.ProtustrankaFormatedWithAdressOIB_1"> BUŠILICA d.o.o., OIB 66472970034, Trnovečka 1, 10360 Markovo Polje zastupanog po punomoćniku Tomislav Cerovec</derivirana_varijabla>
  </DomainObject.Predmet.ProtustrankaFormatedWithAdressOIB>
  <DomainObject.Predmet.ProtustrankaWithAdress>
    <izvorni_sadrzaj>BUŠILICA d.o.o. Trnovečka 1, 10360 Markovo Polje</izvorni_sadrzaj>
    <derivirana_varijabla naziv="DomainObject.Predmet.ProtustrankaWithAdress_1">BUŠILICA d.o.o. Trnovečka 1, 10360 Markovo Polje</derivirana_varijabla>
  </DomainObject.Predmet.ProtustrankaWithAdress>
  <DomainObject.Predmet.ProtustrankaWithAdressOIB>
    <izvorni_sadrzaj>BUŠILICA d.o.o., OIB 66472970034, Trnovečka 1, 10360 Markovo Polje</izvorni_sadrzaj>
    <derivirana_varijabla naziv="DomainObject.Predmet.ProtustrankaWithAdressOIB_1">BUŠILICA d.o.o., OIB 66472970034, Trnovečka 1, 10360 Markovo Polje</derivirana_varijabla>
  </DomainObject.Predmet.ProtustrankaWithAdressOIB>
  <DomainObject.Predmet.ProtustrankaNazivFormated>
    <izvorni_sadrzaj>BUŠILICA d.o.o.</izvorni_sadrzaj>
    <derivirana_varijabla naziv="DomainObject.Predmet.ProtustrankaNazivFormated_1">BUŠILICA d.o.o.</derivirana_varijabla>
  </DomainObject.Predmet.ProtustrankaNazivFormated>
  <DomainObject.Predmet.ProtustrankaNazivFormatedOIB>
    <izvorni_sadrzaj>BUŠILICA d.o.o., OIB 66472970034</izvorni_sadrzaj>
    <derivirana_varijabla naziv="DomainObject.Predmet.ProtustrankaNazivFormatedOIB_1">BUŠILICA d.o.o., OIB 66472970034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BUŠILICA d.o.o. zastupanog po punomoćniku Tomislav Cerovec</item>
    </izvorni_sadrzaj>
    <derivirana_varijabla naziv="DomainObject.Predmet.ProtuStrankaListFormated_1">
      <item>BUŠILICA d.o.o. zastupanog po punomoćniku Tomislav Cerovec</item>
    </derivirana_varijabla>
  </DomainObject.Predmet.ProtuStrankaListFormated>
  <DomainObject.Predmet.ProtuStrankaListFormatedOIB>
    <izvorni_sadrzaj>
      <item>BUŠILICA d.o.o., OIB 66472970034 zastupanog po punomoćniku Tomislav Cerovec</item>
    </izvorni_sadrzaj>
    <derivirana_varijabla naziv="DomainObject.Predmet.ProtuStrankaListFormatedOIB_1">
      <item>BUŠILICA d.o.o., OIB 66472970034 zastupanog po punomoćniku Tomislav Cerovec</item>
    </derivirana_varijabla>
  </DomainObject.Predmet.ProtuStrankaListFormatedOIB>
  <DomainObject.Predmet.ProtuStrankaListFormatedWithAdress>
    <izvorni_sadrzaj>
      <item>BUŠILICA d.o.o., Trnovečka 1, 10360 Markovo Polje zastupanog po punomoćniku Tomislav Cerovec</item>
    </izvorni_sadrzaj>
    <derivirana_varijabla naziv="DomainObject.Predmet.ProtuStrankaListFormatedWithAdress_1">
      <item>BUŠILICA d.o.o., Trnovečka 1, 10360 Markovo Polje zastupanog po punomoćniku Tomislav Cerovec</item>
    </derivirana_varijabla>
  </DomainObject.Predmet.ProtuStrankaListFormatedWithAdress>
  <DomainObject.Predmet.ProtuStrankaListFormatedWithAdressOIB>
    <izvorni_sadrzaj>
      <item>BUŠILICA d.o.o., OIB 66472970034, Trnovečka 1, 10360 Markovo Polje zastupanog po punomoćniku Tomislav Cerovec</item>
    </izvorni_sadrzaj>
    <derivirana_varijabla naziv="DomainObject.Predmet.ProtuStrankaListFormatedWithAdressOIB_1">
      <item>BUŠILICA d.o.o., OIB 66472970034, Trnovečka 1, 10360 Markovo Polje zastupanog po punomoćniku Tomislav Cerovec</item>
    </derivirana_varijabla>
  </DomainObject.Predmet.ProtuStrankaListFormatedWithAdressOIB>
  <DomainObject.Predmet.ProtuStrankaListNazivFormated>
    <izvorni_sadrzaj>
      <item>BUŠILICA d.o.o.</item>
    </izvorni_sadrzaj>
    <derivirana_varijabla naziv="DomainObject.Predmet.ProtuStrankaListNazivFormated_1">
      <item>BUŠILICA d.o.o.</item>
    </derivirana_varijabla>
  </DomainObject.Predmet.ProtuStrankaListNazivFormated>
  <DomainObject.Predmet.ProtuStrankaListNazivFormatedOIB>
    <izvorni_sadrzaj>
      <item>BUŠILICA d.o.o., OIB 66472970034</item>
    </izvorni_sadrzaj>
    <derivirana_varijabla naziv="DomainObject.Predmet.ProtuStrankaListNazivFormatedOIB_1">
      <item>BUŠILICA d.o.o., OIB 66472970034</item>
    </derivirana_varijabla>
  </DomainObject.Predmet.ProtuStrankaListNazivFormatedOIB>
  <DomainObject.Predmet.OstaliListFormated>
    <izvorni_sadrzaj>
      <item>Stjepan Lović</item>
      <item>Tomislav Cerovec punomoćnik sudionika u postupku BUŠILICA d.o.o.</item>
    </izvorni_sadrzaj>
    <derivirana_varijabla naziv="DomainObject.Predmet.OstaliListFormated_1">
      <item>Stjepan Lović</item>
      <item>Tomislav Cerovec punomoćnik sudionika u postupku BUŠILICA d.o.o.</item>
    </derivirana_varijabla>
  </DomainObject.Predmet.OstaliListFormated>
  <DomainObject.Predmet.OstaliListFormatedOIB>
    <izvorni_sadrzaj>
      <item>Stjepan Lović, OIB 25964288839</item>
      <item>Tomislav Cerovec, OIB 31909268763 punomoćnik sudionika u postupku BUŠILICA d.o.o.</item>
    </izvorni_sadrzaj>
    <derivirana_varijabla naziv="DomainObject.Predmet.OstaliListFormatedOIB_1">
      <item>Stjepan Lović, OIB 25964288839</item>
      <item>Tomislav Cerovec, OIB 31909268763 punomoćnik sudionika u postupku BUŠILICA d.o.o.</item>
    </derivirana_varijabla>
  </DomainObject.Predmet.OstaliListFormatedOIB>
  <DomainObject.Predmet.OstaliListFormatedWithAdress>
    <izvorni_sadrzaj>
      <item>Stjepan Lović, Preradovićeva 13, 10000 Zagreb</item>
      <item>Tomislav Cerovec, Trnovečka 1, 10360 Dobrodol punomoćnik sudionika u postupku BUŠILICA d.o.o.</item>
    </izvorni_sadrzaj>
    <derivirana_varijabla naziv="DomainObject.Predmet.OstaliListFormatedWithAdress_1">
      <item>Stjepan Lović, Preradovićeva 13, 10000 Zagreb</item>
      <item>Tomislav Cerovec, Trnovečka 1, 10360 Dobrodol punomoćnik sudionika u postupku BUŠILICA d.o.o.</item>
    </derivirana_varijabla>
  </DomainObject.Predmet.OstaliListFormatedWithAdress>
  <DomainObject.Predmet.OstaliListFormatedWithAdressOIB>
    <izvorni_sadrzaj>
      <item>Stjepan Lović, OIB 25964288839, Preradovićeva 13, 10000 Zagreb</item>
      <item>Tomislav Cerovec, OIB 31909268763, Trnovečka 1, 10360 Dobrodol punomoćnik sudionika u postupku BUŠILICA d.o.o.</item>
    </izvorni_sadrzaj>
    <derivirana_varijabla naziv="DomainObject.Predmet.OstaliListFormatedWithAdressOIB_1">
      <item>Stjepan Lović, OIB 25964288839, Preradovićeva 13, 10000 Zagreb</item>
      <item>Tomislav Cerovec, OIB 31909268763, Trnovečka 1, 10360 Dobrodol punomoćnik sudionika u postupku BUŠILICA d.o.o.</item>
    </derivirana_varijabla>
  </DomainObject.Predmet.OstaliListFormatedWithAdressOIB>
  <DomainObject.Predmet.OstaliListNazivFormated>
    <izvorni_sadrzaj>
      <item>Stjepan Lović</item>
      <item>Tomislav Cerovec</item>
    </izvorni_sadrzaj>
    <derivirana_varijabla naziv="DomainObject.Predmet.OstaliListNazivFormated_1">
      <item>Stjepan Lović</item>
      <item>Tomislav Cerovec</item>
    </derivirana_varijabla>
  </DomainObject.Predmet.OstaliListNazivFormated>
  <DomainObject.Predmet.OstaliListNazivFormatedOIB>
    <izvorni_sadrzaj>
      <item>Stjepan Lović, OIB 25964288839</item>
      <item>Tomislav Cerovec, OIB 31909268763</item>
    </izvorni_sadrzaj>
    <derivirana_varijabla naziv="DomainObject.Predmet.OstaliListNazivFormatedOIB_1">
      <item>Stjepan Lović, OIB 25964288839</item>
      <item>Tomislav Cerovec, OIB 31909268763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BUŠILICA d.o.o.</izvorni_sadrzaj>
    <derivirana_varijabla naziv="DomainObject.Predmet.ProtustrankaIDrugi_1">BUŠILICA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BUŠILICA d.o.o., OIB 66472970034, Trnovečka 1, 10360 Markovo Polje</izvorni_sadrzaj>
    <derivirana_varijabla naziv="DomainObject.Predmet.ProtustrankaIDrugiAdressOIB_1">BUŠILICA d.o.o., OIB 66472970034, Trnovečka 1, 10360 Markovo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BUŠILICA d.o.o.</item>
      <item>Stjepan Lović</item>
      <item>Tomislav Cerovec</item>
    </izvorni_sadrzaj>
    <derivirana_varijabla naziv="DomainObject.Predmet.SudioniciListNaziv_1">
      <item>FINA Regionalni centar Zagreb</item>
      <item>BUŠILICA d.o.o.</item>
      <item>Stjepan Lović</item>
      <item>Tomislav Cerovec</item>
    </derivirana_varijabla>
  </DomainObject.Predmet.SudioniciListNaziv>
  <DomainObject.Predmet.SudioniciListAdressOIB>
    <izvorni_sadrzaj>
      <item>FINA Regionalni centar Zagreb, OIB 85821130368, Trg svibanjskih žrtava 1995. 1,10000 Zagreb</item>
      <item>BUŠILICA d.o.o., OIB 66472970034, Trnovečka 1,10360 Markovo Polje</item>
      <item>Stjepan Lović, OIB 25964288839, Preradovićeva 13,10000 Zagreb</item>
      <item>Tomislav Cerovec, OIB 31909268763, Trnovečka 1,10360 Dobrodol</item>
    </izvorni_sadrzaj>
    <derivirana_varijabla naziv="DomainObject.Predmet.SudioniciListAdressOIB_1">
      <item>FINA Regionalni centar Zagreb, OIB 85821130368, Trg svibanjskih žrtava 1995. 1,10000 Zagreb</item>
      <item>BUŠILICA d.o.o., OIB 66472970034, Trnovečka 1,10360 Markovo Polje</item>
      <item>Stjepan Lović, OIB 25964288839, Preradovićeva 13,10000 Zagreb</item>
      <item>Tomislav Cerovec, OIB 31909268763, Trnovečka 1,10360 Dobrodol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66472970034</item>
      <item>, OIB 25964288839</item>
      <item>, OIB 31909268763</item>
    </izvorni_sadrzaj>
    <derivirana_varijabla naziv="DomainObject.Predmet.SudioniciListNazivOIB_1">
      <item>, OIB 85821130368</item>
      <item>, OIB 66472970034</item>
      <item>, OIB 25964288839</item>
      <item>, OIB 31909268763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1986</properties:Characters>
  <properties:Lines>71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2016-05-17T14:03:00Z</dcterms:created>
  <dc:creator>Sandra Rotar Vogrin</dc:creator>
  <cp:lastModifiedBy>Tanja Štraubert</cp:lastModifiedBy>
  <cp:lastPrinted>2016-05-18T09:52:00Z</cp:lastPrinted>
  <dcterms:modified xmlns:xsi="http://www.w3.org/2001/XMLSchema-instance" xsi:type="dcterms:W3CDTF">2016-05-18T09:52:00Z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