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15fa" w14:paraId="b1a15fa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59692E">
        <w:t>258</w:t>
      </w:r>
      <w:r w:rsidR="007F1E91">
        <w:t>7</w:t>
      </w:r>
      <w:proofErr w:type="spellEnd"/>
      <w:r w:rsidR="00E473EF">
        <w:t>/</w:t>
      </w:r>
      <w:proofErr w:type="spellStart"/>
      <w:r w:rsidR="00E473EF">
        <w:t>2017</w:t>
      </w:r>
      <w:proofErr w:type="spellEnd"/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59692E">
        <w:t>258</w:t>
      </w:r>
      <w:r w:rsidR="007F1E91">
        <w:t>7</w:t>
      </w:r>
      <w:proofErr w:type="spellEnd"/>
      <w:r w:rsidR="00E473EF">
        <w:t>/</w:t>
      </w:r>
      <w:proofErr w:type="spellStart"/>
      <w:r w:rsidR="00E473EF">
        <w:t>2017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7F1E91">
        <w:t xml:space="preserve">PROMOTEHNA USLUGE d.o.o. za trgovinu i usluge, Zagreb (Grad Zagreb), Kovinska </w:t>
      </w:r>
      <w:proofErr w:type="spellStart"/>
      <w:r w:rsidR="007F1E91">
        <w:t>19</w:t>
      </w:r>
      <w:proofErr w:type="spellEnd"/>
      <w:r w:rsidR="007F1E91">
        <w:t xml:space="preserve">, OIB: </w:t>
      </w:r>
      <w:proofErr w:type="spellStart"/>
      <w:r w:rsidR="007F1E91">
        <w:t>76530458656</w:t>
      </w:r>
      <w:proofErr w:type="spellEnd"/>
      <w:r w:rsidR="00BE2BCD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7F1E91">
        <w:t>271.639,36</w:t>
      </w:r>
      <w:r w:rsidR="005F2331">
        <w:t xml:space="preserve"> </w:t>
      </w:r>
      <w:r w:rsidR="00EE2862">
        <w:t>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E66941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DF3B80">
        <w:t>2. siječnja 2018.</w:t>
      </w: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94CC1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1E91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3B80"/>
    <w:rsid w:val="00DF485C"/>
    <w:rsid w:val="00E16172"/>
    <w:rsid w:val="00E20AA2"/>
    <w:rsid w:val="00E313F3"/>
    <w:rsid w:val="00E473EF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2587</izvorni_sadrzaj>
    <derivirana_varijabla naziv="DomainObject.Predmet.Broj_1">2587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St-2587/2017</izvorni_sadrzaj>
    <derivirana_varijabla naziv="DomainObject.Predmet.OznakaBroj_1">St-2587/2017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PROMOTEHNA USLUGE d.o.o. zastupanog po punomoćniku Nikola Vodopija</izvorni_sadrzaj>
    <derivirana_varijabla naziv="DomainObject.Predmet.ProtustrankaFormated_1">  PROMOTEHNA USLUGE d.o.o. zastupanog po punomoćniku Nikola Vodopija</derivirana_varijabla>
  </DomainObject.Predmet.ProtustrankaFormated>
  <DomainObject.Predmet.ProtustrankaFormatedOIB>
    <izvorni_sadrzaj>  PROMOTEHNA USLUGE d.o.o., OIB 76530458656 zastupanog po punomoćniku Nikola Vodopija</izvorni_sadrzaj>
    <derivirana_varijabla naziv="DomainObject.Predmet.ProtustrankaFormatedOIB_1">  PROMOTEHNA USLUGE d.o.o., OIB 76530458656 zastupanog po punomoćniku Nikola Vodopija</derivirana_varijabla>
  </DomainObject.Predmet.ProtustrankaFormatedOIB>
  <DomainObject.Predmet.ProtustrankaFormatedWithAdress>
    <izvorni_sadrzaj> PROMOTEHNA USLUGE d.o.o., Kovinska 19, 10000 Zagreb zastupanog po punomoćniku Nikola Vodopija</izvorni_sadrzaj>
    <derivirana_varijabla naziv="DomainObject.Predmet.ProtustrankaFormatedWithAdress_1"> PROMOTEHNA USLUGE d.o.o., Kovinska 19, 10000 Zagreb zastupanog po punomoćniku Nikola Vodopija</derivirana_varijabla>
  </DomainObject.Predmet.ProtustrankaFormatedWithAdress>
  <DomainObject.Predmet.ProtustrankaFormatedWithAdressOIB>
    <izvorni_sadrzaj> PROMOTEHNA USLUGE d.o.o., OIB 76530458656, Kovinska 19, 10000 Zagreb zastupanog po punomoćniku Nikola Vodopija</izvorni_sadrzaj>
    <derivirana_varijabla naziv="DomainObject.Predmet.ProtustrankaFormatedWithAdressOIB_1"> PROMOTEHNA USLUGE d.o.o., OIB 76530458656, Kovinska 19, 10000 Zagreb zastupanog po punomoćniku Nikola Vodopija</derivirana_varijabla>
  </DomainObject.Predmet.ProtustrankaFormatedWithAdressOIB>
  <DomainObject.Predmet.ProtustrankaWithAdress>
    <izvorni_sadrzaj>PROMOTEHNA USLUGE d.o.o. Kovinska 19, 10000 Zagreb</izvorni_sadrzaj>
    <derivirana_varijabla naziv="DomainObject.Predmet.ProtustrankaWithAdress_1">PROMOTEHNA USLUGE d.o.o. Kovinska 19, 10000 Zagreb</derivirana_varijabla>
  </DomainObject.Predmet.ProtustrankaWithAdress>
  <DomainObject.Predmet.ProtustrankaWithAdressOIB>
    <izvorni_sadrzaj>PROMOTEHNA USLUGE d.o.o., OIB 76530458656, Kovinska 19, 10000 Zagreb</izvorni_sadrzaj>
    <derivirana_varijabla naziv="DomainObject.Predmet.ProtustrankaWithAdressOIB_1">PROMOTEHNA USLUGE d.o.o., OIB 76530458656, Kovinska 19, 10000 Zagreb</derivirana_varijabla>
  </DomainObject.Predmet.ProtustrankaWithAdressOIB>
  <DomainObject.Predmet.ProtustrankaNazivFormated>
    <izvorni_sadrzaj>PROMOTEHNA USLUGE d.o.o.</izvorni_sadrzaj>
    <derivirana_varijabla naziv="DomainObject.Predmet.ProtustrankaNazivFormated_1">PROMOTEHNA USLUGE d.o.o.</derivirana_varijabla>
  </DomainObject.Predmet.ProtustrankaNazivFormated>
  <DomainObject.Predmet.ProtustrankaNazivFormatedOIB>
    <izvorni_sadrzaj>PROMOTEHNA USLUGE d.o.o., OIB 76530458656</izvorni_sadrzaj>
    <derivirana_varijabla naziv="DomainObject.Predmet.ProtustrankaNazivFormatedOIB_1">PROMOTEHNA USLUGE d.o.o., OIB 76530458656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PROMOTEHNA USLUGE d.o.o. zastupanog po punomoćniku Nikola Vodopija</item>
    </izvorni_sadrzaj>
    <derivirana_varijabla naziv="DomainObject.Predmet.ProtuStrankaListFormated_1">
      <item>PROMOTEHNA USLUGE d.o.o. zastupanog po punomoćniku Nikola Vodopija</item>
    </derivirana_varijabla>
  </DomainObject.Predmet.ProtuStrankaListFormated>
  <DomainObject.Predmet.ProtuStrankaListFormatedOIB>
    <izvorni_sadrzaj>
      <item>PROMOTEHNA USLUGE d.o.o., OIB 76530458656 zastupanog po punomoćniku Nikola Vodopija</item>
    </izvorni_sadrzaj>
    <derivirana_varijabla naziv="DomainObject.Predmet.ProtuStrankaListFormatedOIB_1">
      <item>PROMOTEHNA USLUGE d.o.o., OIB 76530458656 zastupanog po punomoćniku Nikola Vodopija</item>
    </derivirana_varijabla>
  </DomainObject.Predmet.ProtuStrankaListFormatedOIB>
  <DomainObject.Predmet.ProtuStrankaListFormatedWithAdress>
    <izvorni_sadrzaj>
      <item>PROMOTEHNA USLUGE d.o.o., Kovinska 19, 10000 Zagreb zastupanog po punomoćniku Nikola Vodopija</item>
    </izvorni_sadrzaj>
    <derivirana_varijabla naziv="DomainObject.Predmet.ProtuStrankaListFormatedWithAdress_1">
      <item>PROMOTEHNA USLUGE d.o.o., Kovinska 19, 10000 Zagreb zastupanog po punomoćniku Nikola Vodopija</item>
    </derivirana_varijabla>
  </DomainObject.Predmet.ProtuStrankaListFormatedWithAdress>
  <DomainObject.Predmet.ProtuStrankaListFormatedWithAdressOIB>
    <izvorni_sadrzaj>
      <item>PROMOTEHNA USLUGE d.o.o., OIB 76530458656, Kovinska 19, 10000 Zagreb zastupanog po punomoćniku Nikola Vodopija</item>
    </izvorni_sadrzaj>
    <derivirana_varijabla naziv="DomainObject.Predmet.ProtuStrankaListFormatedWithAdressOIB_1">
      <item>PROMOTEHNA USLUGE d.o.o., OIB 76530458656, Kovinska 19, 10000 Zagreb zastupanog po punomoćniku Nikola Vodopija</item>
    </derivirana_varijabla>
  </DomainObject.Predmet.ProtuStrankaListFormatedWithAdressOIB>
  <DomainObject.Predmet.ProtuStrankaListNazivFormated>
    <izvorni_sadrzaj>
      <item>PROMOTEHNA USLUGE d.o.o.</item>
    </izvorni_sadrzaj>
    <derivirana_varijabla naziv="DomainObject.Predmet.ProtuStrankaListNazivFormated_1">
      <item>PROMOTEHNA USLUGE d.o.o.</item>
    </derivirana_varijabla>
  </DomainObject.Predmet.ProtuStrankaListNazivFormated>
  <DomainObject.Predmet.ProtuStrankaListNazivFormatedOIB>
    <izvorni_sadrzaj>
      <item>PROMOTEHNA USLUGE d.o.o., OIB 76530458656</item>
    </izvorni_sadrzaj>
    <derivirana_varijabla naziv="DomainObject.Predmet.ProtuStrankaListNazivFormatedOIB_1">
      <item>PROMOTEHNA USLUGE d.o.o., OIB 76530458656</item>
    </derivirana_varijabla>
  </DomainObject.Predmet.ProtuStrankaListNazivFormatedOIB>
  <DomainObject.Predmet.OstaliListFormated>
    <izvorni_sadrzaj>
      <item>Nikola Vodopija punomoćnik sudionika u postupku PROMOTEHNA USLUGE d.o.o.</item>
    </izvorni_sadrzaj>
    <derivirana_varijabla naziv="DomainObject.Predmet.OstaliListFormated_1">
      <item>Nikola Vodopija punomoćnik sudionika u postupku PROMOTEHNA USLUGE d.o.o.</item>
    </derivirana_varijabla>
  </DomainObject.Predmet.OstaliListFormated>
  <DomainObject.Predmet.OstaliListFormatedOIB>
    <izvorni_sadrzaj>
      <item>Nikola Vodopija, OIB 02447897396 punomoćnik sudionika u postupku PROMOTEHNA USLUGE d.o.o.</item>
    </izvorni_sadrzaj>
    <derivirana_varijabla naziv="DomainObject.Predmet.OstaliListFormatedOIB_1">
      <item>Nikola Vodopija, OIB 02447897396 punomoćnik sudionika u postupku PROMOTEHNA USLUGE d.o.o.</item>
    </derivirana_varijabla>
  </DomainObject.Predmet.OstaliListFormatedOIB>
  <DomainObject.Predmet.OstaliListFormatedWithAdress>
    <izvorni_sadrzaj>
      <item>Nikola Vodopija, Plava Ulica 2, 10370 Lukarišće punomoćnik sudionika u postupku PROMOTEHNA USLUGE d.o.o.</item>
    </izvorni_sadrzaj>
    <derivirana_varijabla naziv="DomainObject.Predmet.OstaliListFormatedWithAdress_1">
      <item>Nikola Vodopija, Plava Ulica 2, 10370 Lukarišće punomoćnik sudionika u postupku PROMOTEHNA USLUGE d.o.o.</item>
    </derivirana_varijabla>
  </DomainObject.Predmet.OstaliListFormatedWithAdress>
  <DomainObject.Predmet.OstaliListFormatedWithAdressOIB>
    <izvorni_sadrzaj>
      <item>Nikola Vodopija, OIB 02447897396, Plava Ulica 2, 10370 Lukarišće punomoćnik sudionika u postupku PROMOTEHNA USLUGE d.o.o.</item>
    </izvorni_sadrzaj>
    <derivirana_varijabla naziv="DomainObject.Predmet.OstaliListFormatedWithAdressOIB_1">
      <item>Nikola Vodopija, OIB 02447897396, Plava Ulica 2, 10370 Lukarišće punomoćnik sudionika u postupku PROMOTEHNA USLUGE d.o.o.</item>
    </derivirana_varijabla>
  </DomainObject.Predmet.OstaliListFormatedWithAdressOIB>
  <DomainObject.Predmet.OstaliListNazivFormated>
    <izvorni_sadrzaj>
      <item>Nikola Vodopija</item>
    </izvorni_sadrzaj>
    <derivirana_varijabla naziv="DomainObject.Predmet.OstaliListNazivFormated_1">
      <item>Nikola Vodopija</item>
    </derivirana_varijabla>
  </DomainObject.Predmet.OstaliListNazivFormated>
  <DomainObject.Predmet.OstaliListNazivFormatedOIB>
    <izvorni_sadrzaj>
      <item>Nikola Vodopija, OIB 02447897396</item>
    </izvorni_sadrzaj>
    <derivirana_varijabla naziv="DomainObject.Predmet.OstaliListNazivFormatedOIB_1">
      <item>Nikola Vodopija, OIB 02447897396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PROMOTEHNA USLUGE d.o.o.</izvorni_sadrzaj>
    <derivirana_varijabla naziv="DomainObject.Predmet.ProtustrankaIDrugi_1">PROMOTEHNA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PROMOTEHNA USLUGE d.o.o., OIB 76530458656, Kovinska 19, 10000 Zagreb</izvorni_sadrzaj>
    <derivirana_varijabla naziv="DomainObject.Predmet.ProtustrankaIDrugiAdressOIB_1">PROMOTEHNA USLUGE d.o.o., OIB 76530458656, Kovinska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PROMOTEHNA USLUGE d.o.o.</item>
      <item>Nikola Vodopija</item>
    </izvorni_sadrzaj>
    <derivirana_varijabla naziv="DomainObject.Predmet.SudioniciListNaziv_1">
      <item>FINA Regionalni centar Zagreb</item>
      <item>PROMOTEHNA USLUGE d.o.o.</item>
      <item>Nikola Vodopija</item>
    </derivirana_varijabla>
  </DomainObject.Predmet.SudioniciListNaziv>
  <DomainObject.Predmet.SudioniciListAdressOIB>
    <izvorni_sadrzaj>
      <item>FINA Regionalni centar Zagreb, OIB 85821130368, Trg svibanjskih žrtava 1995. 1,10000 Zagreb</item>
      <item>PROMOTEHNA USLUGE d.o.o., OIB 76530458656, Kovinska 19,10000 Zagreb</item>
      <item>Nikola Vodopija, OIB 02447897396, Plava Ulica 2,10370 Lukarišće</item>
    </izvorni_sadrzaj>
    <derivirana_varijabla naziv="DomainObject.Predmet.SudioniciListAdressOIB_1">
      <item>FINA Regionalni centar Zagreb, OIB 85821130368, Trg svibanjskih žrtava 1995. 1,10000 Zagreb</item>
      <item>PROMOTEHNA USLUGE d.o.o., OIB 76530458656, Kovinska 19,10000 Zagreb</item>
      <item>Nikola Vodopija, OIB 02447897396, Plava Ulica 2,10370 Lukarišće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76530458656</item>
      <item>, OIB 02447897396</item>
    </izvorni_sadrzaj>
    <derivirana_varijabla naziv="DomainObject.Predmet.SudioniciListNazivOIB_1">
      <item>, OIB 85821130368</item>
      <item>, OIB 76530458656</item>
      <item>, OIB 02447897396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1480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2017-12-12T08:21:00Z</dcterms:created>
  <dc:creator>ilukac</dc:creator>
  <cp:lastModifiedBy>Katarina Babić</cp:lastModifiedBy>
  <cp:lastPrinted>2018-01-02T13:09:00Z</cp:lastPrinted>
  <dcterms:modified xmlns:xsi="http://www.w3.org/2001/XMLSchema-instance" xsi:type="dcterms:W3CDTF">2018-01-02T13:09:00Z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