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02cb" w14:paraId="a0402cb" w:rsidRDefault="00AE649C" w:rsidP="003A603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A6038" w:rsidP="003A603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A603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St-971/15-4</w:t>
      </w:r>
      <w:r w:rsidR="00EA1C6D">
        <w:tab/>
      </w:r>
    </w:p>
    <w:p w:rsidRDefault="003A6038" w:rsidP="003A6038" w:rsidR="003A603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A6038" w:rsidP="003A6038" w:rsidR="003A603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A6038" w:rsidP="003A6038" w:rsidR="003A603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A6038" w:rsidP="003A6038" w:rsidR="003A603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A6038" w:rsidP="003A6038" w:rsidR="003A6038">
      <w:pPr>
        <w:spacing w:after="0"/>
        <w:rPr>
          <w:lang w:eastAsia="hr-HR"/>
        </w:rPr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center"/>
      </w:pPr>
      <w:r>
        <w:t>U  I M E  R E P U B L I K E  H R V A T S K E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center"/>
      </w:pPr>
      <w:r>
        <w:t>R J E Š E NJ E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LIDER INTERIJERI j.d.o.o., Borovljani 19 A, Borovljani, OIB: 54210034131, dana 15. ožujka 2016. </w:t>
      </w:r>
    </w:p>
    <w:p w:rsidRDefault="003A6038" w:rsidP="003A6038" w:rsidR="003A6038">
      <w:pPr>
        <w:spacing w:after="0"/>
        <w:jc w:val="both"/>
      </w:pPr>
    </w:p>
    <w:p w:rsidRDefault="003A6038" w:rsidP="003A6038" w:rsidR="003A6038">
      <w:pPr>
        <w:spacing w:after="0"/>
        <w:jc w:val="center"/>
      </w:pPr>
      <w:r>
        <w:t>r i j e š i o  j e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both"/>
      </w:pPr>
      <w:r>
        <w:tab/>
        <w:t>I Otvara se stečajni postupak nad stečajnim dužnikom LIDER INTERIJERI j.d.o.o., Borovljani 19 A, Borovljani, OIB: 54210034131, s danom 15. ožujka 2016. u 14,00 sati.</w:t>
      </w:r>
    </w:p>
    <w:p w:rsidRDefault="003A6038" w:rsidP="003A6038" w:rsidR="003A6038">
      <w:pPr>
        <w:spacing w:after="0"/>
        <w:jc w:val="both"/>
      </w:pPr>
    </w:p>
    <w:p w:rsidRDefault="003A6038" w:rsidP="003A6038" w:rsidR="003A6038">
      <w:pPr>
        <w:spacing w:after="0"/>
        <w:jc w:val="both"/>
        <w:rPr>
          <w:szCs w:val="20"/>
        </w:rPr>
      </w:pPr>
      <w:r>
        <w:tab/>
        <w:t>II Zaključuje se stečajni postupak nad stečajnim dužnikom LIDER INTERIJERI j.d.o.o., Borovljani 19 A, Borovljani, OIB: 54210034131.</w:t>
      </w:r>
    </w:p>
    <w:p w:rsidRDefault="003A6038" w:rsidP="003A6038" w:rsidR="003A6038">
      <w:pPr>
        <w:spacing w:after="0"/>
        <w:jc w:val="both"/>
      </w:pPr>
    </w:p>
    <w:p w:rsidRDefault="003A6038" w:rsidP="003A6038" w:rsidR="003A6038">
      <w:pPr>
        <w:spacing w:after="0"/>
        <w:jc w:val="both"/>
      </w:pPr>
      <w:r>
        <w:tab/>
        <w:t>III Za stečajnog upravitelja imenuje se Lidija Lesar, Travnička 26, Čakovec, OIB: 29389899347.</w:t>
      </w:r>
    </w:p>
    <w:p w:rsidRDefault="003A6038" w:rsidP="003A6038" w:rsidR="003A6038">
      <w:pPr>
        <w:spacing w:after="0"/>
        <w:jc w:val="both"/>
        <w:rPr>
          <w:color w:val="FF0000"/>
        </w:rPr>
      </w:pPr>
    </w:p>
    <w:p w:rsidRDefault="003A6038" w:rsidP="003A6038" w:rsidR="003A6038">
      <w:pPr>
        <w:spacing w:after="0"/>
        <w:jc w:val="both"/>
      </w:pPr>
      <w:r>
        <w:tab/>
        <w:t>IV Ovo rješenje objavit će se na e-oglasnoj ploči suda.</w:t>
      </w:r>
    </w:p>
    <w:p w:rsidRDefault="003A6038" w:rsidP="003A6038" w:rsidR="003A6038">
      <w:pPr>
        <w:spacing w:after="0"/>
        <w:jc w:val="both"/>
      </w:pPr>
    </w:p>
    <w:p w:rsidRDefault="003A6038" w:rsidP="003A6038" w:rsidR="003A6038">
      <w:pPr>
        <w:spacing w:after="0"/>
        <w:jc w:val="both"/>
        <w:rPr>
          <w:szCs w:val="20"/>
        </w:rPr>
      </w:pPr>
      <w:r>
        <w:tab/>
        <w:t>V Po pravomoćnosti ovoga rješenja stečajni dužnik LIDER INTERIJERI j.d.o.o., Borovljani 19 A, Borovljani, OIB: 54210034131, bit će brisan iz sudskog registra.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center"/>
      </w:pPr>
      <w:r>
        <w:t>Obrazloženje</w:t>
      </w:r>
    </w:p>
    <w:p w:rsidRDefault="003A6038" w:rsidP="003A6038" w:rsidR="003A6038">
      <w:pPr>
        <w:spacing w:after="0"/>
      </w:pPr>
      <w:r>
        <w:tab/>
      </w:r>
    </w:p>
    <w:p w:rsidRDefault="003A6038" w:rsidP="003A6038" w:rsidR="003A6038">
      <w:pPr>
        <w:spacing w:after="0"/>
        <w:jc w:val="both"/>
      </w:pPr>
      <w:r>
        <w:tab/>
        <w:t>Predlagatelj je dana 2.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A6038" w:rsidP="003A6038" w:rsidR="003A6038">
      <w:pPr>
        <w:spacing w:after="0"/>
        <w:jc w:val="center"/>
      </w:pPr>
    </w:p>
    <w:p w:rsidRDefault="003A6038" w:rsidP="003A6038" w:rsidR="003A6038">
      <w:pPr>
        <w:spacing w:after="0"/>
        <w:jc w:val="center"/>
      </w:pPr>
      <w:r>
        <w:t>U Varaždinu, 15. ožujka 2016.</w:t>
      </w:r>
    </w:p>
    <w:p w:rsidRDefault="003A6038" w:rsidP="003A6038" w:rsidR="003A6038">
      <w:pPr>
        <w:spacing w:after="0"/>
      </w:pPr>
      <w:r>
        <w:t xml:space="preserve">                                                                                                  </w:t>
      </w:r>
    </w:p>
    <w:p w:rsidRDefault="003A6038" w:rsidP="003A6038" w:rsidR="003A6038">
      <w:pPr>
        <w:spacing w:after="0"/>
      </w:pPr>
      <w:r>
        <w:t xml:space="preserve">     </w:t>
      </w:r>
    </w:p>
    <w:p w:rsidRDefault="003A6038" w:rsidP="003A6038" w:rsidR="003A60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ind w:left="4956"/>
      </w:pPr>
      <w:r>
        <w:t xml:space="preserve">  Za točnost otpravka-ovlašteni službenik: </w:t>
      </w:r>
    </w:p>
    <w:p w:rsidRDefault="003A6038" w:rsidP="003A6038" w:rsidR="003A6038">
      <w:pPr>
        <w:spacing w:after="0"/>
      </w:pPr>
      <w:r>
        <w:t xml:space="preserve">                              </w:t>
      </w:r>
    </w:p>
    <w:p w:rsidRDefault="003A6038" w:rsidP="003A6038" w:rsidR="003A6038">
      <w:pPr>
        <w:spacing w:after="0"/>
      </w:pPr>
      <w:r>
        <w:tab/>
      </w:r>
    </w:p>
    <w:p w:rsidRDefault="003A6038" w:rsidP="003A6038" w:rsidR="003A6038">
      <w:pPr>
        <w:spacing w:after="0"/>
      </w:pPr>
      <w:r>
        <w:t xml:space="preserve">            Uputa o pravnom lijeku:</w:t>
      </w:r>
    </w:p>
    <w:p w:rsidRDefault="003A6038" w:rsidP="003A6038" w:rsidR="003A603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A6038" w:rsidP="003A6038" w:rsidR="003A603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  <w:r>
        <w:t>DNA:</w:t>
      </w:r>
    </w:p>
    <w:p w:rsidRDefault="003A6038" w:rsidP="003A6038" w:rsidR="003A603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3A6038" w:rsidP="003A6038" w:rsidR="003A603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A6038" w:rsidP="003A6038" w:rsidR="003A6038">
      <w:pPr>
        <w:numPr>
          <w:ilvl w:val="0"/>
          <w:numId w:val="47"/>
        </w:numPr>
        <w:spacing w:after="0"/>
      </w:pPr>
      <w:r>
        <w:t xml:space="preserve">Dužnik LIDER INTERIJERI j.d.o.o., Borovljani 19 A, Borovljani,  </w:t>
      </w:r>
    </w:p>
    <w:p w:rsidRDefault="003A6038" w:rsidP="003A6038" w:rsidR="003A6038">
      <w:pPr>
        <w:numPr>
          <w:ilvl w:val="0"/>
          <w:numId w:val="47"/>
        </w:numPr>
        <w:spacing w:after="0"/>
        <w:jc w:val="both"/>
      </w:pPr>
      <w:r>
        <w:t>Direktor dužnika Danijel Balaško Borovljani, Borovljani 19/A</w:t>
      </w:r>
    </w:p>
    <w:p w:rsidRDefault="003A6038" w:rsidP="003A6038" w:rsidR="003A6038">
      <w:pPr>
        <w:numPr>
          <w:ilvl w:val="0"/>
          <w:numId w:val="47"/>
        </w:numPr>
        <w:spacing w:after="0"/>
        <w:jc w:val="both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A6038" w:rsidP="003A6038" w:rsidR="003A6038">
      <w:pPr>
        <w:numPr>
          <w:ilvl w:val="0"/>
          <w:numId w:val="47"/>
        </w:numPr>
        <w:spacing w:after="0"/>
        <w:jc w:val="both"/>
      </w:pPr>
      <w:r>
        <w:t>Ministarstvo financija, Porezna uprava, Područni ured Sjeverna Hrvatska, Ispostava Koprivnica, 48000 Koprivnica, Hrvatske državnosti 7</w:t>
      </w:r>
    </w:p>
    <w:p w:rsidRDefault="003A6038" w:rsidP="003A6038" w:rsidR="003A603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Lidija Lesar, Travnička 26, Čakovec</w:t>
      </w:r>
    </w:p>
    <w:p w:rsidRDefault="003A6038" w:rsidP="003A6038" w:rsidR="003A6038">
      <w:pPr>
        <w:numPr>
          <w:ilvl w:val="0"/>
          <w:numId w:val="47"/>
        </w:numPr>
        <w:spacing w:after="0"/>
      </w:pPr>
      <w:r>
        <w:t>e-oglasna ploča suda</w:t>
      </w: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</w:pPr>
    </w:p>
    <w:p w:rsidRDefault="003A6038" w:rsidP="003A6038" w:rsidR="003A6038">
      <w:pPr>
        <w:spacing w:after="0"/>
        <w:rPr>
          <w:szCs w:val="20"/>
        </w:rPr>
      </w:pPr>
    </w:p>
    <w:p w:rsidRDefault="00CB0EA4" w:rsidP="003A6038" w:rsidR="00CB0EA4">
      <w:pPr>
        <w:pStyle w:val="Naslovdokumenta"/>
        <w:spacing w:after="0"/>
      </w:pPr>
    </w:p>
    <w:p w:rsidRDefault="0071688E" w:rsidP="003A6038" w:rsidR="0071688E">
      <w:pPr>
        <w:pStyle w:val="Poetniodjeljak"/>
        <w:spacing w:after="0"/>
      </w:pPr>
    </w:p>
    <w:p w:rsidRDefault="00A21F0D" w:rsidP="003A6038" w:rsidR="00A21F0D">
      <w:pPr>
        <w:pStyle w:val="NormaleSPIS"/>
        <w:spacing w:after="0"/>
        <w:rPr>
          <w:noProof/>
        </w:rPr>
      </w:pPr>
    </w:p>
    <w:p w:rsidRDefault="00DA0242" w:rsidP="003A603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38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4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St-971/2015-4</izvorni_sadrzaj>
    <derivirana_varijabla naziv="DomainObject.Oznaka_1">St-971/2015-4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INTERIJERI j.d.o.o. za trgovinu i usluge</izvorni_sadrzaj>
    <derivirana_varijabla naziv="DomainObject.Predmet.ProtustrankaFormated_1">  LIDER INTERIJERI j.d.o.o. za trgovinu i usluge</derivirana_varijabla>
  </DomainObject.Predmet.ProtustrankaFormated>
  <DomainObject.Predmet.ProtustrankaFormatedOIB>
    <izvorni_sadrzaj>  LIDER INTERIJERI j.d.o.o. za trgovinu i usluge, OIB 54210034131</izvorni_sadrzaj>
    <derivirana_varijabla naziv="DomainObject.Predmet.ProtustrankaFormatedOIB_1">  LIDER INTERIJERI j.d.o.o. za trgovinu i usluge, OIB 54210034131</derivirana_varijabla>
  </DomainObject.Predmet.ProtustrankaFormatedOIB>
  <DomainObject.Predmet.ProtustrankaFormatedWithAdress>
    <izvorni_sadrzaj> LIDER INTERIJERI j.d.o.o. za trgovinu i usluge, Borovljani 19/A, 48000 Borovljani</izvorni_sadrzaj>
    <derivirana_varijabla naziv="DomainObject.Predmet.ProtustrankaFormatedWithAdress_1"> LIDER INTERIJERI j.d.o.o. za trgovinu i usluge, Borovljani 19/A, 48000 Borovljani</derivirana_varijabla>
  </DomainObject.Predmet.ProtustrankaFormatedWithAdress>
  <DomainObject.Predmet.ProtustrankaFormatedWithAdressOIB>
    <izvorni_sadrzaj> LIDER INTERIJERI j.d.o.o. za trgovinu i usluge, OIB 54210034131, Borovljani 19/A, 48000 Borovljani</izvorni_sadrzaj>
    <derivirana_varijabla naziv="DomainObject.Predmet.ProtustrankaFormatedWithAdressOIB_1"> LIDER INTERIJERI j.d.o.o. za trgovinu i usluge, OIB 54210034131, Borovljani 19/A, 48000 Borovljani</derivirana_varijabla>
  </DomainObject.Predmet.ProtustrankaFormatedWithAdressOIB>
  <DomainObject.Predmet.ProtustrankaWithAdress>
    <izvorni_sadrzaj>LIDER INTERIJERI j.d.o.o. za trgovinu i usluge Borovljani 19/A, 48000 Borovljani</izvorni_sadrzaj>
    <derivirana_varijabla naziv="DomainObject.Predmet.ProtustrankaWithAdress_1">LIDER INTERIJERI j.d.o.o. za trgovinu i usluge Borovljani 19/A, 48000 Borovljani</derivirana_varijabla>
  </DomainObject.Predmet.ProtustrankaWithAdress>
  <DomainObject.Predmet.ProtustrankaWithAdressOIB>
    <izvorni_sadrzaj>LIDER INTERIJERI j.d.o.o. za trgovinu i usluge, OIB 54210034131, Borovljani 19/A, 48000 Borovljani</izvorni_sadrzaj>
    <derivirana_varijabla naziv="DomainObject.Predmet.ProtustrankaWithAdressOIB_1">LIDER INTERIJERI j.d.o.o. za trgovinu i usluge, OIB 54210034131, Borovljani 19/A, 48000 Borovljani</derivirana_varijabla>
  </DomainObject.Predmet.ProtustrankaWithAdressOIB>
  <DomainObject.Predmet.ProtustrankaNazivFormated>
    <izvorni_sadrzaj>LIDER INTERIJERI j.d.o.o. za trgovinu i usluge</izvorni_sadrzaj>
    <derivirana_varijabla naziv="DomainObject.Predmet.ProtustrankaNazivFormated_1">LIDER INTERIJERI j.d.o.o. za trgovinu i usluge</derivirana_varijabla>
  </DomainObject.Predmet.ProtustrankaNazivFormated>
  <DomainObject.Predmet.ProtustrankaNazivFormatedOIB>
    <izvorni_sadrzaj>LIDER INTERIJERI j.d.o.o. za trgovinu i usluge, OIB 54210034131</izvorni_sadrzaj>
    <derivirana_varijabla naziv="DomainObject.Predmet.ProtustrankaNazivFormatedOIB_1">LIDER INTERIJERI j.d.o.o. za trgovinu i usluge, OIB 54210034131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103853.21</izvorni_sadrzaj>
    <derivirana_varijabla naziv="DomainObject.Predmet.TrenutnaVrijednost_1">103853.21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LIDER INTERIJERI j.d.o.o. za trgovinu i usluge</item>
    </izvorni_sadrzaj>
    <derivirana_varijabla naziv="DomainObject.Predmet.ProtuStrankaListFormated_1">
      <item>LIDER INTERIJERI j.d.o.o. za trgovinu i usluge</item>
    </derivirana_varijabla>
  </DomainObject.Predmet.ProtuStrankaListFormated>
  <DomainObject.Predmet.ProtuStrankaListFormatedOIB>
    <izvorni_sadrzaj>
      <item>LIDER INTERIJERI j.d.o.o. za trgovinu i usluge, OIB 54210034131</item>
    </izvorni_sadrzaj>
    <derivirana_varijabla naziv="DomainObject.Predmet.ProtuStrankaListFormatedOIB_1">
      <item>LIDER INTERIJERI j.d.o.o. za trgovinu i usluge, OIB 54210034131</item>
    </derivirana_varijabla>
  </DomainObject.Predmet.ProtuStrankaListFormatedOIB>
  <DomainObject.Predmet.ProtuStrankaListFormatedWithAdress>
    <izvorni_sadrzaj>
      <item>LIDER INTERIJERI j.d.o.o. za trgovinu i usluge, Borovljani 19/A, 48000 Borovljani</item>
    </izvorni_sadrzaj>
    <derivirana_varijabla naziv="DomainObject.Predmet.ProtuStrankaListFormatedWithAdress_1">
      <item>LIDER INTERIJERI j.d.o.o. za trgovinu i usluge, Borovljani 19/A, 48000 Borovljani</item>
    </derivirana_varijabla>
  </DomainObject.Predmet.ProtuStrankaListFormatedWithAdress>
  <DomainObject.Predmet.ProtuStrankaListFormatedWithAdressOIB>
    <izvorni_sadrzaj>
      <item>LIDER INTERIJERI j.d.o.o. za trgovinu i usluge, OIB 54210034131, Borovljani 19/A, 48000 Borovljani</item>
    </izvorni_sadrzaj>
    <derivirana_varijabla naziv="DomainObject.Predmet.ProtuStrankaListFormatedWithAdressOIB_1">
      <item>LIDER INTERIJERI j.d.o.o. za trgovinu i usluge, OIB 54210034131, Borovljani 19/A, 48000 Borovljani</item>
    </derivirana_varijabla>
  </DomainObject.Predmet.ProtuStrankaListFormatedWithAdressOIB>
  <DomainObject.Predmet.ProtuStrankaListNazivFormated>
    <izvorni_sadrzaj>
      <item>LIDER INTERIJERI j.d.o.o. za trgovinu i usluge</item>
    </izvorni_sadrzaj>
    <derivirana_varijabla naziv="DomainObject.Predmet.ProtuStrankaListNazivFormated_1">
      <item>LIDER INTERIJERI j.d.o.o. za trgovinu i usluge</item>
    </derivirana_varijabla>
  </DomainObject.Predmet.ProtuStrankaListNazivFormated>
  <DomainObject.Predmet.ProtuStrankaListNazivFormatedOIB>
    <izvorni_sadrzaj>
      <item>LIDER INTERIJERI j.d.o.o. za trgovinu i usluge, OIB 54210034131</item>
    </izvorni_sadrzaj>
    <derivirana_varijabla naziv="DomainObject.Predmet.ProtuStrankaListNazivFormatedOIB_1">
      <item>LIDER INTERIJERI j.d.o.o. za trgovinu i usluge, OIB 54210034131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St-971/2015-4</izvorni_sadrzaj>
    <derivirana_varijabla naziv="DomainObject.PoslovniBrojDokumenta_1">St-971/2015-4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LIDER INTERIJERI j.d.o.o. za trgovinu i usluge</izvorni_sadrzaj>
    <derivirana_varijabla naziv="DomainObject.Predmet.ProtustrankaIDrugi_1">LIDER INTERIJERI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LIDER INTERIJERI j.d.o.o. za trgovinu i usluge, OIB 54210034131, Borovljani 19/A, 48000 Borovljani</izvorni_sadrzaj>
    <derivirana_varijabla naziv="DomainObject.Predmet.ProtustrankaIDrugiAdressOIB_1">LIDER INTERIJERI j.d.o.o. za trgovinu i usluge, OIB 54210034131,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LIDER INTERIJERI j.d.o.o. za trgovinu i usluge</item>
      <item>Sudski registar, Trgovački sud u Varaždinu</item>
    </izvorni_sadrzaj>
    <derivirana_varijabla naziv="DomainObject.Predmet.SudioniciListNaziv_1">
      <item>Financijska agencija</item>
      <item>LIDER INTERIJERI j.d.o.o.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LIDER INTERIJERI j.d.o.o. za trgovinu i usluge, OIB 54210034131, Borovljani 19/A,48000 Borovljani</item>
      <item>Sudski registar, Trgovački sud u Varaždinu</item>
    </izvorni_sadrzaj>
    <derivirana_varijabla naziv="DomainObject.Predmet.SudioniciListAdressOIB_1">
      <item>Financijska agencija, OIB 85821130368, A. Cesarca 2,42000 Varaždin</item>
      <item>LIDER INTERIJERI j.d.o.o. za trgovinu i usluge, OIB 54210034131, Borovljani 19/A,48000 Borovljani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6FE38-6BFC-4E97-A0D5-B3DE597EE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2812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