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d975" w14:paraId="aacd975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3068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CB3626">
              <w:t>9</w:t>
            </w:r>
            <w:r w:rsidR="0053068F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CB3626" w:rsidRPr="00CB3626">
        <w:t>RYDMAN</w:t>
      </w:r>
      <w:proofErr w:type="spellEnd"/>
      <w:r w:rsidR="00CB3626" w:rsidRPr="00CB3626">
        <w:t xml:space="preserve"> NAUTIKA d.o.o. za usluge i trgovinu</w:t>
      </w:r>
      <w:r w:rsidR="00CB3626">
        <w:t xml:space="preserve"> Zagreb, Prilaz Vladislava Brajkovića 4, </w:t>
      </w:r>
      <w:proofErr w:type="spellStart"/>
      <w:r w:rsidR="00CB3626">
        <w:t>OIB</w:t>
      </w:r>
      <w:proofErr w:type="spellEnd"/>
      <w:r w:rsidR="00CB3626">
        <w:t xml:space="preserve">: </w:t>
      </w:r>
      <w:r w:rsidR="00CB3626" w:rsidRPr="00CB3626">
        <w:t>52589504991</w:t>
      </w:r>
      <w:r w:rsidR="00CB3626">
        <w:t xml:space="preserve">, </w:t>
      </w:r>
      <w:proofErr w:type="spellStart"/>
      <w:r w:rsidR="00CB3626">
        <w:t>MBS</w:t>
      </w:r>
      <w:proofErr w:type="spellEnd"/>
      <w:r w:rsidR="00CB3626">
        <w:t xml:space="preserve">: </w:t>
      </w:r>
      <w:r w:rsidR="00CB3626" w:rsidRPr="00CB3626">
        <w:t>080805547</w:t>
      </w:r>
      <w:r w:rsidR="00CB3626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CB3626" w:rsidRPr="00CB3626">
        <w:t>RYDMAN</w:t>
      </w:r>
      <w:proofErr w:type="spellEnd"/>
      <w:r w:rsidR="00CB3626" w:rsidRPr="00CB3626">
        <w:t xml:space="preserve"> NAUTIKA d.o.o. za usluge i trgovinu</w:t>
      </w:r>
      <w:r w:rsidR="00CB3626">
        <w:t xml:space="preserve"> Zagreb, Prilaz Vladislava Brajkovića 4, </w:t>
      </w:r>
      <w:proofErr w:type="spellStart"/>
      <w:r w:rsidR="00CB3626">
        <w:t>OIB</w:t>
      </w:r>
      <w:proofErr w:type="spellEnd"/>
      <w:r w:rsidR="00CB3626">
        <w:t xml:space="preserve">: </w:t>
      </w:r>
      <w:r w:rsidR="00CB3626" w:rsidRPr="00CB3626">
        <w:t>52589504991</w:t>
      </w:r>
      <w:r w:rsidR="00CB3626">
        <w:t xml:space="preserve">, </w:t>
      </w:r>
      <w:proofErr w:type="spellStart"/>
      <w:r w:rsidR="00CB3626">
        <w:t>MBS</w:t>
      </w:r>
      <w:proofErr w:type="spellEnd"/>
      <w:r w:rsidR="00CB3626">
        <w:t xml:space="preserve">: </w:t>
      </w:r>
      <w:r w:rsidR="00CB3626" w:rsidRPr="00CB3626">
        <w:t>080805547</w:t>
      </w:r>
      <w:r w:rsidR="00CB3626">
        <w:t>, iznosi 5.600,64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CB3626">
        <w:t xml:space="preserve">Jan </w:t>
      </w:r>
      <w:proofErr w:type="spellStart"/>
      <w:r w:rsidR="00CB3626">
        <w:t>Olov</w:t>
      </w:r>
      <w:proofErr w:type="spellEnd"/>
      <w:r w:rsidR="00CB3626">
        <w:t xml:space="preserve"> </w:t>
      </w:r>
      <w:proofErr w:type="spellStart"/>
      <w:r w:rsidR="00CB3626">
        <w:t>Severt</w:t>
      </w:r>
      <w:proofErr w:type="spellEnd"/>
      <w:r w:rsidR="00CB3626">
        <w:t xml:space="preserve"> </w:t>
      </w:r>
      <w:proofErr w:type="spellStart"/>
      <w:r w:rsidR="00CB3626">
        <w:t>Rydman</w:t>
      </w:r>
      <w:proofErr w:type="spellEnd"/>
      <w:r w:rsidR="00CB3626">
        <w:t xml:space="preserve">, </w:t>
      </w:r>
      <w:proofErr w:type="spellStart"/>
      <w:r w:rsidR="00CB3626">
        <w:t>Kalmar</w:t>
      </w:r>
      <w:proofErr w:type="spellEnd"/>
      <w:r w:rsidR="00CB3626">
        <w:t>, Švedska</w:t>
      </w:r>
      <w:r w:rsidR="001619D0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CB3626">
        <w:t>9</w:t>
      </w:r>
      <w:r w:rsidR="0053068F">
        <w:t>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17F3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6417F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17F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7F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7F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6417F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17F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7F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7F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St-1696/2018</izvorni_sadrzaj>
    <derivirana_varijabla naziv="DomainObject.Predmet.OznakaBroj_1">St-1696/2018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RYDMAN NAUTIKA d.o.o. za usluge i trgovinu</izvorni_sadrzaj>
    <derivirana_varijabla naziv="DomainObject.Predmet.ProtustrankaFormated_1">  RYDMAN NAUTIKA d.o.o. za usluge i trgovinu</derivirana_varijabla>
  </DomainObject.Predmet.ProtustrankaFormated>
  <DomainObject.Predmet.ProtustrankaFormatedOIB>
    <izvorni_sadrzaj>  RYDMAN NAUTIKA d.o.o. za usluge i trgovinu, OIB 52589504991</izvorni_sadrzaj>
    <derivirana_varijabla naziv="DomainObject.Predmet.ProtustrankaFormatedOIB_1">  RYDMAN NAUTIKA d.o.o. za usluge i trgovinu, OIB 52589504991</derivirana_varijabla>
  </DomainObject.Predmet.ProtustrankaFormatedOIB>
  <DomainObject.Predmet.ProtustrankaFormatedWithAdress>
    <izvorni_sadrzaj> RYDMAN NAUTIKA d.o.o. za usluge i trgovinu, Prilaz Vladislava Brajkovića 4, 10000 Zagreb</izvorni_sadrzaj>
    <derivirana_varijabla naziv="DomainObject.Predmet.ProtustrankaFormatedWithAdress_1"> RYDMAN NAUTIKA d.o.o. za usluge i trgovinu, Prilaz Vladislava Brajkovića 4, 10000 Zagreb</derivirana_varijabla>
  </DomainObject.Predmet.ProtustrankaFormatedWithAdress>
  <DomainObject.Predmet.ProtustrankaFormatedWithAdressOIB>
    <izvorni_sadrzaj> RYDMAN NAUTIKA d.o.o. za usluge i trgovinu, OIB 52589504991, Prilaz Vladislava Brajkovića 4, 10000 Zagreb</izvorni_sadrzaj>
    <derivirana_varijabla naziv="DomainObject.Predmet.ProtustrankaFormatedWithAdressOIB_1"> RYDMAN NAUTIKA d.o.o. za usluge i trgovinu, OIB 52589504991, Prilaz Vladislava Brajkovića 4, 10000 Zagreb</derivirana_varijabla>
  </DomainObject.Predmet.ProtustrankaFormatedWithAdressOIB>
  <DomainObject.Predmet.ProtustrankaWithAdress>
    <izvorni_sadrzaj>RYDMAN NAUTIKA d.o.o. za usluge i trgovinu Prilaz Vladislava Brajkovića 4, 10000 Zagreb</izvorni_sadrzaj>
    <derivirana_varijabla naziv="DomainObject.Predmet.ProtustrankaWithAdress_1">RYDMAN NAUTIKA d.o.o. za usluge i trgovinu Prilaz Vladislava Brajkovića 4, 10000 Zagreb</derivirana_varijabla>
  </DomainObject.Predmet.ProtustrankaWithAdress>
  <DomainObject.Predmet.ProtustrankaWithAdressOIB>
    <izvorni_sadrzaj>RYDMAN NAUTIKA d.o.o. za usluge i trgovinu, OIB 52589504991, Prilaz Vladislava Brajkovića 4, 10000 Zagreb</izvorni_sadrzaj>
    <derivirana_varijabla naziv="DomainObject.Predmet.ProtustrankaWithAdressOIB_1">RYDMAN NAUTIKA d.o.o. za usluge i trgovinu, OIB 52589504991, Prilaz Vladislava Brajkovića 4, 10000 Zagreb</derivirana_varijabla>
  </DomainObject.Predmet.ProtustrankaWithAdressOIB>
  <DomainObject.Predmet.ProtustrankaNazivFormated>
    <izvorni_sadrzaj>RYDMAN NAUTIKA d.o.o. za usluge i trgovinu</izvorni_sadrzaj>
    <derivirana_varijabla naziv="DomainObject.Predmet.ProtustrankaNazivFormated_1">RYDMAN NAUTIKA d.o.o. za usluge i trgovinu</derivirana_varijabla>
  </DomainObject.Predmet.ProtustrankaNazivFormated>
  <DomainObject.Predmet.ProtustrankaNazivFormatedOIB>
    <izvorni_sadrzaj>RYDMAN NAUTIKA d.o.o. za usluge i trgovinu, OIB 52589504991</izvorni_sadrzaj>
    <derivirana_varijabla naziv="DomainObject.Predmet.ProtustrankaNazivFormatedOIB_1">RYDMAN NAUTIKA d.o.o. za usluge i trgovinu, OIB 52589504991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RYDMAN NAUTIKA d.o.o. za usluge i trgovinu</item>
    </izvorni_sadrzaj>
    <derivirana_varijabla naziv="DomainObject.Predmet.ProtuStrankaListFormated_1">
      <item>RYDMAN NAUTIKA d.o.o. za usluge i trgovinu</item>
    </derivirana_varijabla>
  </DomainObject.Predmet.ProtuStrankaListFormated>
  <DomainObject.Predmet.ProtuStrankaListFormatedOIB>
    <izvorni_sadrzaj>
      <item>RYDMAN NAUTIKA d.o.o. za usluge i trgovinu, OIB 52589504991</item>
    </izvorni_sadrzaj>
    <derivirana_varijabla naziv="DomainObject.Predmet.ProtuStrankaListFormatedOIB_1">
      <item>RYDMAN NAUTIKA d.o.o. za usluge i trgovinu, OIB 52589504991</item>
    </derivirana_varijabla>
  </DomainObject.Predmet.ProtuStrankaListFormatedOIB>
  <DomainObject.Predmet.ProtuStrankaListFormatedWithAdress>
    <izvorni_sadrzaj>
      <item>RYDMAN NAUTIKA d.o.o. za usluge i trgovinu, Prilaz Vladislava Brajkovića 4, 10000 Zagreb</item>
    </izvorni_sadrzaj>
    <derivirana_varijabla naziv="DomainObject.Predmet.ProtuStrankaListFormatedWithAdress_1">
      <item>RYDMAN NAUTIKA d.o.o. za usluge i trgovinu, Prilaz Vladislava Brajkovića 4, 10000 Zagreb</item>
    </derivirana_varijabla>
  </DomainObject.Predmet.ProtuStrankaListFormatedWithAdress>
  <DomainObject.Predmet.ProtuStrankaListFormatedWithAdressOIB>
    <izvorni_sadrzaj>
      <item>RYDMAN NAUTIKA d.o.o. za usluge i trgovinu, OIB 52589504991, Prilaz Vladislava Brajkovića 4, 10000 Zagreb</item>
    </izvorni_sadrzaj>
    <derivirana_varijabla naziv="DomainObject.Predmet.ProtuStrankaListFormatedWithAdressOIB_1">
      <item>RYDMAN NAUTIKA d.o.o. za usluge i trgovinu, OIB 52589504991, Prilaz Vladislava Brajkovića 4, 10000 Zagreb</item>
    </derivirana_varijabla>
  </DomainObject.Predmet.ProtuStrankaListFormatedWithAdressOIB>
  <DomainObject.Predmet.ProtuStrankaListNazivFormated>
    <izvorni_sadrzaj>
      <item>RYDMAN NAUTIKA d.o.o. za usluge i trgovinu</item>
    </izvorni_sadrzaj>
    <derivirana_varijabla naziv="DomainObject.Predmet.ProtuStrankaListNazivFormated_1">
      <item>RYDMAN NAUTIKA d.o.o. za usluge i trgovinu</item>
    </derivirana_varijabla>
  </DomainObject.Predmet.ProtuStrankaListNazivFormated>
  <DomainObject.Predmet.ProtuStrankaListNazivFormatedOIB>
    <izvorni_sadrzaj>
      <item>RYDMAN NAUTIKA d.o.o. za usluge i trgovinu, OIB 52589504991</item>
    </izvorni_sadrzaj>
    <derivirana_varijabla naziv="DomainObject.Predmet.ProtuStrankaListNazivFormatedOIB_1">
      <item>RYDMAN NAUTIKA d.o.o. za usluge i trgovinu, OIB 52589504991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RYDMAN NAUTIKA d.o.o. za usluge i trgovinu</izvorni_sadrzaj>
    <derivirana_varijabla naziv="DomainObject.Predmet.ProtustrankaIDrugi_1">RYDMAN NAUTIKA d.o.o. za usluge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RYDMAN NAUTIKA d.o.o. za usluge i trgovinu, OIB 52589504991, Prilaz Vladislava Brajkovića 4, 10000 Zagreb</izvorni_sadrzaj>
    <derivirana_varijabla naziv="DomainObject.Predmet.ProtustrankaIDrugiAdressOIB_1">RYDMAN NAUTIKA d.o.o. za usluge i trgovinu, OIB 52589504991, Prilaz Vladislava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RYDMAN NAUTIKA d.o.o. za usluge i trgovinu</item>
      <item>FINA Regionalni centar Zagreb</item>
    </izvorni_sadrzaj>
    <derivirana_varijabla naziv="DomainObject.Predmet.SudioniciListNaziv_1">
      <item>RYDMAN NAUTIKA d.o.o. za usluge i trgovinu</item>
      <item>FINA Regionalni centar Zagreb</item>
    </derivirana_varijabla>
  </DomainObject.Predmet.SudioniciListNaziv>
  <DomainObject.Predmet.SudioniciListAdressOIB>
    <izvorni_sadrzaj>
      <item>RYDMAN NAUTIKA d.o.o. za usluge i trgovinu, OIB 52589504991, Prilaz Vladislava Brajkovića 4,10000 Zagreb</item>
      <item>FINA Regionalni centar Zagreb, OIB 85821130368</item>
    </izvorni_sadrzaj>
    <derivirana_varijabla naziv="DomainObject.Predmet.SudioniciListAdressOIB_1">
      <item>RYDMAN NAUTIKA d.o.o. za usluge i trgovinu, OIB 52589504991, Prilaz Vladislava Brajkovića 4,10000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52589504991</item>
      <item>, OIB 85821130368</item>
    </izvorni_sadrzaj>
    <derivirana_varijabla naziv="DomainObject.Predmet.SudioniciListNazivOIB_1">
      <item>, OIB 52589504991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2023</properties:Characters>
  <properties:Lines>48</properties:Lines>
  <properties:Paragraphs>16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2018-12-28T08:17:00Z</cp:lastPrinted>
  <dcterms:modified xmlns:xsi="http://www.w3.org/2001/XMLSchema-instance" xsi:type="dcterms:W3CDTF">2018-12-28T08:32:00Z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