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abb7" w14:paraId="87dabb7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>Zagreb, Amruševa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8210BB">
        <w:t>8</w:t>
      </w:r>
      <w:r w:rsidR="00B55A60">
        <w:t>2</w:t>
      </w:r>
      <w:r w:rsidR="008210BB">
        <w:t>0</w:t>
      </w:r>
      <w:r w:rsidR="00D965EB" w:rsidRPr="006A0ED3">
        <w:t>/1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>(N.N. br.</w:t>
      </w:r>
      <w:r w:rsidR="00DA0F43">
        <w:t xml:space="preserve"> 71/15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8210BB">
        <w:t>18. srpnja 2019.</w:t>
      </w:r>
      <w:r w:rsidR="00E5679B" w:rsidRPr="006A0ED3">
        <w:t xml:space="preserve">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2E7567" w:rsidR="001346EE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 </w:t>
      </w:r>
      <w:r w:rsidR="00B55A60">
        <w:rPr>
          <w:b/>
        </w:rPr>
        <w:t xml:space="preserve">FRUCTUS LEGUMINA d.o.o., </w:t>
      </w:r>
      <w:r w:rsidR="00B55A60">
        <w:t>OIB: 45156170873</w:t>
      </w:r>
      <w:r w:rsidR="00B55A60">
        <w:rPr>
          <w:b/>
        </w:rPr>
        <w:t xml:space="preserve">, </w:t>
      </w:r>
      <w:r w:rsidR="00B55A60">
        <w:t xml:space="preserve"> Božidarevićeva 13, Zagreb</w:t>
      </w:r>
      <w:r w:rsidR="002E7567">
        <w:t>.</w:t>
      </w:r>
    </w:p>
    <w:p w:rsidRDefault="002E7567" w:rsidP="002E7567" w:rsidR="002E7567" w:rsidRPr="006A0ED3">
      <w:pPr>
        <w:pStyle w:val="Odlomakpopisa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 xml:space="preserve">Iznos duga evidentiran na temelju neizvršenih osnova za plaćanje je </w:t>
      </w:r>
      <w:r w:rsidR="00B55A60">
        <w:t>555.158,09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2E7567">
        <w:t>18. srpnja 2019.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2E7567">
      <w:rPr>
        <w:b/>
        <w:color w:themeColor="text1" w:val="000000"/>
      </w:rPr>
      <w:t>8</w:t>
    </w:r>
    <w:r w:rsidR="00B55A60">
      <w:rPr>
        <w:b/>
        <w:color w:themeColor="text1" w:val="000000"/>
      </w:rPr>
      <w:t>2</w:t>
    </w:r>
    <w:r w:rsidR="002E7567">
      <w:rPr>
        <w:b/>
        <w:color w:themeColor="text1" w:val="000000"/>
      </w:rPr>
      <w:t>0/19-4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9AC63CEE"/>
    <w:lvl w:tplc="EEF4A0DE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037"/>
    <w:rsid w:val="00114EAD"/>
    <w:rsid w:val="0012397C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E7567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3E5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A0ED3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210BB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55A60"/>
    <w:rsid w:val="00B652B5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A05FB"/>
    <w:rsid w:val="00DA0F43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3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9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9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9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9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3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9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9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9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9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St-820/2019</izvorni_sadrzaj>
    <derivirana_varijabla naziv="DomainObject.Predmet.OznakaBroj_1">St-820/2019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FRUCTUS LEGUMINA d.o.o. zastupanog po punomoćniku Danijela Odicki</izvorni_sadrzaj>
    <derivirana_varijabla naziv="DomainObject.Predmet.ProtustrankaFormated_1">  FRUCTUS LEGUMINA d.o.o. zastupanog po punomoćniku Danijela Odicki</derivirana_varijabla>
  </DomainObject.Predmet.ProtustrankaFormated>
  <DomainObject.Predmet.ProtustrankaFormatedOIB>
    <izvorni_sadrzaj>  FRUCTUS LEGUMINA d.o.o., OIB 45156170873 zastupanog po punomoćniku Danijela Odicki</izvorni_sadrzaj>
    <derivirana_varijabla naziv="DomainObject.Predmet.ProtustrankaFormatedOIB_1">  FRUCTUS LEGUMINA d.o.o., OIB 45156170873 zastupanog po punomoćniku Danijela Odicki</derivirana_varijabla>
  </DomainObject.Predmet.ProtustrankaFormatedOIB>
  <DomainObject.Predmet.ProtustrankaFormatedWithAdress>
    <izvorni_sadrzaj> FRUCTUS LEGUMINA d.o.o., Božidarevićeva 13, 10000 Zagreb zastupanog po punomoćniku Danijela Odicki</izvorni_sadrzaj>
    <derivirana_varijabla naziv="DomainObject.Predmet.ProtustrankaFormatedWithAdress_1"> FRUCTUS LEGUMINA d.o.o., Božidarevićeva 13, 10000 Zagreb zastupanog po punomoćniku Danijela Odicki</derivirana_varijabla>
  </DomainObject.Predmet.ProtustrankaFormatedWithAdress>
  <DomainObject.Predmet.ProtustrankaFormatedWithAdressOIB>
    <izvorni_sadrzaj> FRUCTUS LEGUMINA d.o.o., OIB 45156170873, Božidarevićeva 13, 10000 Zagreb zastupanog po punomoćniku Danijela Odicki</izvorni_sadrzaj>
    <derivirana_varijabla naziv="DomainObject.Predmet.ProtustrankaFormatedWithAdressOIB_1"> FRUCTUS LEGUMINA d.o.o., OIB 45156170873, Božidarevićeva 13, 10000 Zagreb zastupanog po punomoćniku Danijela Odicki</derivirana_varijabla>
  </DomainObject.Predmet.ProtustrankaFormatedWithAdressOIB>
  <DomainObject.Predmet.ProtustrankaWithAdress>
    <izvorni_sadrzaj>FRUCTUS LEGUMINA d.o.o. Božidarevićeva 13, 10000 Zagreb</izvorni_sadrzaj>
    <derivirana_varijabla naziv="DomainObject.Predmet.ProtustrankaWithAdress_1">FRUCTUS LEGUMINA d.o.o. Božidarevićeva 13, 10000 Zagreb</derivirana_varijabla>
  </DomainObject.Predmet.ProtustrankaWithAdress>
  <DomainObject.Predmet.ProtustrankaWithAdressOIB>
    <izvorni_sadrzaj>FRUCTUS LEGUMINA d.o.o., OIB 45156170873, Božidarevićeva 13, 10000 Zagreb</izvorni_sadrzaj>
    <derivirana_varijabla naziv="DomainObject.Predmet.ProtustrankaWithAdressOIB_1">FRUCTUS LEGUMINA d.o.o., OIB 45156170873, Božidarevićeva 13, 10000 Zagreb</derivirana_varijabla>
  </DomainObject.Predmet.ProtustrankaWithAdressOIB>
  <DomainObject.Predmet.ProtustrankaNazivFormated>
    <izvorni_sadrzaj>FRUCTUS LEGUMINA d.o.o.</izvorni_sadrzaj>
    <derivirana_varijabla naziv="DomainObject.Predmet.ProtustrankaNazivFormated_1">FRUCTUS LEGUMINA d.o.o.</derivirana_varijabla>
  </DomainObject.Predmet.ProtustrankaNazivFormated>
  <DomainObject.Predmet.ProtustrankaNazivFormatedOIB>
    <izvorni_sadrzaj>FRUCTUS LEGUMINA d.o.o., OIB 45156170873</izvorni_sadrzaj>
    <derivirana_varijabla naziv="DomainObject.Predmet.ProtustrankaNazivFormatedOIB_1">FRUCTUS LEGUMINA d.o.o., OIB 45156170873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FRUCTUS LEGUMINA d.o.o. zastupanog po punomoćniku Danijela Odicki</item>
    </izvorni_sadrzaj>
    <derivirana_varijabla naziv="DomainObject.Predmet.ProtuStrankaListFormated_1">
      <item>FRUCTUS LEGUMINA d.o.o. zastupanog po punomoćniku Danijela Odicki</item>
    </derivirana_varijabla>
  </DomainObject.Predmet.ProtuStrankaListFormated>
  <DomainObject.Predmet.ProtuStrankaListFormatedOIB>
    <izvorni_sadrzaj>
      <item>FRUCTUS LEGUMINA d.o.o., OIB 45156170873 zastupanog po punomoćniku Danijela Odicki</item>
    </izvorni_sadrzaj>
    <derivirana_varijabla naziv="DomainObject.Predmet.ProtuStrankaListFormatedOIB_1">
      <item>FRUCTUS LEGUMINA d.o.o., OIB 45156170873 zastupanog po punomoćniku Danijela Odicki</item>
    </derivirana_varijabla>
  </DomainObject.Predmet.ProtuStrankaListFormatedOIB>
  <DomainObject.Predmet.ProtuStrankaListFormatedWithAdress>
    <izvorni_sadrzaj>
      <item>FRUCTUS LEGUMINA d.o.o., Božidarevićeva 13, 10000 Zagreb zastupanog po punomoćniku Danijela Odicki</item>
    </izvorni_sadrzaj>
    <derivirana_varijabla naziv="DomainObject.Predmet.ProtuStrankaListFormatedWithAdress_1">
      <item>FRUCTUS LEGUMINA d.o.o., Božidarevićeva 13, 10000 Zagreb zastupanog po punomoćniku Danijela Odicki</item>
    </derivirana_varijabla>
  </DomainObject.Predmet.ProtuStrankaListFormatedWithAdress>
  <DomainObject.Predmet.ProtuStrankaListFormatedWithAdressOIB>
    <izvorni_sadrzaj>
      <item>FRUCTUS LEGUMINA d.o.o., OIB 45156170873, Božidarevićeva 13, 10000 Zagreb zastupanog po punomoćniku Danijela Odicki</item>
    </izvorni_sadrzaj>
    <derivirana_varijabla naziv="DomainObject.Predmet.ProtuStrankaListFormatedWithAdressOIB_1">
      <item>FRUCTUS LEGUMINA d.o.o., OIB 45156170873, Božidarevićeva 13, 10000 Zagreb zastupanog po punomoćniku Danijela Odicki</item>
    </derivirana_varijabla>
  </DomainObject.Predmet.ProtuStrankaListFormatedWithAdressOIB>
  <DomainObject.Predmet.ProtuStrankaListNazivFormated>
    <izvorni_sadrzaj>
      <item>FRUCTUS LEGUMINA d.o.o.</item>
    </izvorni_sadrzaj>
    <derivirana_varijabla naziv="DomainObject.Predmet.ProtuStrankaListNazivFormated_1">
      <item>FRUCTUS LEGUMINA d.o.o.</item>
    </derivirana_varijabla>
  </DomainObject.Predmet.ProtuStrankaListNazivFormated>
  <DomainObject.Predmet.ProtuStrankaListNazivFormatedOIB>
    <izvorni_sadrzaj>
      <item>FRUCTUS LEGUMINA d.o.o., OIB 45156170873</item>
    </izvorni_sadrzaj>
    <derivirana_varijabla naziv="DomainObject.Predmet.ProtuStrankaListNazivFormatedOIB_1">
      <item>FRUCTUS LEGUMINA d.o.o., OIB 45156170873</item>
    </derivirana_varijabla>
  </DomainObject.Predmet.ProtuStrankaListNazivFormatedOIB>
  <DomainObject.Predmet.OstaliListFormated>
    <izvorni_sadrzaj>
      <item>Danijela Odicki punomoćnik sudionika u postupku FRUCTUS LEGUMINA d.o.o.</item>
    </izvorni_sadrzaj>
    <derivirana_varijabla naziv="DomainObject.Predmet.OstaliListFormated_1">
      <item>Danijela Odicki punomoćnik sudionika u postupku FRUCTUS LEGUMINA d.o.o.</item>
    </derivirana_varijabla>
  </DomainObject.Predmet.OstaliListFormated>
  <DomainObject.Predmet.OstaliListFormatedOIB>
    <izvorni_sadrzaj>
      <item>Danijela Odicki, OIB 54232273304 punomoćnik sudionika u postupku FRUCTUS LEGUMINA d.o.o.</item>
    </izvorni_sadrzaj>
    <derivirana_varijabla naziv="DomainObject.Predmet.OstaliListFormatedOIB_1">
      <item>Danijela Odicki, OIB 54232273304 punomoćnik sudionika u postupku FRUCTUS LEGUMINA d.o.o.</item>
    </derivirana_varijabla>
  </DomainObject.Predmet.OstaliListFormatedOIB>
  <DomainObject.Predmet.OstaliListFormatedWithAdress>
    <izvorni_sadrzaj>
      <item>Danijela Odicki, Ulica Svetog Trojstva III odvojak 12, 33000 Milanovac punomoćnik sudionika u postupku FRUCTUS LEGUMINA d.o.o.</item>
    </izvorni_sadrzaj>
    <derivirana_varijabla naziv="DomainObject.Predmet.OstaliListFormatedWithAdress_1">
      <item>Danijela Odicki, Ulica Svetog Trojstva III odvojak 12, 33000 Milanovac punomoćnik sudionika u postupku FRUCTUS LEGUMINA d.o.o.</item>
    </derivirana_varijabla>
  </DomainObject.Predmet.OstaliListFormatedWithAdress>
  <DomainObject.Predmet.OstaliListFormatedWithAdressOIB>
    <izvorni_sadrzaj>
      <item>Danijela Odicki, OIB 54232273304, Ulica Svetog Trojstva III odvojak 12, 33000 Milanovac punomoćnik sudionika u postupku FRUCTUS LEGUMINA d.o.o.</item>
    </izvorni_sadrzaj>
    <derivirana_varijabla naziv="DomainObject.Predmet.OstaliListFormatedWithAdressOIB_1">
      <item>Danijela Odicki, OIB 54232273304, Ulica Svetog Trojstva III odvojak 12, 33000 Milanovac punomoćnik sudionika u postupku FRUCTUS LEGUMINA d.o.o.</item>
    </derivirana_varijabla>
  </DomainObject.Predmet.OstaliListFormatedWithAdressOIB>
  <DomainObject.Predmet.OstaliListNazivFormated>
    <izvorni_sadrzaj>
      <item>Danijela Odicki</item>
    </izvorni_sadrzaj>
    <derivirana_varijabla naziv="DomainObject.Predmet.OstaliListNazivFormated_1">
      <item>Danijela Odicki</item>
    </derivirana_varijabla>
  </DomainObject.Predmet.OstaliListNazivFormated>
  <DomainObject.Predmet.OstaliListNazivFormatedOIB>
    <izvorni_sadrzaj>
      <item>Danijela Odicki, OIB 54232273304</item>
    </izvorni_sadrzaj>
    <derivirana_varijabla naziv="DomainObject.Predmet.OstaliListNazivFormatedOIB_1">
      <item>Danijela Odicki, OIB 54232273304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FRUCTUS LEGUMINA d.o.o.</izvorni_sadrzaj>
    <derivirana_varijabla naziv="DomainObject.Predmet.ProtustrankaIDrugi_1">FRUCTUS LEGUMINA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FRUCTUS LEGUMINA d.o.o., OIB 45156170873, Božidarevićeva 13, 10000 Zagreb</izvorni_sadrzaj>
    <derivirana_varijabla naziv="DomainObject.Predmet.ProtustrankaIDrugiAdressOIB_1">FRUCTUS LEGUMINA d.o.o., OIB 45156170873,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FRUCTUS LEGUMINA d.o.o.</item>
      <item>Danijela Odicki</item>
    </izvorni_sadrzaj>
    <derivirana_varijabla naziv="DomainObject.Predmet.SudioniciListNaziv_1">
      <item>FINA Regionalni centar Zagreb</item>
      <item>FRUCTUS LEGUMINA d.o.o.</item>
      <item>Danijela Odicki</item>
    </derivirana_varijabla>
  </DomainObject.Predmet.SudioniciListNaziv>
  <DomainObject.Predmet.SudioniciListAdressOIB>
    <izvorni_sadrzaj>
      <item>FINA Regionalni centar Zagreb, OIB 85821130368, Trg svibanjskih žrtava 1995.1,10000 Zagreb</item>
      <item>FRUCTUS LEGUMINA d.o.o., OIB 45156170873, Božidarevićeva 13,10000 Zagreb</item>
      <item>Danijela Odicki, OIB 54232273304, Ulica Svetog Trojstva III odvojak 12,33000 Milanovac</item>
    </izvorni_sadrzaj>
    <derivirana_varijabla naziv="DomainObject.Predmet.SudioniciListAdressOIB_1">
      <item>FINA Regionalni centar Zagreb, OIB 85821130368, Trg svibanjskih žrtava 1995.1,10000 Zagreb</item>
      <item>FRUCTUS LEGUMINA d.o.o., OIB 45156170873, Božidarevićeva 13,10000 Zagreb</item>
      <item>Danijela Odicki, OIB 54232273304, Ulica Svetog Trojstva III odvojak 12,33000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45156170873</item>
      <item>, OIB 54232273304</item>
    </izvorni_sadrzaj>
    <derivirana_varijabla naziv="DomainObject.Predmet.SudioniciListNazivOIB_1">
      <item>, OIB 85821130368</item>
      <item>, OIB 45156170873</item>
      <item>, OIB 54232273304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1337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2019-07-16T12:03:00Z</dcterms:created>
  <dc:creator>ilukac</dc:creator>
  <cp:lastModifiedBy>Irena Benko</cp:lastModifiedBy>
  <cp:lastPrinted>2016-04-18T06:46:00Z</cp:lastPrinted>
  <dcterms:modified xmlns:xsi="http://www.w3.org/2001/XMLSchema-instance" xsi:type="dcterms:W3CDTF">2019-07-18T08:03:00Z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