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cab44b" w14:paraId="3cab44b" w:rsidRDefault="004F0212" w:rsidP="00910611" w:rsidR="004F0212">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F0212" w:rsidP="00910611" w:rsidR="004F0212">
      <w:r>
        <w:rPr>
          <w:rFonts w:eastAsia="MS Mincho"/>
        </w:rPr>
        <w:t xml:space="preserve">   REPUBLIKA HRVATSKA</w:t>
      </w:r>
    </w:p>
    <w:p w:rsidRDefault="004F0212" w:rsidP="00910611" w:rsidR="004F0212">
      <w:r>
        <w:rPr>
          <w:rFonts w:eastAsia="MS Mincho"/>
        </w:rPr>
        <w:t>TRGOVAČKI SUD U RIJECI</w:t>
      </w:r>
    </w:p>
    <w:p w:rsidRDefault="004F0212" w:rsidR="004F0212" w:rsidRPr="00910611">
      <w:pPr>
        <w:rPr>
          <w:rFonts w:eastAsia="MS Mincho"/>
        </w:rPr>
      </w:pPr>
      <w:r>
        <w:rPr>
          <w:rFonts w:eastAsia="MS Mincho"/>
        </w:rPr>
        <w:t xml:space="preserve">       Rijeka, Zadarska 1 i 3</w:t>
      </w:r>
    </w:p>
    <w:p w:rsidRDefault="0087210C" w:rsidP="0087210C" w:rsidR="00726A98" w:rsidRPr="0087210C">
      <w:pPr>
        <w:jc w:val="center"/>
        <w:rPr>
          <w:b/>
        </w:rPr>
      </w:pPr>
      <w:r w:rsidRPr="0087210C">
        <w:rPr>
          <w:b/>
        </w:rPr>
        <w:t>R E P U B L I K A    H R V A T S K A</w:t>
      </w:r>
    </w:p>
    <w:p w:rsidRDefault="0087210C" w:rsidP="0087210C" w:rsidR="0087210C">
      <w:pPr>
        <w:jc w:val="center"/>
      </w:pPr>
    </w:p>
    <w:p w:rsidRDefault="00726A98" w:rsidP="00726A98" w:rsidR="00726A98" w:rsidRPr="0087210C">
      <w:pPr>
        <w:jc w:val="center"/>
        <w:rPr>
          <w:b/>
        </w:rPr>
      </w:pPr>
      <w:r w:rsidRPr="0087210C">
        <w:rPr>
          <w:b/>
        </w:rPr>
        <w:t>R</w:t>
      </w:r>
      <w:r w:rsidR="004E30EC" w:rsidRPr="0087210C">
        <w:rPr>
          <w:b/>
        </w:rPr>
        <w:t xml:space="preserve"> </w:t>
      </w:r>
      <w:r w:rsidRPr="0087210C">
        <w:rPr>
          <w:b/>
        </w:rPr>
        <w:t>J</w:t>
      </w:r>
      <w:r w:rsidR="004E30EC" w:rsidRPr="0087210C">
        <w:rPr>
          <w:b/>
        </w:rPr>
        <w:t xml:space="preserve"> </w:t>
      </w:r>
      <w:r w:rsidRPr="0087210C">
        <w:rPr>
          <w:b/>
        </w:rPr>
        <w:t>E</w:t>
      </w:r>
      <w:r w:rsidR="004E30EC" w:rsidRPr="0087210C">
        <w:rPr>
          <w:b/>
        </w:rPr>
        <w:t xml:space="preserve"> </w:t>
      </w:r>
      <w:r w:rsidRPr="0087210C">
        <w:rPr>
          <w:b/>
        </w:rPr>
        <w:t>Š</w:t>
      </w:r>
      <w:r w:rsidR="004E30EC" w:rsidRPr="0087210C">
        <w:rPr>
          <w:b/>
        </w:rPr>
        <w:t xml:space="preserve"> </w:t>
      </w:r>
      <w:r w:rsidRPr="0087210C">
        <w:rPr>
          <w:b/>
        </w:rPr>
        <w:t>E</w:t>
      </w:r>
      <w:r w:rsidR="004E30EC" w:rsidRPr="0087210C">
        <w:rPr>
          <w:b/>
        </w:rPr>
        <w:t xml:space="preserve"> </w:t>
      </w:r>
      <w:r w:rsidRPr="0087210C">
        <w:rPr>
          <w:b/>
        </w:rPr>
        <w:t>N</w:t>
      </w:r>
      <w:r w:rsidR="004E30EC" w:rsidRPr="0087210C">
        <w:rPr>
          <w:b/>
        </w:rPr>
        <w:t xml:space="preserve"> </w:t>
      </w:r>
      <w:r w:rsidRPr="0087210C">
        <w:rPr>
          <w:b/>
        </w:rPr>
        <w:t>J</w:t>
      </w:r>
      <w:r w:rsidR="004E30EC" w:rsidRPr="0087210C">
        <w:rPr>
          <w:b/>
        </w:rPr>
        <w:t xml:space="preserve"> </w:t>
      </w:r>
      <w:r w:rsidRPr="0087210C">
        <w:rPr>
          <w:b/>
        </w:rPr>
        <w:t>E</w:t>
      </w:r>
    </w:p>
    <w:p w:rsidRDefault="004E30EC" w:rsidP="00726A98" w:rsidR="004E30EC">
      <w:pPr>
        <w:jc w:val="both"/>
      </w:pPr>
    </w:p>
    <w:p w:rsidRDefault="00926A99" w:rsidP="00926A99" w:rsidR="00926A99" w:rsidRPr="00926A99">
      <w:pPr>
        <w:jc w:val="both"/>
      </w:pPr>
      <w:r w:rsidRPr="00926A99">
        <w:tab/>
        <w:t>Trgovački sud u Rijeci,</w:t>
      </w:r>
      <w:r w:rsidR="00603DA1">
        <w:t xml:space="preserve"> OIB 88785964957</w:t>
      </w:r>
      <w:r w:rsidRPr="00926A99">
        <w:t xml:space="preserve"> po stečajnom sucu ovog suda Danieli Korlević, u stečajnom postupku nad dužnikom </w:t>
      </w:r>
      <w:r w:rsidR="0087187A">
        <w:rPr>
          <w:b/>
        </w:rPr>
        <w:t xml:space="preserve">GLAS ISTRE TRGOVINA d.o.o. Pula, Trg I. istarske brigade 10, OIB </w:t>
      </w:r>
      <w:r w:rsidR="004D74FD" w:rsidRPr="004D74FD">
        <w:rPr>
          <w:b/>
        </w:rPr>
        <w:t>17540613938</w:t>
      </w:r>
      <w:r w:rsidRPr="00926A99">
        <w:rPr>
          <w:b/>
        </w:rPr>
        <w:t xml:space="preserve">, </w:t>
      </w:r>
      <w:r>
        <w:rPr>
          <w:b/>
        </w:rPr>
        <w:t>o</w:t>
      </w:r>
      <w:r w:rsidRPr="00926A99">
        <w:t xml:space="preserve">dlučujući o </w:t>
      </w:r>
      <w:r>
        <w:t>zahtjevu stečajnog upravitelja za naknadu troškova</w:t>
      </w:r>
      <w:r w:rsidRPr="00926A99">
        <w:t xml:space="preserve">, dana </w:t>
      </w:r>
      <w:r w:rsidR="0087187A">
        <w:t>31</w:t>
      </w:r>
      <w:r w:rsidR="00603DA1">
        <w:t>. kolovoza</w:t>
      </w:r>
      <w:r w:rsidR="002738F1">
        <w:t xml:space="preserve"> 2016</w:t>
      </w:r>
      <w:r w:rsidRPr="00926A99">
        <w:t>. godine</w:t>
      </w:r>
    </w:p>
    <w:p w:rsidRDefault="00B8178D" w:rsidP="00926A99" w:rsidR="00B8178D" w:rsidRPr="0087210C">
      <w:pPr>
        <w:jc w:val="both"/>
      </w:pPr>
    </w:p>
    <w:p w:rsidRDefault="00726A98" w:rsidP="00726A98" w:rsidR="00726A98" w:rsidRPr="005056FB">
      <w:pPr>
        <w:jc w:val="center"/>
        <w:rPr>
          <w:b/>
          <w:bCs/>
        </w:rPr>
      </w:pPr>
      <w:r w:rsidRPr="005056FB">
        <w:rPr>
          <w:b/>
        </w:rPr>
        <w:t xml:space="preserve">r i j e š i o  </w:t>
      </w:r>
      <w:r w:rsidR="000B7215" w:rsidRPr="005056FB">
        <w:rPr>
          <w:b/>
        </w:rPr>
        <w:t xml:space="preserve">  </w:t>
      </w:r>
      <w:r w:rsidRPr="005056FB">
        <w:rPr>
          <w:b/>
        </w:rPr>
        <w:t xml:space="preserve">j e </w:t>
      </w:r>
    </w:p>
    <w:p w:rsidRDefault="000B7215" w:rsidP="00726A98" w:rsidR="000B7215">
      <w:pPr>
        <w:jc w:val="both"/>
      </w:pPr>
    </w:p>
    <w:p w:rsidRDefault="00726A98" w:rsidP="00D47925" w:rsidR="00D47925" w:rsidRPr="0087210C">
      <w:pPr>
        <w:jc w:val="both"/>
      </w:pPr>
      <w:r w:rsidRPr="0087210C">
        <w:tab/>
        <w:t xml:space="preserve">Stečajnom upravitelju </w:t>
      </w:r>
      <w:r w:rsidR="0087187A" w:rsidRPr="00E36B55">
        <w:t>Zdravk</w:t>
      </w:r>
      <w:r w:rsidR="0087187A">
        <w:t>u</w:t>
      </w:r>
      <w:r w:rsidR="0087187A" w:rsidRPr="00E36B55">
        <w:t xml:space="preserve"> Ružić iz Čavli, Čavle 43, </w:t>
      </w:r>
      <w:r w:rsidR="0087187A">
        <w:t xml:space="preserve">OIB 78501117495 </w:t>
      </w:r>
      <w:r w:rsidRPr="0087210C">
        <w:t>odobrava se obračun st</w:t>
      </w:r>
      <w:r w:rsidR="008E043C" w:rsidRPr="0087210C">
        <w:t xml:space="preserve">varnih troškova </w:t>
      </w:r>
      <w:r w:rsidR="0087210C">
        <w:t>u razdoblju od</w:t>
      </w:r>
      <w:r w:rsidR="00F6330C">
        <w:t xml:space="preserve"> </w:t>
      </w:r>
      <w:r w:rsidR="00603DA1">
        <w:t xml:space="preserve">20. </w:t>
      </w:r>
      <w:r w:rsidR="0087187A">
        <w:t xml:space="preserve">srpnja </w:t>
      </w:r>
      <w:r w:rsidR="00F6330C">
        <w:t xml:space="preserve">do </w:t>
      </w:r>
      <w:r w:rsidR="0087187A">
        <w:t>31</w:t>
      </w:r>
      <w:r w:rsidR="000A0DFA">
        <w:t>.</w:t>
      </w:r>
      <w:r w:rsidR="0087187A">
        <w:t xml:space="preserve"> prosinca</w:t>
      </w:r>
      <w:r w:rsidR="00F6330C">
        <w:t xml:space="preserve"> 201</w:t>
      </w:r>
      <w:r w:rsidR="0087187A">
        <w:t>5</w:t>
      </w:r>
      <w:r w:rsidR="00F6330C">
        <w:t>.</w:t>
      </w:r>
      <w:r w:rsidR="00E43748">
        <w:t xml:space="preserve"> </w:t>
      </w:r>
      <w:r w:rsidR="0087210C">
        <w:t>g</w:t>
      </w:r>
      <w:r w:rsidR="00E43748">
        <w:t>odine</w:t>
      </w:r>
      <w:r w:rsidR="004E30EC" w:rsidRPr="0087210C">
        <w:t xml:space="preserve"> u ukupnom iznosu </w:t>
      </w:r>
      <w:r w:rsidR="004E30EC" w:rsidRPr="00E43748">
        <w:t xml:space="preserve">od </w:t>
      </w:r>
      <w:r w:rsidR="0087187A">
        <w:t>13.006,13</w:t>
      </w:r>
      <w:r w:rsidR="00B8178D" w:rsidRPr="00E43748">
        <w:t xml:space="preserve"> </w:t>
      </w:r>
      <w:r w:rsidR="004E30EC" w:rsidRPr="00E43748">
        <w:t>kn.</w:t>
      </w:r>
    </w:p>
    <w:p w:rsidRDefault="004E30EC" w:rsidP="00D47925" w:rsidR="004E30EC" w:rsidRPr="0087210C">
      <w:pPr>
        <w:jc w:val="both"/>
        <w:rPr>
          <w:b/>
        </w:rPr>
      </w:pPr>
    </w:p>
    <w:p w:rsidRDefault="00726A98" w:rsidP="00726A98" w:rsidR="00726A98" w:rsidRPr="00B8178D">
      <w:pPr>
        <w:jc w:val="center"/>
        <w:rPr>
          <w:b/>
        </w:rPr>
      </w:pPr>
      <w:r w:rsidRPr="00B8178D">
        <w:rPr>
          <w:b/>
        </w:rPr>
        <w:t>Obrazloženje</w:t>
      </w:r>
    </w:p>
    <w:p w:rsidRDefault="004E30EC" w:rsidP="00726A98" w:rsidR="004E30EC">
      <w:pPr>
        <w:jc w:val="center"/>
        <w:rPr>
          <w:b/>
        </w:rPr>
      </w:pPr>
    </w:p>
    <w:p w:rsidRDefault="008E17EB" w:rsidP="00F6330C" w:rsidR="00F6330C">
      <w:pPr>
        <w:jc w:val="both"/>
      </w:pPr>
      <w:r w:rsidRPr="0087210C">
        <w:tab/>
        <w:t>Stečajni upravitelj je</w:t>
      </w:r>
      <w:r w:rsidR="00726A98" w:rsidRPr="0087210C">
        <w:t xml:space="preserve"> podnio stečajnom sucu zahtjev za naknadu stvarnih troškova koje je imao</w:t>
      </w:r>
      <w:r w:rsidR="0087210C">
        <w:t xml:space="preserve"> </w:t>
      </w:r>
      <w:r w:rsidR="004D74FD">
        <w:t xml:space="preserve">od </w:t>
      </w:r>
      <w:r w:rsidR="0087187A" w:rsidRPr="0087187A">
        <w:t>20. srpnja do 31. prosinca 2015. godine u ukupnom iznosu od 13.006,13 kn</w:t>
      </w:r>
      <w:r w:rsidR="00F6330C" w:rsidRPr="00E43748">
        <w:t>.</w:t>
      </w:r>
    </w:p>
    <w:p w:rsidRDefault="00726A98" w:rsidP="00726A98" w:rsidR="00726A98" w:rsidRPr="0087210C">
      <w:pPr>
        <w:jc w:val="both"/>
      </w:pPr>
      <w:r w:rsidRPr="0087210C">
        <w:tab/>
        <w:t xml:space="preserve">Stečajni upravitelj sačinio je obračun stvarnih troškova te je svaki nastali trošak specificirao i naznačio na što se odnosi. </w:t>
      </w:r>
    </w:p>
    <w:p w:rsidRDefault="00726A98" w:rsidP="00726A98" w:rsidR="002738F1">
      <w:pPr>
        <w:jc w:val="both"/>
      </w:pPr>
      <w:r w:rsidRPr="0087210C">
        <w:t xml:space="preserve">           U obračunu stvarnih troškova specificirani su slijedeći nastali troškovi:</w:t>
      </w:r>
      <w:r w:rsidR="0087187A">
        <w:t xml:space="preserve"> </w:t>
      </w:r>
      <w:r w:rsidR="00865FE0">
        <w:t xml:space="preserve">putni trošak na relaciji </w:t>
      </w:r>
      <w:r w:rsidR="0087187A">
        <w:t xml:space="preserve">Čavle - </w:t>
      </w:r>
      <w:r w:rsidR="00865FE0">
        <w:t xml:space="preserve">Rijeka - </w:t>
      </w:r>
      <w:r w:rsidR="0087187A">
        <w:t>Čavle</w:t>
      </w:r>
      <w:r w:rsidR="002738F1">
        <w:t xml:space="preserve"> dana</w:t>
      </w:r>
      <w:r w:rsidR="00603DA1">
        <w:t xml:space="preserve"> </w:t>
      </w:r>
      <w:r w:rsidR="0087187A">
        <w:t>20., 22. i 30. srpnja</w:t>
      </w:r>
      <w:r w:rsidR="00603DA1">
        <w:t xml:space="preserve"> 201</w:t>
      </w:r>
      <w:r w:rsidR="0087187A">
        <w:t>5</w:t>
      </w:r>
      <w:r w:rsidR="002738F1">
        <w:t>. godine (</w:t>
      </w:r>
      <w:r w:rsidR="0087187A">
        <w:t>60</w:t>
      </w:r>
      <w:r w:rsidR="002738F1">
        <w:t xml:space="preserve"> km x 2,00 kn/km) u iznosu </w:t>
      </w:r>
      <w:r w:rsidR="0087187A">
        <w:t>120</w:t>
      </w:r>
      <w:r w:rsidR="002738F1">
        <w:t>,00 kn</w:t>
      </w:r>
      <w:r w:rsidR="0087187A">
        <w:t xml:space="preserve">, </w:t>
      </w:r>
      <w:r w:rsidR="00E4458D">
        <w:t xml:space="preserve">trošak parkirne naknade u iznosu 33,00 kn, </w:t>
      </w:r>
      <w:r w:rsidR="0087187A">
        <w:t xml:space="preserve">putni trošak na relaciji Čavle </w:t>
      </w:r>
      <w:r w:rsidR="00E4458D">
        <w:t>-</w:t>
      </w:r>
      <w:r w:rsidR="0087187A">
        <w:t xml:space="preserve"> Pula </w:t>
      </w:r>
      <w:r w:rsidR="00E4458D">
        <w:t>-</w:t>
      </w:r>
      <w:r w:rsidR="0087187A">
        <w:t xml:space="preserve"> Čavle dana 29. srpnja 2015. godine (200 km x 2,00 kn/km) u iznosu 400,00 kn, trošak cestarine i parkirne naknade u iznosu 115,00 kn, putni trošak na relaciji Čavle </w:t>
      </w:r>
      <w:r w:rsidR="00E4458D">
        <w:t>-</w:t>
      </w:r>
      <w:r w:rsidR="0087187A">
        <w:t xml:space="preserve"> Pula </w:t>
      </w:r>
      <w:r w:rsidR="00E4458D">
        <w:t>-</w:t>
      </w:r>
      <w:r w:rsidR="0087187A">
        <w:t xml:space="preserve"> Čavle dana 10. kolovoza 2015. godine (200 km x 2,00 kn/km) u iznosu 400,00 kn, trošak cestarine i parkirne naknade u iznosu 110,00 kn, </w:t>
      </w:r>
      <w:r w:rsidR="00E4458D">
        <w:t xml:space="preserve">putni trošak na relaciji Čavle – Rijeka - Čavle dana 11. kolovoza 2015. godine (20 km x 2,00 kn/km) u iznosu 40,00 kn, trošak parkirne naknade u iznosu 21,00 kn, </w:t>
      </w:r>
      <w:r w:rsidR="0087187A">
        <w:t xml:space="preserve">putni trošak na relaciji Čavle </w:t>
      </w:r>
      <w:r w:rsidR="00E4458D">
        <w:t>-</w:t>
      </w:r>
      <w:r w:rsidR="0087187A">
        <w:t xml:space="preserve"> Pula (lokalno) </w:t>
      </w:r>
      <w:r w:rsidR="00E4458D">
        <w:t>-</w:t>
      </w:r>
      <w:r w:rsidR="0087187A">
        <w:t xml:space="preserve"> Čavle dana 12. kolovoza 2015. godine (250 km x 2,00 kn/km) u iznosu 500,00 kn, trošak cestarine i parkirne naknade u iznosu 110,00 kn, </w:t>
      </w:r>
      <w:r w:rsidR="00E4458D">
        <w:t xml:space="preserve">putni trošak na relaciji Čavle - Rijeka - Čavle dana 13. kolovoza 2015. godine (20 km x 2,00 kn/km) u iznosu 40,00 kn, trošak parkirne naknade u iznosu 7,00 kn, </w:t>
      </w:r>
      <w:r w:rsidR="00BE6310">
        <w:t xml:space="preserve">putni trošak na relaciji Čavle </w:t>
      </w:r>
      <w:r w:rsidR="00E4458D">
        <w:t>-</w:t>
      </w:r>
      <w:r w:rsidR="00BE6310">
        <w:t xml:space="preserve"> Pula </w:t>
      </w:r>
      <w:r w:rsidR="00E4458D">
        <w:t>-</w:t>
      </w:r>
      <w:r w:rsidR="00BE6310">
        <w:t xml:space="preserve"> Vrsar </w:t>
      </w:r>
      <w:r w:rsidR="00E4458D">
        <w:t>-</w:t>
      </w:r>
      <w:r w:rsidR="00BE6310">
        <w:t xml:space="preserve"> Rovinj – Pula - Čavle dana 14. kolovoza 2015. godine (300 km x 2,00 kn/km) u iznosu 600,00 kn, trošak cestarine i parkirne naknade u iznosu 89,25 kn, </w:t>
      </w:r>
      <w:r w:rsidR="00E4458D">
        <w:t xml:space="preserve">putni trošak na relaciji Čavle - Rijeka - Čavle dana 17. kolovoza 2015. godine (20 km x 2,00 kn/km) u iznosu 40,00 kn, trošak parkirne naknade u iznosu 28,00 kn, </w:t>
      </w:r>
      <w:r w:rsidR="00BE6310">
        <w:t xml:space="preserve">putni trošak na relaciji Čavle </w:t>
      </w:r>
      <w:r w:rsidR="00E4458D">
        <w:t>-</w:t>
      </w:r>
      <w:r w:rsidR="00BE6310">
        <w:t xml:space="preserve"> Pula </w:t>
      </w:r>
      <w:r w:rsidR="00E4458D">
        <w:t>-</w:t>
      </w:r>
      <w:r w:rsidR="00BE6310">
        <w:t xml:space="preserve"> Čavle dana 18. kolovoza 2015. godine (200 km x 2,00 kn/km) u iznosu 400,00 kn, trošak cestarine i parkirne naknade u iznosu 30,25 kn, </w:t>
      </w:r>
      <w:r w:rsidR="00E4458D">
        <w:t xml:space="preserve">putni trošak na relaciji Čavle - Rijeka - Čavle dana 19. kolovoza 2015. godine (20 km x 2,00 kn/km) u iznosu 40,00 kn, trošak parkirne naknade u iznosu 28,00 kn, </w:t>
      </w:r>
      <w:r w:rsidR="00BE6310">
        <w:t xml:space="preserve">putni trošak na relaciji Čavle </w:t>
      </w:r>
      <w:r w:rsidR="00E4458D">
        <w:t>-</w:t>
      </w:r>
      <w:r w:rsidR="00BE6310">
        <w:t xml:space="preserve"> Pula </w:t>
      </w:r>
      <w:r w:rsidR="00E4458D">
        <w:t>-</w:t>
      </w:r>
      <w:r w:rsidR="00BE6310">
        <w:t xml:space="preserve"> Poreč </w:t>
      </w:r>
      <w:r w:rsidR="00E4458D">
        <w:t>-</w:t>
      </w:r>
      <w:r w:rsidR="00BE6310">
        <w:t xml:space="preserve"> Umag </w:t>
      </w:r>
      <w:r w:rsidR="00E4458D">
        <w:t>-</w:t>
      </w:r>
      <w:r w:rsidR="00BE6310">
        <w:t xml:space="preserve"> Buje </w:t>
      </w:r>
      <w:r w:rsidR="00E4458D">
        <w:t>-</w:t>
      </w:r>
      <w:r w:rsidR="00BE6310">
        <w:t xml:space="preserve"> Pula - Čavle dana 20. kolovoza 2015. godine (300 km x 2,00 kn/km) u iznosu 600,00 kn, trošak cestarine i parkirne naknade u iznosu 91,36 kn, </w:t>
      </w:r>
      <w:r w:rsidR="00E4458D">
        <w:t xml:space="preserve">putni trošak na relaciji Čavle - Rijeka - Čavle dana 21. kolovoza 2015. godine (20 km x 2,00 kn/km) u </w:t>
      </w:r>
      <w:r w:rsidR="00E4458D">
        <w:lastRenderedPageBreak/>
        <w:t xml:space="preserve">iznosu 40,00 kn, trošak parkirne naknade u iznosu 21,00 kn, </w:t>
      </w:r>
      <w:r w:rsidR="00BE6310">
        <w:t xml:space="preserve">putni trošak na relaciji Čavle </w:t>
      </w:r>
      <w:r w:rsidR="00E4458D">
        <w:t>-</w:t>
      </w:r>
      <w:r w:rsidR="00BE6310">
        <w:t xml:space="preserve"> Pula </w:t>
      </w:r>
      <w:r w:rsidR="00E4458D">
        <w:t>-</w:t>
      </w:r>
      <w:r w:rsidR="00BE6310">
        <w:t xml:space="preserve"> Labin </w:t>
      </w:r>
      <w:r w:rsidR="00E4458D">
        <w:t>-</w:t>
      </w:r>
      <w:r w:rsidR="00BE6310">
        <w:t xml:space="preserve"> Pazin </w:t>
      </w:r>
      <w:r w:rsidR="00E4458D">
        <w:t>-</w:t>
      </w:r>
      <w:r w:rsidR="00BE6310">
        <w:t xml:space="preserve"> Pula - Čavle dana 24. kolovoza 2015. godine (300 km x 2,00 kn/km) u iznosu 600,00 kn, trošak cestarine i parkirne naknade u iznosu 60,50 kn, </w:t>
      </w:r>
      <w:r w:rsidR="00E4458D">
        <w:t xml:space="preserve">putni trošak na relaciji Čavle - Rijeka - Čavle dana 25. kolovoza 2015. godine (20 km x 2,00 kn/km) u iznosu 40,00 kn, trošak parkirne naknade u iznosu 42,00 kn, </w:t>
      </w:r>
      <w:r w:rsidR="00BE6310">
        <w:t xml:space="preserve">putni trošak na relaciji Čavle </w:t>
      </w:r>
      <w:r w:rsidR="00E4458D">
        <w:t>-</w:t>
      </w:r>
      <w:r w:rsidR="00BE6310">
        <w:t xml:space="preserve"> Pula (lokalno) - Labin - Čavle dana 27. kolovoza 2015. godine (220 km x 2,00 kn/km) u iznosu 440,00 kn, trošak cestarine i parkirne naknade u iznosu </w:t>
      </w:r>
      <w:r w:rsidR="00E4458D">
        <w:t>55</w:t>
      </w:r>
      <w:r w:rsidR="00BE6310">
        <w:t xml:space="preserve">,07 kn, </w:t>
      </w:r>
      <w:r w:rsidR="00E4458D">
        <w:t xml:space="preserve">putni trošak na relaciji Čavle - Rijeka - Čavle dana 28. kolovoza 2015. godine (20 km x 2,00 kn/km) u iznosu 40,00 kn, trošak parkirne naknade u iznosu 7,00 kn, </w:t>
      </w:r>
      <w:r w:rsidR="00BE6310">
        <w:t xml:space="preserve">putni trošak na relaciji Čavle </w:t>
      </w:r>
      <w:r w:rsidR="00E4458D">
        <w:t>-</w:t>
      </w:r>
      <w:r w:rsidR="00BE6310">
        <w:t xml:space="preserve"> Pula (lokalno) – Poreč - Pazin - Čavle dana 29. kolovoza 2015. godine (250 km x 2,00 kn/km) u iznosu 500,00 kn, trošak cestarine i parkirne naknade u iznosu 60,50 kn,</w:t>
      </w:r>
      <w:r w:rsidR="00E4458D">
        <w:t xml:space="preserve"> putni trošak na relaciji Čavle - Rijeka - Čavle dana 02. rujna 2015. godine (20 km x 2,00 kn/km) u iznosu 40,00 kn, trošak parkirne naknade u iznosu 28,00 kn, </w:t>
      </w:r>
      <w:r w:rsidR="00BE6310">
        <w:t xml:space="preserve"> putni trošak na relaciji Čavle – Pula – Rovinj – Labin - Čavle dana 11. rujna 2015. godine (245 km x 2,00 kn/km) u iznosu 490,00 kn, trošak cestarine i parkirne naknade u iznosu 54,57 kn, </w:t>
      </w:r>
      <w:r w:rsidR="00E4458D">
        <w:t xml:space="preserve">putni trošak na relaciji Čavle - Rijeka - Čavle dana 15. rujna 2015. godine (20 km x 2,00 kn/km) u iznosu 40,00 kn, trošak parkirne naknade u iznosu 26,00 kn, </w:t>
      </w:r>
      <w:r w:rsidR="00BE6310">
        <w:t>putni trošak na relaciji Čavle - Pula - Čavle dana 23. rujna 2015. godine (200 km x 2,00 kn/km) u iznosu 400,00 kn, trošak cestarine i parkirne naknade u iznosu 60,50 kn,</w:t>
      </w:r>
      <w:r w:rsidR="00E4458D">
        <w:t xml:space="preserve"> putni trošak na relaciji Čavle - Rijeka - Čavle dana 05. listopada 2015. godine (20 km x 2,00 kn/km) u iznosu 40,00 kn, trošak parkirne naknade u iznosu 21,00 kn, </w:t>
      </w:r>
      <w:r w:rsidR="00BE6310">
        <w:t xml:space="preserve"> putni trošak na relaciji Čavle - Pula </w:t>
      </w:r>
      <w:r w:rsidR="006C4A1B">
        <w:t>-</w:t>
      </w:r>
      <w:r w:rsidR="00BE6310">
        <w:t xml:space="preserve"> Umag - Čavle dana 09. listopada 2015. godine (20 km x 2,00 kn/km) u iznosu 40,00 kn, trošak cestarine i parkirne naknade u iznosu 77,72 kn, putni trošak na relaciji Čavle - Pazin - Pula - Čavle dana 14. listopada 2015. godine (200 km x 2,00 kn/km) u iznosu 400,00 kn, trošak cestarine i parkirne naknade u iznosu 60,50 kn, </w:t>
      </w:r>
      <w:r w:rsidR="00E4458D">
        <w:t xml:space="preserve">putni trošak na relaciji Čavle - Rijeka - Čavle dana 16. listopada 2015. godine (20 km x 2,00 kn/km) u iznosu 40,00 kn, trošak parkirne naknade u iznosu 7,00 kn, putni trošak na relaciji Čavle - Rijeka - Čavle dana 19. listopada 2015. godine (20 km x 2,00 kn/km) u iznosu 40,00 kn, trošak parkirne naknade u iznosu 14,00 kn, </w:t>
      </w:r>
      <w:r w:rsidR="00BE6310">
        <w:t xml:space="preserve">putni trošak na relaciji Čavle </w:t>
      </w:r>
      <w:r w:rsidR="006C4A1B">
        <w:t xml:space="preserve">- </w:t>
      </w:r>
      <w:r w:rsidR="00BE6310">
        <w:t xml:space="preserve">Pula - Motovun - Buzet - Čavle dana 24. listopada 2015. godine (250 km x 2,00 kn/km) u iznosu 500,00 kn, trošak cestarine i parkirne naknade u iznosu 64,19 kn, </w:t>
      </w:r>
      <w:r w:rsidR="00E4458D">
        <w:t xml:space="preserve">putni trošak na relaciji Čavle - Rijeka - Čavle dana 26. listopada 2015. godine (20 km x 2,00 kn/km) u iznosu 40,00 kn, trošak parkirne naknade u iznosu 14,00 kn, putni trošak na relaciji Čavle - Rijeka - Čavle dana 30. listopada 2015. godine (20 km x 2,00 kn/km) u iznosu 40,00 kn, trošak parkirne naknade u iznosu 7,00 kn, putni trošak na relaciji Čavle - Rijeka - Čavle dana 02. studenoga 2015. godine (20 km x 2,00 kn/km) u iznosu 40,00 kn, trošak parkirne naknade u iznosu 6,00 kn, </w:t>
      </w:r>
      <w:r w:rsidR="00BE6310">
        <w:t>putni trošak na relaciji Čavle – Pula - Čavle dana 07. studenoga 2015. godine (200 km x 2,00 kn/km) u iznosu 400,00 kn, trošak cestarine i parkirne naknade u iznosu 65,61 kn,</w:t>
      </w:r>
      <w:r w:rsidR="00E4458D">
        <w:t xml:space="preserve"> </w:t>
      </w:r>
      <w:r w:rsidR="00BE6310">
        <w:t xml:space="preserve">putni trošak na relaciji Čavle </w:t>
      </w:r>
      <w:r w:rsidR="006C4A1B">
        <w:t xml:space="preserve">- Poreč - </w:t>
      </w:r>
      <w:r w:rsidR="00BE6310">
        <w:t xml:space="preserve">Pula </w:t>
      </w:r>
      <w:r w:rsidR="006C4A1B">
        <w:t>-</w:t>
      </w:r>
      <w:r w:rsidR="00BE6310">
        <w:t xml:space="preserve"> </w:t>
      </w:r>
      <w:r w:rsidR="006C4A1B">
        <w:t xml:space="preserve">Labin - </w:t>
      </w:r>
      <w:r w:rsidR="00BE6310">
        <w:t xml:space="preserve">Čavle dana </w:t>
      </w:r>
      <w:r w:rsidR="006C4A1B">
        <w:t>11</w:t>
      </w:r>
      <w:r w:rsidR="00BE6310">
        <w:t>. studenoga 2015. godine (</w:t>
      </w:r>
      <w:r w:rsidR="006C4A1B">
        <w:t>265</w:t>
      </w:r>
      <w:r w:rsidR="00BE6310">
        <w:t xml:space="preserve"> km x 2,00 kn/km) u iznosu </w:t>
      </w:r>
      <w:r w:rsidR="006C4A1B">
        <w:t>530</w:t>
      </w:r>
      <w:r w:rsidR="00BE6310">
        <w:t xml:space="preserve">,00 kn, trošak cestarine u iznosu </w:t>
      </w:r>
      <w:r w:rsidR="006C4A1B">
        <w:t>30,25</w:t>
      </w:r>
      <w:r w:rsidR="00BE6310">
        <w:t xml:space="preserve"> kn</w:t>
      </w:r>
      <w:r w:rsidR="006C4A1B">
        <w:t xml:space="preserve">, putni trošak na relaciji Čavle - Poreč - Pula - Labin - Čavle dana 14. studenoga 2015. godine (265 km x 2,00 kn/km) u iznosu 530,00 kn, trošak cestarine i parkirne naknade u iznosu 30,25 kn, </w:t>
      </w:r>
      <w:r w:rsidR="008A1339">
        <w:t xml:space="preserve">putni trošak na relaciji Čavle - Rijeka - Čavle dana 16. studenoga 2015. godine (20 km x 2,00 kn/km) u iznosu 40,00 kn, trošak parkirne naknade u iznosu 18,00 kn, </w:t>
      </w:r>
      <w:r w:rsidR="006C4A1B">
        <w:t xml:space="preserve">putni trošak na relaciji Čavle - Pula - Labin - Čavle dana 17. studenoga 2015. godine (200 km x 2,00 kn/km) u iznosu 400,00 kn, trošak cestarine u iznosu 45,07 kn, putni trošak na relaciji Čavle - Poreč </w:t>
      </w:r>
      <w:r w:rsidR="008A1339">
        <w:t>-</w:t>
      </w:r>
      <w:r w:rsidR="006C4A1B">
        <w:t xml:space="preserve"> Žminj - Pula (lokalno) - Čavle dana 18. studenoga 2015. godine (250 km x 2,00 kn/km) u iznosu 500,00 kn, trošak cestarine u iznosu 64,18 kn,</w:t>
      </w:r>
      <w:r w:rsidR="008A1339">
        <w:t xml:space="preserve"> putni trošak na relaciji Čavle - Rijeka - Čavle dana 20. studenoga 2015. godine (20 km x 2,00 kn/km) u iznosu 40,00 kn, trošak parkirne naknade u iznosu 14,00 kn, putni trošak na relaciji Čavle - Rijeka - Čavle dana 26. studenoga 2015. godine (20 km x 2,00 kn/km) u iznosu 40,00 kn, trošak parkirne naknade u iznosu 30,00 kn, </w:t>
      </w:r>
      <w:r w:rsidR="006C4A1B">
        <w:t xml:space="preserve">putni trošak na </w:t>
      </w:r>
      <w:r w:rsidR="006C4A1B">
        <w:lastRenderedPageBreak/>
        <w:t>relaciji Čavle - Pula - Čavle dana 27. studenoga 2015. godine (200 km x 2,00 kn/km) u iznosu 400,00 kn, trošak cestarine u iznosu 60,50 kn, putni trošak na relaciji Čavle - Pula - Čavle dana 28. studenoga 2015. godine (200 km x 2,00 kn/km) u iznosu 400,00 kn, trošak cestarine u iznosu 58,25 kn,</w:t>
      </w:r>
      <w:r w:rsidR="008A1339">
        <w:t xml:space="preserve"> putni trošak na relaciji Čavle - Rijeka - Čavle dana 10. prosinca 2015. godine (20 km x 2,00 kn/km) u iznosu 40,00 kn, trošak parkirne naknade u iznosu 14,00 kn, </w:t>
      </w:r>
      <w:r w:rsidR="006C4A1B">
        <w:t xml:space="preserve"> putni trošak na relaciji Čavle - Pula - Čavle dana 20. prosinca 2015. godine (200 km x 2,00 kn/km) u iznosu 400,00 kn, trošak cestarine u iznosu 56,11 kn, putni trošak na relaciji Čavle - Pula - Čavle dana 21. prosinca 2015. godine (200 km x 2,00 kn/km) u iznosu 400,00 kn i trošak cestarine u iznosu 60,50 kn.</w:t>
      </w:r>
    </w:p>
    <w:p w:rsidRDefault="00726A98" w:rsidP="00726A98" w:rsidR="00726A98" w:rsidRPr="0087210C">
      <w:pPr>
        <w:jc w:val="both"/>
      </w:pPr>
      <w:r w:rsidRPr="0087210C">
        <w:tab/>
        <w:t>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stečajni sudac procjenjuje zasebno za svaki pojedini slučaj.</w:t>
      </w:r>
    </w:p>
    <w:p w:rsidRDefault="00726A98" w:rsidP="00726A98" w:rsidR="00B329DE">
      <w:pPr>
        <w:jc w:val="both"/>
      </w:pPr>
      <w:r w:rsidRPr="0087210C">
        <w:tab/>
        <w:t>Stečajni sudac izvršio je uvid u dokaze o ostvarenim troškovima koje je podnio stečajni upravitelj</w:t>
      </w:r>
      <w:r w:rsidR="00B329DE">
        <w:t xml:space="preserve"> (list</w:t>
      </w:r>
      <w:r w:rsidR="00FC72DD">
        <w:t xml:space="preserve"> </w:t>
      </w:r>
      <w:r w:rsidR="006C4A1B">
        <w:t>844-8870 i 1150-1173</w:t>
      </w:r>
      <w:r w:rsidR="00926A99">
        <w:t xml:space="preserve"> </w:t>
      </w:r>
      <w:r w:rsidR="00B329DE">
        <w:t>spisa)</w:t>
      </w:r>
      <w:r w:rsidR="006C4A1B">
        <w:t>,</w:t>
      </w:r>
      <w:r w:rsidRPr="0087210C">
        <w:t xml:space="preserve"> te utvrdio da je </w:t>
      </w:r>
      <w:r w:rsidR="006C4A1B">
        <w:t>u razdoblju od 20. srpnja do 31. prosinca 2015. godine</w:t>
      </w:r>
      <w:r w:rsidR="00FF505D" w:rsidRPr="0087210C">
        <w:t xml:space="preserve"> </w:t>
      </w:r>
      <w:r w:rsidRPr="0087210C">
        <w:t>stečajni upravitelj imao određene izdatke nastale u vezi s obavljanjem poslova koji su bili nužni i opravdani u obavljanju njegov</w:t>
      </w:r>
      <w:r w:rsidR="008C0F18">
        <w:t>e</w:t>
      </w:r>
      <w:r w:rsidRPr="0087210C">
        <w:t xml:space="preserve"> dužnosti za provođenje stečajnog postupka</w:t>
      </w:r>
      <w:r w:rsidR="00E76133">
        <w:t xml:space="preserve"> (</w:t>
      </w:r>
      <w:r w:rsidR="006C4A1B">
        <w:t>obilazak pokretnina na području Istre (kiosci), sastanci s vjerovnicima</w:t>
      </w:r>
      <w:r w:rsidR="00603DA1">
        <w:t>).</w:t>
      </w:r>
      <w:r w:rsidR="00FF505D">
        <w:t xml:space="preserve"> </w:t>
      </w:r>
    </w:p>
    <w:p w:rsidRDefault="00726A98" w:rsidP="00B329DE" w:rsidR="00726A98" w:rsidRPr="0087210C">
      <w:pPr>
        <w:ind w:firstLine="708"/>
        <w:jc w:val="both"/>
      </w:pPr>
      <w:r w:rsidRPr="0087210C">
        <w:t>Slijedom navedenog, na temelju pisanog, obrazloženog i dokumentiranog izvješća stečajnog upravitelja, stečajni sudac je primjenom čl.</w:t>
      </w:r>
      <w:r w:rsidR="008C0F18">
        <w:t>94</w:t>
      </w:r>
      <w:r w:rsidRPr="0087210C">
        <w:t>. st.</w:t>
      </w:r>
      <w:r w:rsidR="008C0F18">
        <w:t>1</w:t>
      </w:r>
      <w:r w:rsidRPr="0087210C">
        <w:t>.</w:t>
      </w:r>
      <w:r w:rsidR="008C0F18">
        <w:t xml:space="preserve"> i 3.</w:t>
      </w:r>
      <w:r w:rsidRPr="0087210C">
        <w:t xml:space="preserve"> </w:t>
      </w:r>
      <w:r w:rsidR="008C0F18">
        <w:t xml:space="preserve">u vezi s čl.441. st.2. </w:t>
      </w:r>
      <w:r w:rsidRPr="0087210C">
        <w:t xml:space="preserve">Stečajnog zakona </w:t>
      </w:r>
      <w:r w:rsidR="004E30EC" w:rsidRPr="0087210C">
        <w:t>(</w:t>
      </w:r>
      <w:r w:rsidR="002738F1">
        <w:t>Narodne novine, br.</w:t>
      </w:r>
      <w:r w:rsidR="008C0F18">
        <w:t xml:space="preserve"> 71/15</w:t>
      </w:r>
      <w:r w:rsidRPr="0087210C">
        <w:t>) riješio kao u izreci.</w:t>
      </w:r>
    </w:p>
    <w:p w:rsidRDefault="00726A98" w:rsidP="000B7215" w:rsidR="000B7215" w:rsidRPr="0087210C">
      <w:pPr>
        <w:jc w:val="both"/>
      </w:pPr>
      <w:r w:rsidRPr="0087210C">
        <w:tab/>
      </w:r>
      <w:r w:rsidRPr="0087210C">
        <w:tab/>
      </w:r>
      <w:r w:rsidRPr="0087210C">
        <w:tab/>
      </w:r>
      <w:r w:rsidRPr="0087210C">
        <w:tab/>
      </w:r>
    </w:p>
    <w:p w:rsidRDefault="00726A98" w:rsidP="000B7215" w:rsidR="00726A98" w:rsidRPr="0087210C">
      <w:pPr>
        <w:jc w:val="center"/>
      </w:pPr>
      <w:r w:rsidRPr="0087210C">
        <w:t>U Rijeci,</w:t>
      </w:r>
      <w:r w:rsidR="0092554C">
        <w:t xml:space="preserve"> </w:t>
      </w:r>
      <w:r w:rsidR="0087187A">
        <w:t>31</w:t>
      </w:r>
      <w:r w:rsidR="00603DA1">
        <w:t>. kolovoza</w:t>
      </w:r>
      <w:r w:rsidR="00FC72DD">
        <w:t xml:space="preserve"> </w:t>
      </w:r>
      <w:r w:rsidR="0092554C">
        <w:t>201</w:t>
      </w:r>
      <w:r w:rsidR="00E76133">
        <w:t>6.</w:t>
      </w:r>
      <w:r w:rsidR="004E30EC" w:rsidRPr="0087210C">
        <w:t xml:space="preserve"> godine</w:t>
      </w:r>
    </w:p>
    <w:p w:rsidRDefault="004E30EC" w:rsidP="008C0F18" w:rsidR="00CE0BC2">
      <w:pPr>
        <w:jc w:val="right"/>
      </w:pPr>
      <w:r w:rsidRPr="0087210C">
        <w:t xml:space="preserve">                                                                                    </w:t>
      </w:r>
      <w:r w:rsidR="00726A98" w:rsidRPr="0087210C">
        <w:t xml:space="preserve">  </w:t>
      </w:r>
      <w:r w:rsidRPr="0087210C">
        <w:t xml:space="preserve"> </w:t>
      </w:r>
      <w:r w:rsidR="0092554C">
        <w:t xml:space="preserve"> </w:t>
      </w:r>
      <w:r w:rsidR="005056FB">
        <w:t xml:space="preserve"> </w:t>
      </w:r>
      <w:r w:rsidR="0092554C">
        <w:t xml:space="preserve">        </w:t>
      </w:r>
      <w:r w:rsidRPr="0087210C">
        <w:t xml:space="preserve"> </w:t>
      </w:r>
    </w:p>
    <w:p w:rsidRDefault="00726A98" w:rsidP="008C0F18" w:rsidR="00726A98" w:rsidRPr="0087210C">
      <w:pPr>
        <w:jc w:val="right"/>
      </w:pPr>
      <w:r w:rsidRPr="0087210C">
        <w:t>Stečajni sudac</w:t>
      </w:r>
    </w:p>
    <w:p w:rsidRDefault="00726A98" w:rsidP="008C0F18" w:rsidR="00726A98">
      <w:pPr>
        <w:jc w:val="right"/>
      </w:pPr>
      <w:r w:rsidRPr="0087210C">
        <w:tab/>
      </w:r>
      <w:r w:rsidRPr="0087210C">
        <w:tab/>
      </w:r>
      <w:r w:rsidRPr="0087210C">
        <w:tab/>
      </w:r>
      <w:r w:rsidRPr="0087210C">
        <w:tab/>
      </w:r>
      <w:r w:rsidRPr="0087210C">
        <w:tab/>
      </w:r>
      <w:r w:rsidRPr="0087210C">
        <w:tab/>
      </w:r>
      <w:r w:rsidRPr="0087210C">
        <w:tab/>
      </w:r>
      <w:r w:rsidRPr="0087210C">
        <w:tab/>
      </w:r>
      <w:r w:rsidR="005056FB">
        <w:t xml:space="preserve">         </w:t>
      </w:r>
      <w:r w:rsidRPr="0087210C">
        <w:t xml:space="preserve"> Daniela Korlević</w:t>
      </w:r>
      <w:r w:rsidR="0057109E">
        <w:t xml:space="preserve"> </w:t>
      </w:r>
    </w:p>
    <w:p w:rsidRDefault="00CE0BC2" w:rsidP="008C0F18" w:rsidR="00CE0BC2">
      <w:pPr>
        <w:jc w:val="right"/>
      </w:pPr>
    </w:p>
    <w:p w:rsidRDefault="00CE0BC2" w:rsidP="008C0F18" w:rsidR="00CE0BC2">
      <w:pPr>
        <w:jc w:val="right"/>
      </w:pPr>
    </w:p>
    <w:p w:rsidRDefault="00726A98" w:rsidP="00726A98" w:rsidR="00726A98" w:rsidRPr="0087210C">
      <w:pPr>
        <w:jc w:val="both"/>
        <w:rPr>
          <w:b/>
        </w:rPr>
      </w:pPr>
      <w:r w:rsidRPr="0087210C">
        <w:rPr>
          <w:b/>
        </w:rPr>
        <w:t>UPUTA O PRAVNOM LIJEKU:</w:t>
      </w:r>
    </w:p>
    <w:p w:rsidRDefault="00726A98" w:rsidP="00F6330C" w:rsidR="00F6330C">
      <w:pPr>
        <w:jc w:val="both"/>
      </w:pPr>
      <w:r w:rsidRPr="00CE0BC2">
        <w:t>Protiv rješenja pravo na žalbu ima stečajni upravitelj i svaki stečajni vjerovnik (čl.</w:t>
      </w:r>
      <w:r w:rsidR="008C0F18" w:rsidRPr="00CE0BC2">
        <w:t>94</w:t>
      </w:r>
      <w:r w:rsidRPr="00CE0BC2">
        <w:t xml:space="preserve">. st.5. </w:t>
      </w:r>
      <w:r w:rsidR="008C0F18" w:rsidRPr="00CE0BC2">
        <w:t xml:space="preserve">u vezi s čl.441. st.2. </w:t>
      </w:r>
      <w:r w:rsidRPr="00CE0BC2">
        <w:t>SZ</w:t>
      </w:r>
      <w:r w:rsidR="008C0F18" w:rsidRPr="00CE0BC2">
        <w:t>/15</w:t>
      </w:r>
      <w:r w:rsidRPr="00CE0BC2">
        <w:t xml:space="preserve">) </w:t>
      </w:r>
      <w:r w:rsidR="00E76133" w:rsidRPr="00CE0BC2">
        <w:t xml:space="preserve">istekom osmoga dana od dana objave pismena na mrežnoj stranici e-Oglasna ploča suda. </w:t>
      </w:r>
      <w:r w:rsidRPr="00CE0BC2">
        <w:t xml:space="preserve">Žalba se podnosi putem ovog suda u dva istovjetna primjerka, a o žalbi </w:t>
      </w:r>
      <w:r w:rsidR="006C4A1B">
        <w:t>o</w:t>
      </w:r>
      <w:r w:rsidRPr="00CE0BC2">
        <w:t>dlučuje Visoki trgovački sud Republike Hrvatske.</w:t>
      </w:r>
      <w:r w:rsidR="00F6330C">
        <w:t xml:space="preserve">   </w:t>
      </w:r>
    </w:p>
    <w:p w:rsidRDefault="004F0212" w:rsidP="00F6330C" w:rsidR="004F0212">
      <w:pPr>
        <w:jc w:val="both"/>
      </w:pPr>
    </w:p>
    <w:p w:rsidRDefault="004F0212" w:rsidP="00F6330C" w:rsidR="004F0212">
      <w:pPr>
        <w:jc w:val="both"/>
      </w:pPr>
    </w:p>
    <w:p w:rsidRDefault="00F6330C" w:rsidP="00F6330C" w:rsidR="00F6330C" w:rsidRPr="005056FB">
      <w:pPr>
        <w:jc w:val="both"/>
        <w:rPr>
          <w:b/>
          <w:sz w:val="20"/>
          <w:szCs w:val="20"/>
        </w:rPr>
      </w:pPr>
      <w:r w:rsidRPr="005056FB">
        <w:rPr>
          <w:b/>
          <w:sz w:val="20"/>
          <w:szCs w:val="20"/>
        </w:rPr>
        <w:t>DNA:</w:t>
      </w:r>
    </w:p>
    <w:p w:rsidRDefault="008C0F18" w:rsidP="008C0F18" w:rsidR="00F6330C" w:rsidRPr="008C0F18">
      <w:pPr>
        <w:pStyle w:val="Odlomakpopisa"/>
        <w:numPr>
          <w:ilvl w:val="0"/>
          <w:numId w:val="2"/>
        </w:numPr>
        <w:jc w:val="both"/>
        <w:rPr>
          <w:sz w:val="20"/>
          <w:szCs w:val="20"/>
        </w:rPr>
      </w:pPr>
      <w:r>
        <w:rPr>
          <w:sz w:val="20"/>
          <w:szCs w:val="20"/>
        </w:rPr>
        <w:t>e-oglasna ploča suda</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U Rijeci</w:t>
      </w:r>
      <w:r w:rsidR="00E76133">
        <w:rPr>
          <w:sz w:val="20"/>
          <w:szCs w:val="20"/>
        </w:rPr>
        <w:t xml:space="preserve">, </w:t>
      </w:r>
      <w:r w:rsidR="0087187A">
        <w:rPr>
          <w:sz w:val="20"/>
          <w:szCs w:val="20"/>
        </w:rPr>
        <w:t>31</w:t>
      </w:r>
      <w:r w:rsidR="00603DA1">
        <w:rPr>
          <w:sz w:val="20"/>
          <w:szCs w:val="20"/>
        </w:rPr>
        <w:t>.8</w:t>
      </w:r>
      <w:r w:rsidR="00B8178D">
        <w:rPr>
          <w:sz w:val="20"/>
          <w:szCs w:val="20"/>
        </w:rPr>
        <w:t>.20</w:t>
      </w:r>
      <w:r w:rsidR="005056FB">
        <w:rPr>
          <w:sz w:val="20"/>
          <w:szCs w:val="20"/>
        </w:rPr>
        <w:t>1</w:t>
      </w:r>
      <w:r w:rsidR="00603DA1">
        <w:rPr>
          <w:sz w:val="20"/>
          <w:szCs w:val="20"/>
        </w:rPr>
        <w:t>6</w:t>
      </w:r>
      <w:r w:rsidRPr="005056FB">
        <w:rPr>
          <w:sz w:val="20"/>
          <w:szCs w:val="20"/>
        </w:rPr>
        <w:t>.g.</w:t>
      </w:r>
    </w:p>
    <w:p w:rsidRDefault="00F6330C" w:rsidP="00F6330C" w:rsidR="00F6330C" w:rsidRPr="005056FB">
      <w:pPr>
        <w:jc w:val="both"/>
        <w:rPr>
          <w:sz w:val="20"/>
          <w:szCs w:val="20"/>
        </w:rPr>
      </w:pPr>
    </w:p>
    <w:p w:rsidRDefault="00F6330C" w:rsidP="00F6330C" w:rsidR="00F6330C" w:rsidRPr="005056FB">
      <w:pPr>
        <w:jc w:val="both"/>
        <w:rPr>
          <w:sz w:val="20"/>
          <w:szCs w:val="20"/>
        </w:rPr>
      </w:pPr>
      <w:r w:rsidRPr="005056FB">
        <w:rPr>
          <w:sz w:val="20"/>
          <w:szCs w:val="20"/>
        </w:rPr>
        <w:t>Stečajni sudac</w:t>
      </w:r>
    </w:p>
    <w:p w:rsidRDefault="00F6330C" w:rsidP="00F6330C" w:rsidR="00F6330C" w:rsidRPr="005056FB">
      <w:pPr>
        <w:jc w:val="both"/>
        <w:rPr>
          <w:sz w:val="20"/>
          <w:szCs w:val="20"/>
        </w:rPr>
      </w:pPr>
      <w:r w:rsidRPr="005056FB">
        <w:rPr>
          <w:sz w:val="20"/>
          <w:szCs w:val="20"/>
        </w:rPr>
        <w:t>Daniela Korlević</w:t>
      </w:r>
    </w:p>
    <w:p w:rsidRDefault="00F6330C" w:rsidP="00F6330C" w:rsidR="00F6330C" w:rsidRPr="005056FB">
      <w:pPr>
        <w:jc w:val="both"/>
        <w:rPr>
          <w:sz w:val="20"/>
          <w:szCs w:val="20"/>
        </w:rPr>
      </w:pPr>
    </w:p>
    <w:p w:rsidRDefault="00F6330C" w:rsidP="00F6330C" w:rsidR="00F6330C" w:rsidRPr="005056FB">
      <w:pPr>
        <w:jc w:val="both"/>
        <w:rPr>
          <w:sz w:val="20"/>
          <w:szCs w:val="20"/>
        </w:rPr>
      </w:pPr>
    </w:p>
    <w:p w:rsidRDefault="00F6330C" w:rsidP="00F6330C" w:rsidR="00F6330C">
      <w:pPr>
        <w:jc w:val="both"/>
      </w:pPr>
    </w:p>
    <w:p w:rsidRDefault="00726A98" w:rsidP="00726A98" w:rsidR="00726A98" w:rsidRPr="0087210C">
      <w:pPr>
        <w:jc w:val="both"/>
      </w:pPr>
    </w:p>
    <w:p w:rsidRDefault="00A50178" w:rsidR="00A50178" w:rsidRPr="0087210C"/>
    <w:sectPr w:rsidR="00A50178" w:rsidRPr="0087210C">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5543" w:rsidR="00165543">
      <w:r>
        <w:separator/>
      </w:r>
    </w:p>
  </w:endnote>
  <w:endnote w:id="0" w:type="continuationSeparator">
    <w:p w:rsidRDefault="00165543" w:rsidR="001655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65543" w:rsidR="0016554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FE0183" w:rsidR="0016554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0212">
      <w:rPr>
        <w:rStyle w:val="Brojstranice"/>
        <w:noProof/>
      </w:rPr>
      <w:t>1</w:t>
    </w:r>
    <w:r>
      <w:rPr>
        <w:rStyle w:val="Brojstranice"/>
      </w:rPr>
      <w:fldChar w:fldCharType="end"/>
    </w:r>
  </w:p>
  <w:p w:rsidRDefault="00165543" w:rsidR="0016554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5543" w:rsidR="00165543">
      <w:r>
        <w:separator/>
      </w:r>
    </w:p>
  </w:footnote>
  <w:footnote w:id="0" w:type="continuationSeparator">
    <w:p w:rsidRDefault="00165543" w:rsidR="001655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65543" w:rsidP="00497451" w:rsidR="00165543" w:rsidRPr="00F14A21">
    <w:pPr>
      <w:pStyle w:val="Zaglavlje"/>
      <w:jc w:val="right"/>
    </w:pPr>
    <w:r>
      <w:tab/>
    </w:r>
    <w:r>
      <w:tab/>
      <w:t xml:space="preserve">    </w:t>
    </w:r>
    <w:r w:rsidRPr="00F14A21">
      <w:t>Posl. br. 15 St-</w:t>
    </w:r>
    <w:r>
      <w:t>190/14-130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9B5F3F"/>
    <w:multiLevelType w:val="hybridMultilevel"/>
    <w:tmpl w:val="FDAC6DFE"/>
    <w:lvl w:tplc="21901960"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5877500"/>
    <w:multiLevelType w:val="hybridMultilevel"/>
    <w:tmpl w:val="BD921D72"/>
    <w:lvl w:tplc="F6DCE250" w:ilvl="0">
      <w:start w:val="1"/>
      <w:numFmt w:val="bullet"/>
      <w:lvlText w:val="-"/>
      <w:lvlJc w:val="left"/>
      <w:pPr>
        <w:ind w:hanging="360" w:left="405"/>
      </w:pPr>
      <w:rPr>
        <w:rFonts w:cs="Times New Roman" w:eastAsia="Times New Roman" w:hAnsi="Times New Roman" w:ascii="Times New Roman" w:hint="default"/>
      </w:rPr>
    </w:lvl>
    <w:lvl w:tentative="true" w:tplc="041A0003" w:ilvl="1">
      <w:start w:val="1"/>
      <w:numFmt w:val="bullet"/>
      <w:lvlText w:val="o"/>
      <w:lvlJc w:val="left"/>
      <w:pPr>
        <w:ind w:hanging="360" w:left="1125"/>
      </w:pPr>
      <w:rPr>
        <w:rFonts w:cs="Courier New" w:hAnsi="Courier New" w:ascii="Courier New" w:hint="default"/>
      </w:rPr>
    </w:lvl>
    <w:lvl w:tentative="true" w:tplc="041A0005" w:ilvl="2">
      <w:start w:val="1"/>
      <w:numFmt w:val="bullet"/>
      <w:lvlText w:val=""/>
      <w:lvlJc w:val="left"/>
      <w:pPr>
        <w:ind w:hanging="360" w:left="1845"/>
      </w:pPr>
      <w:rPr>
        <w:rFonts w:hAnsi="Wingdings" w:ascii="Wingdings" w:hint="default"/>
      </w:rPr>
    </w:lvl>
    <w:lvl w:tentative="true" w:tplc="041A0001" w:ilvl="3">
      <w:start w:val="1"/>
      <w:numFmt w:val="bullet"/>
      <w:lvlText w:val=""/>
      <w:lvlJc w:val="left"/>
      <w:pPr>
        <w:ind w:hanging="360" w:left="2565"/>
      </w:pPr>
      <w:rPr>
        <w:rFonts w:hAnsi="Symbol" w:ascii="Symbol" w:hint="default"/>
      </w:rPr>
    </w:lvl>
    <w:lvl w:tentative="true" w:tplc="041A0003" w:ilvl="4">
      <w:start w:val="1"/>
      <w:numFmt w:val="bullet"/>
      <w:lvlText w:val="o"/>
      <w:lvlJc w:val="left"/>
      <w:pPr>
        <w:ind w:hanging="360" w:left="3285"/>
      </w:pPr>
      <w:rPr>
        <w:rFonts w:cs="Courier New" w:hAnsi="Courier New" w:ascii="Courier New" w:hint="default"/>
      </w:rPr>
    </w:lvl>
    <w:lvl w:tentative="true" w:tplc="041A0005" w:ilvl="5">
      <w:start w:val="1"/>
      <w:numFmt w:val="bullet"/>
      <w:lvlText w:val=""/>
      <w:lvlJc w:val="left"/>
      <w:pPr>
        <w:ind w:hanging="360" w:left="4005"/>
      </w:pPr>
      <w:rPr>
        <w:rFonts w:hAnsi="Wingdings" w:ascii="Wingdings" w:hint="default"/>
      </w:rPr>
    </w:lvl>
    <w:lvl w:tentative="true" w:tplc="041A0001" w:ilvl="6">
      <w:start w:val="1"/>
      <w:numFmt w:val="bullet"/>
      <w:lvlText w:val=""/>
      <w:lvlJc w:val="left"/>
      <w:pPr>
        <w:ind w:hanging="360" w:left="4725"/>
      </w:pPr>
      <w:rPr>
        <w:rFonts w:hAnsi="Symbol" w:ascii="Symbol" w:hint="default"/>
      </w:rPr>
    </w:lvl>
    <w:lvl w:tentative="true" w:tplc="041A0003" w:ilvl="7">
      <w:start w:val="1"/>
      <w:numFmt w:val="bullet"/>
      <w:lvlText w:val="o"/>
      <w:lvlJc w:val="left"/>
      <w:pPr>
        <w:ind w:hanging="360" w:left="5445"/>
      </w:pPr>
      <w:rPr>
        <w:rFonts w:cs="Courier New" w:hAnsi="Courier New" w:ascii="Courier New" w:hint="default"/>
      </w:rPr>
    </w:lvl>
    <w:lvl w:tentative="true" w:tplc="041A0005" w:ilvl="8">
      <w:start w:val="1"/>
      <w:numFmt w:val="bullet"/>
      <w:lvlText w:val=""/>
      <w:lvlJc w:val="left"/>
      <w:pPr>
        <w:ind w:hanging="360" w:left="6165"/>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83C06"/>
    <w:rsid w:val="000A0DFA"/>
    <w:rsid w:val="000B7215"/>
    <w:rsid w:val="000F679A"/>
    <w:rsid w:val="00103308"/>
    <w:rsid w:val="00130D98"/>
    <w:rsid w:val="00165543"/>
    <w:rsid w:val="001F4E79"/>
    <w:rsid w:val="00240BB0"/>
    <w:rsid w:val="002549BC"/>
    <w:rsid w:val="002738F1"/>
    <w:rsid w:val="00295EC0"/>
    <w:rsid w:val="002B555F"/>
    <w:rsid w:val="002D3686"/>
    <w:rsid w:val="00300D0E"/>
    <w:rsid w:val="00317BF0"/>
    <w:rsid w:val="003737F2"/>
    <w:rsid w:val="003B52A0"/>
    <w:rsid w:val="00461C87"/>
    <w:rsid w:val="00497451"/>
    <w:rsid w:val="004D0BFC"/>
    <w:rsid w:val="004D74FD"/>
    <w:rsid w:val="004E30EC"/>
    <w:rsid w:val="004F0212"/>
    <w:rsid w:val="005056FB"/>
    <w:rsid w:val="0056261E"/>
    <w:rsid w:val="00564439"/>
    <w:rsid w:val="0057109E"/>
    <w:rsid w:val="005C78E0"/>
    <w:rsid w:val="005E7C86"/>
    <w:rsid w:val="00603DA1"/>
    <w:rsid w:val="006467AF"/>
    <w:rsid w:val="00671DED"/>
    <w:rsid w:val="006C4A1B"/>
    <w:rsid w:val="00726A98"/>
    <w:rsid w:val="007667A7"/>
    <w:rsid w:val="00865FE0"/>
    <w:rsid w:val="0087187A"/>
    <w:rsid w:val="0087210C"/>
    <w:rsid w:val="008A1339"/>
    <w:rsid w:val="008C0F18"/>
    <w:rsid w:val="008D05AB"/>
    <w:rsid w:val="008E043C"/>
    <w:rsid w:val="008E17EB"/>
    <w:rsid w:val="008E6371"/>
    <w:rsid w:val="00911D0E"/>
    <w:rsid w:val="009200DC"/>
    <w:rsid w:val="0092554C"/>
    <w:rsid w:val="00926A99"/>
    <w:rsid w:val="009A1EC8"/>
    <w:rsid w:val="00A50178"/>
    <w:rsid w:val="00A97AE9"/>
    <w:rsid w:val="00AD4630"/>
    <w:rsid w:val="00B329DE"/>
    <w:rsid w:val="00B8178D"/>
    <w:rsid w:val="00BE27EC"/>
    <w:rsid w:val="00BE6310"/>
    <w:rsid w:val="00C00193"/>
    <w:rsid w:val="00C3222B"/>
    <w:rsid w:val="00C43913"/>
    <w:rsid w:val="00C879DE"/>
    <w:rsid w:val="00CE0BC2"/>
    <w:rsid w:val="00D15BB1"/>
    <w:rsid w:val="00D47925"/>
    <w:rsid w:val="00D57061"/>
    <w:rsid w:val="00D90E68"/>
    <w:rsid w:val="00E27E94"/>
    <w:rsid w:val="00E43748"/>
    <w:rsid w:val="00E4458D"/>
    <w:rsid w:val="00E76133"/>
    <w:rsid w:val="00EA2B71"/>
    <w:rsid w:val="00F14A21"/>
    <w:rsid w:val="00F23095"/>
    <w:rsid w:val="00F6330C"/>
    <w:rsid w:val="00F72521"/>
    <w:rsid w:val="00F731C0"/>
    <w:rsid w:val="00FC72DD"/>
    <w:rsid w:val="00FE0183"/>
    <w:rsid w:val="00FE6712"/>
    <w:rsid w:val="00FF5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6330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cs="Tahoma" w:hAnsi="Tahoma" w:ascii="Tahoma"/>
      <w:sz w:val="16"/>
      <w:szCs w:val="16"/>
    </w:rPr>
  </w:style>
  <w:style w:customStyle="true" w:styleId="TekstbaloniaChar" w:type="character">
    <w:name w:val="Tekst balončića Char"/>
    <w:basedOn w:val="Zadanifontodlomka"/>
    <w:link w:val="Tekstbalonia"/>
    <w:rsid w:val="00165543"/>
    <w:rPr>
      <w:rFonts w:cs="Tahoma" w:hAnsi="Tahoma" w:ascii="Tahoma"/>
      <w:sz w:val="16"/>
      <w:szCs w:val="16"/>
    </w:rPr>
  </w:style>
  <w:style w:styleId="Tekstrezerviranogmjesta" w:type="character">
    <w:name w:val="Placeholder Text"/>
    <w:basedOn w:val="Zadanifontodlomka"/>
    <w:uiPriority w:val="99"/>
    <w:semiHidden/>
    <w:rsid w:val="004F0212"/>
    <w:rPr>
      <w:color w:val="808080"/>
      <w:bdr w:space="0" w:sz="0" w:color="auto" w:val="none"/>
      <w:shd w:fill="auto" w:color="auto" w:val="clear"/>
    </w:rPr>
  </w:style>
  <w:style w:customStyle="true" w:styleId="eSPISCCParagraphDefaultFont" w:type="character">
    <w:name w:val="eSPIS_CC_Paragraph Default Font"/>
    <w:basedOn w:val="Zadanifontodlomka"/>
    <w:rsid w:val="004F021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F0212"/>
    <w:rPr>
      <w:bdr w:space="0" w:sz="0" w:color="auto" w:val="none"/>
      <w:shd w:fill="FFFFCC" w:color="auto" w:val="clear"/>
      <w:lang w:val="hr-HR"/>
    </w:rPr>
  </w:style>
  <w:style w:customStyle="true" w:styleId="PozadinaSvijetloCrvena" w:type="character">
    <w:name w:val="Pozadina_SvijetloCrvena"/>
    <w:basedOn w:val="eSPISCCParagraphDefaultFont"/>
    <w:rsid w:val="004F021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F021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6330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E30EC"/>
  </w:style>
  <w:style w:styleId="Odlomakpopisa" w:type="paragraph">
    <w:name w:val="List Paragraph"/>
    <w:basedOn w:val="Normal"/>
    <w:uiPriority w:val="34"/>
    <w:qFormat/>
    <w:rsid w:val="008C0F18"/>
    <w:pPr>
      <w:ind w:left="720"/>
      <w:contextualSpacing/>
    </w:pPr>
  </w:style>
  <w:style w:styleId="Tekstbalonia" w:type="paragraph">
    <w:name w:val="Balloon Text"/>
    <w:basedOn w:val="Normal"/>
    <w:link w:val="TekstbaloniaChar"/>
    <w:rsid w:val="00165543"/>
    <w:rPr>
      <w:rFonts w:ascii="Tahoma" w:cs="Tahoma" w:hAnsi="Tahoma"/>
      <w:sz w:val="16"/>
      <w:szCs w:val="16"/>
    </w:rPr>
  </w:style>
  <w:style w:customStyle="1" w:styleId="TekstbaloniaChar" w:type="character">
    <w:name w:val="Tekst balončića Char"/>
    <w:basedOn w:val="Zadanifontodlomka"/>
    <w:link w:val="Tekstbalonia"/>
    <w:rsid w:val="00165543"/>
    <w:rPr>
      <w:rFonts w:ascii="Tahoma" w:cs="Tahoma" w:hAnsi="Tahoma"/>
      <w:sz w:val="16"/>
      <w:szCs w:val="16"/>
    </w:rPr>
  </w:style>
  <w:style w:styleId="Tekstrezerviranogmjesta" w:type="character">
    <w:name w:val="Placeholder Text"/>
    <w:basedOn w:val="Zadanifontodlomka"/>
    <w:uiPriority w:val="99"/>
    <w:semiHidden/>
    <w:rsid w:val="004F0212"/>
    <w:rPr>
      <w:color w:val="808080"/>
      <w:bdr w:color="auto" w:space="0" w:sz="0" w:val="none"/>
      <w:shd w:color="auto" w:fill="auto" w:val="clear"/>
    </w:rPr>
  </w:style>
  <w:style w:customStyle="1" w:styleId="eSPISCCParagraphDefaultFont" w:type="character">
    <w:name w:val="eSPIS_CC_Paragraph Default Font"/>
    <w:basedOn w:val="Zadanifontodlomka"/>
    <w:rsid w:val="004F021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F0212"/>
    <w:rPr>
      <w:bdr w:color="auto" w:space="0" w:sz="0" w:val="none"/>
      <w:shd w:color="auto" w:fill="FFFFCC" w:val="clear"/>
      <w:lang w:val="hr-HR"/>
    </w:rPr>
  </w:style>
  <w:style w:customStyle="1" w:styleId="PozadinaSvijetloCrvena" w:type="character">
    <w:name w:val="Pozadina_SvijetloCrvena"/>
    <w:basedOn w:val="eSPISCCParagraphDefaultFont"/>
    <w:rsid w:val="004F021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F021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St-190/2014-130</izvorni_sadrzaj>
    <derivirana_varijabla naziv="DomainObject.Oznaka_1">St-190/2014-130</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190</izvorni_sadrzaj>
    <derivirana_varijabla naziv="DomainObject.Predmet.Broj_1">190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srpnja 2014.</izvorni_sadrzaj>
    <derivirana_varijabla naziv="DomainObject.Predmet.DatumOsnivanja_1">28.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St-190/2014</izvorni_sadrzaj>
    <derivirana_varijabla naziv="DomainObject.Predmet.OznakaBroj_1">St-190/2014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GLAS ISTRE TRGOVINA d.o.o.  Pula</izvorni_sadrzaj>
    <derivirana_varijabla naziv="DomainObject.Predmet.ProtustrankaFormated_1">  GLAS ISTRE TRGOVINA d.o.o.  Pula</derivirana_varijabla>
  </DomainObject.Predmet.ProtustrankaFormated>
  <DomainObject.Predmet.ProtustrankaFormatedOIB>
    <izvorni_sadrzaj>  GLAS ISTRE TRGOVINA d.o.o.  Pula, OIB 17540613938</izvorni_sadrzaj>
    <derivirana_varijabla naziv="DomainObject.Predmet.ProtustrankaFormatedOIB_1">  GLAS ISTRE TRGOVINA d.o.o.  Pula, OIB 17540613938</derivirana_varijabla>
  </DomainObject.Predmet.ProtustrankaFormatedOIB>
  <DomainObject.Predmet.ProtustrankaFormatedWithAdress>
    <izvorni_sadrzaj> GLAS ISTRE TRGOVINA d.o.o.  Pula, Trg 1. Istarske brigade 10, 52100 Pula</izvorni_sadrzaj>
    <derivirana_varijabla naziv="DomainObject.Predmet.ProtustrankaFormatedWithAdress_1"> GLAS ISTRE TRGOVINA d.o.o.  Pula, Trg 1. Istarske brigade 10, 52100 Pula</derivirana_varijabla>
  </DomainObject.Predmet.ProtustrankaFormatedWithAdress>
  <DomainObject.Predmet.ProtustrankaFormatedWithAdressOIB>
    <izvorni_sadrzaj> GLAS ISTRE TRGOVINA d.o.o.  Pula, OIB 17540613938, Trg 1. Istarske brigade 10, 52100 Pula</izvorni_sadrzaj>
    <derivirana_varijabla naziv="DomainObject.Predmet.ProtustrankaFormatedWithAdressOIB_1"> GLAS ISTRE TRGOVINA d.o.o.  Pula, OIB 17540613938, Trg 1. Istarske brigade 10, 52100 Pula</derivirana_varijabla>
  </DomainObject.Predmet.ProtustrankaFormatedWithAdressOIB>
  <DomainObject.Predmet.ProtustrankaWithAdress>
    <izvorni_sadrzaj>GLAS ISTRE TRGOVINA d.o.o.  Pula Trg 1. Istarske brigade 10, 52100 Pula</izvorni_sadrzaj>
    <derivirana_varijabla naziv="DomainObject.Predmet.ProtustrankaWithAdress_1">GLAS ISTRE TRGOVINA d.o.o.  Pula Trg 1. Istarske brigade 10, 52100 Pula</derivirana_varijabla>
  </DomainObject.Predmet.ProtustrankaWithAdress>
  <DomainObject.Predmet.ProtustrankaWithAdressOIB>
    <izvorni_sadrzaj>GLAS ISTRE TRGOVINA d.o.o.  Pula, OIB 17540613938, Trg 1. Istarske brigade 10, 52100 Pula</izvorni_sadrzaj>
    <derivirana_varijabla naziv="DomainObject.Predmet.ProtustrankaWithAdressOIB_1">GLAS ISTRE TRGOVINA d.o.o.  Pula, OIB 17540613938, Trg 1. Istarske brigade 10, 52100 Pula</derivirana_varijabla>
  </DomainObject.Predmet.ProtustrankaWithAdressOIB>
  <DomainObject.Predmet.ProtustrankaNazivFormated>
    <izvorni_sadrzaj>GLAS ISTRE TRGOVINA d.o.o.  Pula</izvorni_sadrzaj>
    <derivirana_varijabla naziv="DomainObject.Predmet.ProtustrankaNazivFormated_1">GLAS ISTRE TRGOVINA d.o.o.  Pula</derivirana_varijabla>
  </DomainObject.Predmet.ProtustrankaNazivFormated>
  <DomainObject.Predmet.ProtustrankaNazivFormatedOIB>
    <izvorni_sadrzaj>GLAS ISTRE TRGOVINA d.o.o.  Pula, OIB 17540613938</izvorni_sadrzaj>
    <derivirana_varijabla naziv="DomainObject.Predmet.ProtustrankaNazivFormatedOIB_1">GLAS ISTRE TRGOVINA d.o.o.  Pula, OIB 17540613938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izvorni_sadrzaj>
    <derivirana_varijabla naziv="DomainObject.Predmet.StrankaFormated_1">  MIRA ANTIĆ  Pula; EDA BRATOVIĆ MAKOVAC  Umag; NIVES BURŠIĆ  Vodnjan; ZDRAVKA DARDA  Pula; JASNA JAHUTKA  Rovinj; MILAN JERGOVIĆ  Pula; ALENKA KRIŽMAN  Oprtalj; SNJEŽANA KUMER  Potpićan; BOSA MAČUKATIN  Pula; MIROSLAV MAJERIĆ  Labin; DOBRILA MARKIĆ  Lovran; DANICA MARGETIĆ  Marčana; ROBERTA MATELIĆ DEROSI  Labin; IGOR MEDIĆ  Pula; NATAŠA MEDIĆ  Pula; ĐORĐE MIŠLJENOVIĆ  Tar; JANJA MIŠLJENOVIĆ  Tar; JANKO ONDINA  Sv. Lovreč; VESNA PALISKA  Labin; DIJANA RADOVIĆ  Pula; BRATISLAVA RUŽIĆ  Vrsar; ANA SAVIĆ  Poreč; ANNAMARIA SORGO  Rovinj; BRANKA STIPANOVIĆ  Umag; BRUNA ŠEPIĆ; SUZANA ŠPIGIĆ  Pula; MIRA TENČIĆ PLETIKOS  Pula; TONKA VASIĆ  Buzet; SANELA ZLOVIĆ  Pula; GORDANA ZVIJERAC  Pula</derivirana_varijabla>
  </DomainObject.Predmet.StrankaFormated>
  <DomainObject.Predmet.StrankaFormatedOIB>
    <izvorni_sadrzaj>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izvorni_sadrzaj>
    <derivirana_varijabla naziv="DomainObject.Predmet.StrankaFormatedOIB_1">  MIRA ANTIĆ  Pula, OIB 50580102148; EDA BRATOVIĆ MAKOVAC  Umag, OIB 48774889608; NIVES BURŠIĆ  Vodnjan, OIB 27911637630; ZDRAVKA DARDA  Pula, OIB 33883914394; JASNA JAHUTKA  Rovinj, OIB 04379822231; MILAN JERGOVIĆ  Pula, OIB 02893283527; ALENKA KRIŽMAN  Oprtalj, OIB 55590817507; SNJEŽANA KUMER  Potpićan, OIB 91408162120; BOSA MAČUKATIN  Pula, OIB 35369810002; MIROSLAV MAJERIĆ  Labin, OIB 38061130931; DOBRILA MARKIĆ  Lovran, OIB 14727071511; DANICA MARGETIĆ  Marčana, OIB 34739720194; ROBERTA MATELIĆ DEROSI  Labin, OIB 75196760219; IGOR MEDIĆ  Pula, OIB 64594042413; NATAŠA MEDIĆ  Pula, OIB 38685709482; ĐORĐE MIŠLJENOVIĆ  Tar, OIB 73847191968; JANJA MIŠLJENOVIĆ  Tar, OIB 16708895267; JANKO ONDINA  Sv. Lovreč, OIB 29685618610; VESNA PALISKA  Labin, OIB 42548741372; DIJANA RADOVIĆ  Pula, OIB 32295735083; BRATISLAVA RUŽIĆ  Vrsar, OIB 09400265528; ANA SAVIĆ  Poreč, OIB 20283285611; ANNAMARIA SORGO  Rovinj, OIB 74511398452; BRANKA STIPANOVIĆ  Umag, OIB 37992901349; BRUNA ŠEPIĆ, OIB 54717703746; SUZANA ŠPIGIĆ  Pula, OIB 13307272907; MIRA TENČIĆ PLETIKOS  Pula, OIB 27711270621; TONKA VASIĆ  Buzet, OIB 34566059570; SANELA ZLOVIĆ  Pula, OIB 87632161400; GORDANA ZVIJERAC  Pula, OIB 84564563971</derivirana_varijabla>
  </DomainObject.Predmet.StrankaFormatedOIB>
  <DomainObject.Predmet.StrankaFormatedWithAdress>
    <izvorni_sadrzaj>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izvorni_sadrzaj>
    <derivirana_varijabla naziv="DomainObject.Predmet.StrankaFormatedWithAdress_1"> MIRA ANTIĆ  Pula, Zadarska 30, 52100 Pula; EDA BRATOVIĆ MAKOVAC  Umag, Prva ulica 42d, 52470 Umag; NIVES BURŠIĆ  Vodnjan, Anton Smareglia 27, 52215 Vodnjan; ZDRAVKA DARDA  Pula, Stankovićeva 28, 52100 Pula; JASNA JAHUTKA  Rovinj, P. Besenghija 13, 52210 Rovinj; MILAN JERGOVIĆ  Pula, Nobileova 60, 52100 Pula; ALENKA KRIŽMAN  Oprtalj, Šegari 31, 52428 Oprtalj; SNJEŽANA KUMER  Potpićan, Pićanska 2, 52333 Potpićan; BOSA MAČUKATIN  Pula, Castropola 54, 52100 Pula; MIROSLAV MAJERIĆ  Labin, Vilete 10, 52220 Labin; DOBRILA MARKIĆ  Lovran, Rezine 17a, 51415 Lovran; DANICA MARGETIĆ  Marčana, Radeki polje 34, 52206 Marčana; ROBERTA MATELIĆ DEROSI  Labin, Štrmac 34, 52220 Labin; IGOR MEDIĆ  Pula, Tršćanska 1, 52100 Pula; NATAŠA MEDIĆ  Pula, Sv. Ivan 3, 52100 Pula; ĐORĐE MIŠLJENOVIĆ  Tar, Porečka 42, 52465 Tar; JANJA MIŠLJENOVIĆ  Tar, Porečka 42, 52465 Tar; JANKO ONDINA  Sv. Lovreč, Orbani 7, 52445 Sveti Lovreč Pazenatički; VESNA PALISKA  Labin, Slobode 7/3, 52220 Labin; DIJANA RADOVIĆ  Pula, Koparska 31, 52100 Pula; BRATISLAVA RUŽIĆ  Vrsar, Vala 4, 52450 Vrsar; ANA SAVIĆ  Poreč, Filipini 23, 52440 Poreč; ANNAMARIA SORGO  Rovinj, R. Da Veggia 14, 52210 Rovinj; BRANKA STIPANOVIĆ  Umag, Zemljoradnička 16, 52470 Umag; BRUNA ŠEPIĆ, Kremenje 98, 52460 Momjan; SUZANA ŠPIGIĆ  Pula, Šegotići 25, 52100 Pula; MIRA TENČIĆ PLETIKOS  Pula, Kastavska 20, 52100 Pula; TONKA VASIĆ  Buzet, II. Istarske brigade 23, 52420 Buzet; SANELA ZLOVIĆ  Pula, Sponzina 73, 52100 Pula; GORDANA ZVIJERAC  Pula, Pazinska 1, 52100 Pula</derivirana_varijabla>
  </DomainObject.Predmet.StrankaFormatedWithAdress>
  <DomainObject.Predmet.StrankaFormatedWithAdressOIB>
    <izvorni_sadrzaj>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izvorni_sadrzaj>
    <derivirana_varijabla naziv="DomainObject.Predmet.StrankaFormatedWithAdressOIB_1"> MIRA ANTIĆ  Pula, OIB 50580102148, Zadarska 30, 52100 Pula; EDA BRATOVIĆ MAKOVAC  Umag, OIB 48774889608, Prva ulica 42d, 52470 Umag; NIVES BURŠIĆ  Vodnjan, OIB 27911637630, Anton Smareglia 27, 52215 Vodnjan; ZDRAVKA DARDA  Pula, OIB 33883914394, Stankovićeva 28, 52100 Pula; JASNA JAHUTKA  Rovinj, OIB 04379822231, P. Besenghija 13, 52210 Rovinj; MILAN JERGOVIĆ  Pula, OIB 02893283527, Nobileova 60, 52100 Pula; ALENKA KRIŽMAN  Oprtalj, OIB 55590817507, Šegari 31, 52428 Oprtalj; SNJEŽANA KUMER  Potpićan, OIB 91408162120, Pićanska 2, 52333 Potpićan; BOSA MAČUKATIN  Pula, OIB 35369810002, Castropola 54, 52100 Pula; MIROSLAV MAJERIĆ  Labin, OIB 38061130931, Vilete 10, 52220 Labin; DOBRILA MARKIĆ  Lovran, OIB 14727071511, Rezine 17a, 51415 Lovran; DANICA MARGETIĆ  Marčana, OIB 34739720194, Radeki polje 34, 52206 Marčana; ROBERTA MATELIĆ DEROSI  Labin, OIB 75196760219, Štrmac 34, 52220 Labin; IGOR MEDIĆ  Pula, OIB 64594042413, Tršćanska 1, 52100 Pula; NATAŠA MEDIĆ  Pula, OIB 38685709482, Sv. Ivan 3, 52100 Pula; ĐORĐE MIŠLJENOVIĆ  Tar, OIB 73847191968, Porečka 42, 52465 Tar; JANJA MIŠLJENOVIĆ  Tar, OIB 16708895267, Porečka 42, 52465 Tar; JANKO ONDINA  Sv. Lovreč, OIB 29685618610, Orbani 7, 52445 Sveti Lovreč Pazenatički; VESNA PALISKA  Labin, OIB 42548741372, Slobode 7/3, 52220 Labin; DIJANA RADOVIĆ  Pula, OIB 32295735083, Koparska 31, 52100 Pula; BRATISLAVA RUŽIĆ  Vrsar, OIB 09400265528, Vala 4, 52450 Vrsar; ANA SAVIĆ  Poreč, OIB 20283285611, Filipini 23, 52440 Poreč; ANNAMARIA SORGO  Rovinj, OIB 74511398452, R. Da Veggia 14, 52210 Rovinj; BRANKA STIPANOVIĆ  Umag, OIB 37992901349, Zemljoradnička 16, 52470 Umag; BRUNA ŠEPIĆ, OIB 54717703746, Kremenje 98, 52460 Momjan; SUZANA ŠPIGIĆ  Pula, OIB 13307272907, Šegotići 25, 52100 Pula; MIRA TENČIĆ PLETIKOS  Pula, OIB 27711270621, Kastavska 20, 52100 Pula; TONKA VASIĆ  Buzet, OIB 34566059570, II. Istarske brigade 23, 52420 Buzet; SANELA ZLOVIĆ  Pula, OIB 87632161400, Sponzina 73, 52100 Pula; GORDANA ZVIJERAC  Pula, OIB 84564563971, Pazinska 1, 52100 Pula</derivirana_varijabla>
  </DomainObject.Predmet.StrankaFormatedWithAdressOIB>
  <DomainObject.Predmet.StrankaWithAdress>
    <izvorni_sadrzaj>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izvorni_sadrzaj>
    <derivirana_varijabla naziv="DomainObject.Predmet.StrankaWithAdress_1">MIRA ANTIĆ  Pula Zadarska 30,52100 Pula,EDA BRATOVIĆ MAKOVAC  Umag Prva ulica 42d,52470 Umag,NIVES BURŠIĆ  Vodnjan Anton Smareglia 27,52215 Vodnjan,ZDRAVKA DARDA  Pula Stankovićeva 28,52100 Pula,JASNA JAHUTKA  Rovinj P. Besenghija 13,52210 Rovinj,MILAN JERGOVIĆ  Pula Nobileova 60,52100 Pula,ALENKA KRIŽMAN  Oprtalj Šegari 31,52428 Oprtalj,SNJEŽANA KUMER  Potpićan Pićanska 2,52333 Potpićan,BOSA MAČUKATIN  Pula Castropola 54,52100 Pula,MIROSLAV MAJERIĆ  Labin Vilete 10,52220 Labin,DOBRILA MARKIĆ  Lovran Rezine 17a,51415 Lovran,DANICA MARGETIĆ  Marčana Radeki polje 34,52206 Marčana,ROBERTA MATELIĆ DEROSI  Labin Štrmac 34,52220 Labin,IGOR MEDIĆ  Pula Tršćanska 1,52100 Pula,NATAŠA MEDIĆ  Pula Sv. Ivan 3,52100 Pula,ĐORĐE MIŠLJENOVIĆ  Tar Porečka 42,52465 Tar,JANJA MIŠLJENOVIĆ  Tar Porečka 42,52465 Tar,JANKO ONDINA  Sv. Lovreč Orbani 7,52445 Sveti Lovreč Pazenatički,VESNA PALISKA  Labin Slobode 7/3,52220 Labin,DIJANA RADOVIĆ  Pula Koparska 31,52100 Pula,BRATISLAVA RUŽIĆ  Vrsar Vala 4,52450 Vrsar,ANA SAVIĆ  Poreč Filipini 23,52440 Poreč,ANNAMARIA SORGO  Rovinj R. Da Veggia 14,52210 Rovinj,BRANKA STIPANOVIĆ  Umag Zemljoradnička 16,52470 Umag,BRUNA ŠEPIĆ Kremenje 98,52460 Momjan,SUZANA ŠPIGIĆ  Pula Šegotići 25,52100 Pula,MIRA TENČIĆ PLETIKOS  Pula Kastavska 20,52100 Pula,TONKA VASIĆ  Buzet II. Istarske brigade 23,52420 Buzet,SANELA ZLOVIĆ  Pula Sponzina 73,52100 Pula,GORDANA ZVIJERAC  Pula Pazinska 1,52100 Pula</derivirana_varijabla>
  </DomainObject.Predmet.StrankaWithAdress>
  <DomainObject.Predmet.StrankaWithAdressOIB>
    <izvorni_sadrzaj>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izvorni_sadrzaj>
    <derivirana_varijabla naziv="DomainObject.Predmet.StrankaWithAdressOIB_1">MIRA ANTIĆ  Pula, OIB 50580102148, Zadarska 30,52100 Pula,EDA BRATOVIĆ MAKOVAC  Umag, OIB 48774889608, Prva ulica 42d,52470 Umag,NIVES BURŠIĆ  Vodnjan, OIB 27911637630, Anton Smareglia 27,52215 Vodnjan,ZDRAVKA DARDA  Pula, OIB 33883914394, Stankovićeva 28,52100 Pula,JASNA JAHUTKA  Rovinj, OIB 04379822231, P. Besenghija 13,52210 Rovinj,MILAN JERGOVIĆ  Pula, OIB 02893283527, Nobileova 60,52100 Pula,ALENKA KRIŽMAN  Oprtalj, OIB 55590817507, Šegari 31,52428 Oprtalj,SNJEŽANA KUMER  Potpićan, OIB 91408162120, Pićanska 2,52333 Potpićan,BOSA MAČUKATIN  Pula, OIB 35369810002, Castropola 54,52100 Pula,MIROSLAV MAJERIĆ  Labin, OIB 38061130931, Vilete 10,52220 Labin,DOBRILA MARKIĆ  Lovran, OIB 14727071511, Rezine 17a,51415 Lovran,DANICA MARGETIĆ  Marčana, OIB 34739720194, Radeki polje 34,52206 Marčana,ROBERTA MATELIĆ DEROSI  Labin, OIB 75196760219, Štrmac 34,52220 Labin,IGOR MEDIĆ  Pula, OIB 64594042413, Tršćanska 1,52100 Pula,NATAŠA MEDIĆ  Pula, OIB 38685709482, Sv. Ivan 3,52100 Pula,ĐORĐE MIŠLJENOVIĆ  Tar, OIB 73847191968, Porečka 42,52465 Tar,JANJA MIŠLJENOVIĆ  Tar, OIB 16708895267, Porečka 42,52465 Tar,JANKO ONDINA  Sv. Lovreč, OIB 29685618610, Orbani 7,52445 Sveti Lovreč Pazenatički,VESNA PALISKA  Labin, OIB 42548741372, Slobode 7/3,52220 Labin,DIJANA RADOVIĆ  Pula, OIB 32295735083, Koparska 31,52100 Pula,BRATISLAVA RUŽIĆ  Vrsar, OIB 09400265528, Vala 4,52450 Vrsar,ANA SAVIĆ  Poreč, OIB 20283285611, Filipini 23,52440 Poreč,ANNAMARIA SORGO  Rovinj, OIB 74511398452, R. Da Veggia 14,52210 Rovinj,BRANKA STIPANOVIĆ  Umag, OIB 37992901349, Zemljoradnička 16,52470 Umag,BRUNA ŠEPIĆ, OIB 54717703746, Kremenje 98,52460 Momjan,SUZANA ŠPIGIĆ  Pula, OIB 13307272907, Šegotići 25,52100 Pula,MIRA TENČIĆ PLETIKOS  Pula, OIB 27711270621, Kastavska 20,52100 Pula,TONKA VASIĆ  Buzet, OIB 34566059570, II. Istarske brigade 23,52420 Buzet,SANELA ZLOVIĆ  Pula, OIB 87632161400, Sponzina 73,52100 Pula,GORDANA ZVIJERAC  Pula, OIB 84564563971, Pazinska 1,52100 Pula</derivirana_varijabla>
  </DomainObject.Predmet.StrankaWithAdressOIB>
  <DomainObject.Predmet.StrankaNazivFormated>
    <izvorni_sadrzaj>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izvorni_sadrzaj>
    <derivirana_varijabla naziv="DomainObject.Predmet.StrankaNazivFormated_1">MIRA ANTIĆ  Pula,EDA BRATOVIĆ MAKOVAC  Umag,NIVES BURŠIĆ  Vodnjan,ZDRAVKA DARDA  Pula,JASNA JAHUTKA  Rovinj,MILAN JERGOVIĆ  Pula,ALENKA KRIŽMAN  Oprtalj,SNJEŽANA KUMER  Potpićan,BOSA MAČUKATIN  Pula,MIROSLAV MAJERIĆ  Labin,DOBRILA MARKIĆ  Lovran,DANICA MARGETIĆ  Marčana,ROBERTA MATELIĆ DEROSI  Labin,IGOR MEDIĆ  Pula,NATAŠA MEDIĆ  Pula,ĐORĐE MIŠLJENOVIĆ  Tar,JANJA MIŠLJENOVIĆ  Tar,JANKO ONDINA  Sv. Lovreč,VESNA PALISKA  Labin,DIJANA RADOVIĆ  Pula,BRATISLAVA RUŽIĆ  Vrsar,ANA SAVIĆ  Poreč,ANNAMARIA SORGO  Rovinj,BRANKA STIPANOVIĆ  Umag,BRUNA ŠEPIĆ,SUZANA ŠPIGIĆ  Pula,MIRA TENČIĆ PLETIKOS  Pula,TONKA VASIĆ  Buzet,SANELA ZLOVIĆ  Pula,GORDANA ZVIJERAC  Pula</derivirana_varijabla>
  </DomainObject.Predmet.StrankaNazivFormated>
  <DomainObject.Predmet.StrankaNazivFormatedOIB>
    <izvorni_sadrzaj>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izvorni_sadrzaj>
    <derivirana_varijabla naziv="DomainObject.Predmet.StrankaNazivFormatedOIB_1">MIRA ANTIĆ  Pula, OIB 50580102148,EDA BRATOVIĆ MAKOVAC  Umag, OIB 48774889608,NIVES BURŠIĆ  Vodnjan, OIB 27911637630,ZDRAVKA DARDA  Pula, OIB 33883914394,JASNA JAHUTKA  Rovinj, OIB 04379822231,MILAN JERGOVIĆ  Pula, OIB 02893283527,ALENKA KRIŽMAN  Oprtalj, OIB 55590817507,SNJEŽANA KUMER  Potpićan, OIB 91408162120,BOSA MAČUKATIN  Pula, OIB 35369810002,MIROSLAV MAJERIĆ  Labin, OIB 38061130931,DOBRILA MARKIĆ  Lovran, OIB 14727071511,DANICA MARGETIĆ  Marčana, OIB 34739720194,ROBERTA MATELIĆ DEROSI  Labin, OIB 75196760219,IGOR MEDIĆ  Pula, OIB 64594042413,NATAŠA MEDIĆ  Pula, OIB 38685709482,ĐORĐE MIŠLJENOVIĆ  Tar, OIB 73847191968,JANJA MIŠLJENOVIĆ  Tar, OIB 16708895267,JANKO ONDINA  Sv. Lovreč, OIB 29685618610,VESNA PALISKA  Labin, OIB 42548741372,DIJANA RADOVIĆ  Pula, OIB 32295735083,BRATISLAVA RUŽIĆ  Vrsar, OIB 09400265528,ANA SAVIĆ  Poreč, OIB 20283285611,ANNAMARIA SORGO  Rovinj, OIB 74511398452,BRANKA STIPANOVIĆ  Umag, OIB 37992901349,BRUNA ŠEPIĆ, OIB 54717703746,SUZANA ŠPIGIĆ  Pula, OIB 13307272907,MIRA TENČIĆ PLETIKOS  Pula, OIB 27711270621,TONKA VASIĆ  Buzet, OIB 34566059570,SANELA ZLOVIĆ  Pula, OIB 87632161400,GORDANA ZVIJERAC  Pula, OIB 84564563971</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Formated>
  <DomainObject.Predmet.StrankaList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FormatedOIB>
  <DomainObject.Predmet.StrankaListFormatedWithAdress>
    <izvorni_sadrzaj>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izvorni_sadrzaj>
    <derivirana_varijabla naziv="DomainObject.Predmet.StrankaListFormatedWithAdress_1">
      <item>MIRA ANTIĆ  Pula, Zadarska 30, 52100 Pula</item>
      <item>EDA BRATOVIĆ MAKOVAC  Umag, Prva ulica 42d, 52470 Umag</item>
      <item>NIVES BURŠIĆ  Vodnjan, Anton Smareglia 27, 52215 Vodnjan</item>
      <item>ZDRAVKA DARDA  Pula, Stankovićeva 28, 52100 Pula</item>
      <item>JASNA JAHUTKA  Rovinj, P. Besenghija 13, 52210 Rovinj</item>
      <item>MILAN JERGOVIĆ  Pula, Nobileova 60, 52100 Pula</item>
      <item>ALENKA KRIŽMAN  Oprtalj, Šegari 31, 52428 Oprtalj</item>
      <item>SNJEŽANA KUMER  Potpićan, Pićanska 2, 52333 Potpićan</item>
      <item>BOSA MAČUKATIN  Pula, Castropola 54, 52100 Pula</item>
      <item>MIROSLAV MAJERIĆ  Labin, Vilete 10, 52220 Labin</item>
      <item>DOBRILA MARKIĆ  Lovran, Rezine 17a, 51415 Lovran</item>
      <item>DANICA MARGETIĆ  Marčana, Radeki polje 34, 52206 Marčana</item>
      <item>ROBERTA MATELIĆ DEROSI  Labin, Štrmac 34, 52220 Labin</item>
      <item>IGOR MEDIĆ  Pula, Tršćanska 1, 52100 Pula</item>
      <item>NATAŠA MEDIĆ  Pula, Sv. Ivan 3, 52100 Pula</item>
      <item>ĐORĐE MIŠLJENOVIĆ  Tar, Porečka 42, 52465 Tar</item>
      <item>JANJA MIŠLJENOVIĆ  Tar, Porečka 42, 52465 Tar</item>
      <item>JANKO ONDINA  Sv. Lovreč, Orbani 7, 52445 Sveti Lovreč Pazenatički</item>
      <item>VESNA PALISKA  Labin, Slobode 7/3, 52220 Labin</item>
      <item>DIJANA RADOVIĆ  Pula, Koparska 31, 52100 Pula</item>
      <item>BRATISLAVA RUŽIĆ  Vrsar, Vala 4, 52450 Vrsar</item>
      <item>ANA SAVIĆ  Poreč, Filipini 23, 52440 Poreč</item>
      <item>ANNAMARIA SORGO  Rovinj, R. Da Veggia 14, 52210 Rovinj</item>
      <item>BRANKA STIPANOVIĆ  Umag, Zemljoradnička 16, 52470 Umag</item>
      <item>BRUNA ŠEPIĆ, Kremenje 98, 52460 Momjan</item>
      <item>SUZANA ŠPIGIĆ  Pula, Šegotići 25, 52100 Pula</item>
      <item>MIRA TENČIĆ PLETIKOS  Pula, Kastavska 20, 52100 Pula</item>
      <item>TONKA VASIĆ  Buzet, II. Istarske brigade 23, 52420 Buzet</item>
      <item>SANELA ZLOVIĆ  Pula, Sponzina 73, 52100 Pula</item>
      <item>GORDANA ZVIJERAC  Pula, Pazinska 1, 52100 Pula</item>
    </derivirana_varijabla>
  </DomainObject.Predmet.StrankaListFormatedWithAdress>
  <DomainObject.Predmet.StrankaListFormatedWithAdressOIB>
    <izvorni_sadrzaj>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izvorni_sadrzaj>
    <derivirana_varijabla naziv="DomainObject.Predmet.StrankaListFormatedWithAdressOIB_1">
      <item>MIRA ANTIĆ  Pula, OIB 50580102148, Zadarska 30, 52100 Pula</item>
      <item>EDA BRATOVIĆ MAKOVAC  Umag, OIB 48774889608, Prva ulica 42d, 52470 Umag</item>
      <item>NIVES BURŠIĆ  Vodnjan, OIB 27911637630, Anton Smareglia 27, 52215 Vodnjan</item>
      <item>ZDRAVKA DARDA  Pula, OIB 33883914394, Stankovićeva 28, 52100 Pula</item>
      <item>JASNA JAHUTKA  Rovinj, OIB 04379822231, P. Besenghija 13, 52210 Rovinj</item>
      <item>MILAN JERGOVIĆ  Pula, OIB 02893283527, Nobileova 60, 52100 Pula</item>
      <item>ALENKA KRIŽMAN  Oprtalj, OIB 55590817507, Šegari 31, 52428 Oprtalj</item>
      <item>SNJEŽANA KUMER  Potpićan, OIB 91408162120, Pićanska 2, 52333 Potpićan</item>
      <item>BOSA MAČUKATIN  Pula, OIB 35369810002, Castropola 54, 52100 Pula</item>
      <item>MIROSLAV MAJERIĆ  Labin, OIB 38061130931, Vilete 10, 52220 Labin</item>
      <item>DOBRILA MARKIĆ  Lovran, OIB 14727071511, Rezine 17a, 51415 Lovran</item>
      <item>DANICA MARGETIĆ  Marčana, OIB 34739720194, Radeki polje 34, 52206 Marčana</item>
      <item>ROBERTA MATELIĆ DEROSI  Labin, OIB 75196760219, Štrmac 34, 52220 Labin</item>
      <item>IGOR MEDIĆ  Pula, OIB 64594042413, Tršćanska 1, 52100 Pula</item>
      <item>NATAŠA MEDIĆ  Pula, OIB 38685709482, Sv. Ivan 3, 52100 Pula</item>
      <item>ĐORĐE MIŠLJENOVIĆ  Tar, OIB 73847191968, Porečka 42, 52465 Tar</item>
      <item>JANJA MIŠLJENOVIĆ  Tar, OIB 16708895267, Porečka 42, 52465 Tar</item>
      <item>JANKO ONDINA  Sv. Lovreč, OIB 29685618610, Orbani 7, 52445 Sveti Lovreč Pazenatički</item>
      <item>VESNA PALISKA  Labin, OIB 42548741372, Slobode 7/3, 52220 Labin</item>
      <item>DIJANA RADOVIĆ  Pula, OIB 32295735083, Koparska 31, 52100 Pula</item>
      <item>BRATISLAVA RUŽIĆ  Vrsar, OIB 09400265528, Vala 4, 52450 Vrsar</item>
      <item>ANA SAVIĆ  Poreč, OIB 20283285611, Filipini 23, 52440 Poreč</item>
      <item>ANNAMARIA SORGO  Rovinj, OIB 74511398452, R. Da Veggia 14, 52210 Rovinj</item>
      <item>BRANKA STIPANOVIĆ  Umag, OIB 37992901349, Zemljoradnička 16, 52470 Umag</item>
      <item>BRUNA ŠEPIĆ, OIB 54717703746, Kremenje 98, 52460 Momjan</item>
      <item>SUZANA ŠPIGIĆ  Pula, OIB 13307272907, Šegotići 25, 52100 Pula</item>
      <item>MIRA TENČIĆ PLETIKOS  Pula, OIB 27711270621, Kastavska 20, 52100 Pula</item>
      <item>TONKA VASIĆ  Buzet, OIB 34566059570, II. Istarske brigade 23, 52420 Buzet</item>
      <item>SANELA ZLOVIĆ  Pula, OIB 87632161400, Sponzina 73, 52100 Pula</item>
      <item>GORDANA ZVIJERAC  Pula, OIB 84564563971, Pazinska 1, 52100 Pula</item>
    </derivirana_varijabla>
  </DomainObject.Predmet.StrankaListFormatedWithAdressOIB>
  <DomainObject.Predmet.StrankaListNazivFormated>
    <izvorni_sadrzaj>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zvorni_sadrzaj>
    <derivirana_varijabla naziv="DomainObject.Predmet.StrankaListNazivFormated_1">
      <item>MIRA ANTIĆ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derivirana_varijabla>
  </DomainObject.Predmet.StrankaListNazivFormated>
  <DomainObject.Predmet.StrankaListNazivFormatedOIB>
    <izvorni_sadrzaj>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izvorni_sadrzaj>
    <derivirana_varijabla naziv="DomainObject.Predmet.StrankaListNazivFormatedOIB_1">
      <item>MIRA ANTIĆ  Pula, OIB 50580102148</item>
      <item>EDA BRATOVIĆ MAKOVAC  Umag, OIB 48774889608</item>
      <item>NIVES BURŠIĆ  Vodnjan, OIB 27911637630</item>
      <item>ZDRAVKA DARDA  Pula, OIB 33883914394</item>
      <item>JASNA JAHUTKA  Rovinj, OIB 04379822231</item>
      <item>MILAN JERGOVIĆ  Pula, OIB 02893283527</item>
      <item>ALENKA KRIŽMAN  Oprtalj, OIB 55590817507</item>
      <item>SNJEŽANA KUMER  Potpićan, OIB 91408162120</item>
      <item>BOSA MAČUKATIN  Pula, OIB 35369810002</item>
      <item>MIROSLAV MAJERIĆ  Labin, OIB 38061130931</item>
      <item>DOBRILA MARKIĆ  Lovran, OIB 14727071511</item>
      <item>DANICA MARGETIĆ  Marčana, OIB 34739720194</item>
      <item>ROBERTA MATELIĆ DEROSI  Labin, OIB 75196760219</item>
      <item>IGOR MEDIĆ  Pula, OIB 64594042413</item>
      <item>NATAŠA MEDIĆ  Pula, OIB 38685709482</item>
      <item>ĐORĐE MIŠLJENOVIĆ  Tar, OIB 73847191968</item>
      <item>JANJA MIŠLJENOVIĆ  Tar, OIB 16708895267</item>
      <item>JANKO ONDINA  Sv. Lovreč, OIB 29685618610</item>
      <item>VESNA PALISKA  Labin, OIB 42548741372</item>
      <item>DIJANA RADOVIĆ  Pula, OIB 32295735083</item>
      <item>BRATISLAVA RUŽIĆ  Vrsar, OIB 09400265528</item>
      <item>ANA SAVIĆ  Poreč, OIB 20283285611</item>
      <item>ANNAMARIA SORGO  Rovinj, OIB 74511398452</item>
      <item>BRANKA STIPANOVIĆ  Umag, OIB 37992901349</item>
      <item>BRUNA ŠEPIĆ, OIB 54717703746</item>
      <item>SUZANA ŠPIGIĆ  Pula, OIB 13307272907</item>
      <item>MIRA TENČIĆ PLETIKOS  Pula, OIB 27711270621</item>
      <item>TONKA VASIĆ  Buzet, OIB 34566059570</item>
      <item>SANELA ZLOVIĆ  Pula, OIB 87632161400</item>
      <item>GORDANA ZVIJERAC  Pula, OIB 84564563971</item>
    </derivirana_varijabla>
  </DomainObject.Predmet.StrankaListNazivFormatedOIB>
  <DomainObject.Predmet.ProtuStrankaListFormated>
    <izvorni_sadrzaj>
      <item>GLAS ISTRE TRGOVINA d.o.o.  Pula</item>
    </izvorni_sadrzaj>
    <derivirana_varijabla naziv="DomainObject.Predmet.ProtuStrankaListFormated_1">
      <item>GLAS ISTRE TRGOVINA d.o.o.  Pula</item>
    </derivirana_varijabla>
  </DomainObject.Predmet.ProtuStrankaListFormated>
  <DomainObject.Predmet.ProtuStrankaListFormatedOIB>
    <izvorni_sadrzaj>
      <item>GLAS ISTRE TRGOVINA d.o.o.  Pula, OIB 17540613938</item>
    </izvorni_sadrzaj>
    <derivirana_varijabla naziv="DomainObject.Predmet.ProtuStrankaListFormatedOIB_1">
      <item>GLAS ISTRE TRGOVINA d.o.o.  Pula, OIB 17540613938</item>
    </derivirana_varijabla>
  </DomainObject.Predmet.ProtuStrankaListFormatedOIB>
  <DomainObject.Predmet.ProtuStrankaListFormatedWithAdress>
    <izvorni_sadrzaj>
      <item>GLAS ISTRE TRGOVINA d.o.o.  Pula, Trg 1. Istarske brigade 10, 52100 Pula</item>
    </izvorni_sadrzaj>
    <derivirana_varijabla naziv="DomainObject.Predmet.ProtuStrankaListFormatedWithAdress_1">
      <item>GLAS ISTRE TRGOVINA d.o.o.  Pula, Trg 1. Istarske brigade 10, 52100 Pula</item>
    </derivirana_varijabla>
  </DomainObject.Predmet.ProtuStrankaListFormatedWithAdress>
  <DomainObject.Predmet.ProtuStrankaListFormatedWithAdressOIB>
    <izvorni_sadrzaj>
      <item>GLAS ISTRE TRGOVINA d.o.o.  Pula, OIB 17540613938, Trg 1. Istarske brigade 10, 52100 Pula</item>
    </izvorni_sadrzaj>
    <derivirana_varijabla naziv="DomainObject.Predmet.ProtuStrankaListFormatedWithAdressOIB_1">
      <item>GLAS ISTRE TRGOVINA d.o.o.  Pula, OIB 17540613938, Trg 1. Istarske brigade 10, 52100 Pula</item>
    </derivirana_varijabla>
  </DomainObject.Predmet.ProtuStrankaListFormatedWithAdressOIB>
  <DomainObject.Predmet.ProtuStrankaListNazivFormated>
    <izvorni_sadrzaj>
      <item>GLAS ISTRE TRGOVINA d.o.o.  Pula</item>
    </izvorni_sadrzaj>
    <derivirana_varijabla naziv="DomainObject.Predmet.ProtuStrankaListNazivFormated_1">
      <item>GLAS ISTRE TRGOVINA d.o.o.  Pula</item>
    </derivirana_varijabla>
  </DomainObject.Predmet.ProtuStrankaListNazivFormated>
  <DomainObject.Predmet.ProtuStrankaListNazivFormatedOIB>
    <izvorni_sadrzaj>
      <item>GLAS ISTRE TRGOVINA d.o.o.  Pula, OIB 17540613938</item>
    </izvorni_sadrzaj>
    <derivirana_varijabla naziv="DomainObject.Predmet.ProtuStrankaListNazivFormatedOIB_1">
      <item>GLAS ISTRE TRGOVINA d.o.o.  Pula, OIB 17540613938</item>
    </derivirana_varijabla>
  </DomainObject.Predmet.ProtuStrankaListNazivFormatedOIB>
  <DomainObject.Predmet.OstaliList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OstaliList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OstaliListFormated>
  <DomainObject.Predmet.OstaliList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zvorni_sadrzaj>
    <derivirana_varijabla naziv="DomainObject.Predmet.OstaliList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derivirana_varijabla>
  </DomainObject.Predmet.OstaliListFormatedOIB>
  <DomainObject.Predmet.OstaliListFormatedWithAdress>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izvorni_sadrzaj>
    <derivirana_varijabla naziv="DomainObject.Predmet.OstaliListFormatedWithAdress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Čavle 43, 51218 Čavle</item>
      <item>PARK d.o.o.</item>
      <item>Merima Ibrahimović</item>
      <item>Merima Ibrahimović</item>
      <item>Jamnica d.d.</item>
    </derivirana_varijabla>
  </DomainObject.Predmet.OstaliListFormatedWithAdress>
  <DomainObject.Predmet.OstaliListFormatedWithAdress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izvorni_sadrzaj>
    <derivirana_varijabla naziv="DomainObject.Predmet.OstaliListFormatedWithAdress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 52100 Pula</item>
      <item>Zdravko Ružić, OIB 78501117495, Čavle 43, 51218 Čavle</item>
      <item>PARK d.o.o.</item>
      <item>Merima Ibrahimović</item>
      <item>Merima Ibrahimović</item>
      <item>Jamnica d.d.</item>
    </derivirana_varijabla>
  </DomainObject.Predmet.OstaliListFormatedWithAdressOIB>
  <DomainObject.Predmet.OstaliListNazivFormated>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OstaliListNazivFormated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OstaliListNazivFormated>
  <DomainObject.Predmet.OstaliListNazivFormatedOIB>
    <izvorni_sadrzaj>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izvorni_sadrzaj>
    <derivirana_varijabla naziv="DomainObject.Predmet.OstaliListNazivFormatedOIB_1">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 OIB 78501117495</item>
      <item>PARK d.o.o.</item>
      <item>Merima Ibrahimović</item>
      <item>Merima Ibrahimović</item>
      <item>Jamnica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2016.</izvorni_sadrzaj>
    <derivirana_varijabla naziv="DomainObject.Datum_1">1. rujna 2016.</derivirana_varijabla>
  </DomainObject.Datum>
  <DomainObject.PoslovniBrojDokumenta>
    <izvorni_sadrzaj>St-190/2014-130</izvorni_sadrzaj>
    <derivirana_varijabla naziv="DomainObject.PoslovniBrojDokumenta_1">St-190/2014-130</derivirana_varijabla>
  </DomainObject.PoslovniBrojDokumenta>
  <DomainObject.Predmet.StrankaIDrugi>
    <izvorni_sadrzaj>MIRA ANTIĆ  Pula i dr.</izvorni_sadrzaj>
    <derivirana_varijabla naziv="DomainObject.Predmet.StrankaIDrugi_1">MIRA ANTIĆ  Pula i dr.</derivirana_varijabla>
  </DomainObject.Predmet.StrankaIDrugi>
  <DomainObject.Predmet.ProtustrankaIDrugi>
    <izvorni_sadrzaj>GLAS ISTRE TRGOVINA d.o.o.  Pula</izvorni_sadrzaj>
    <derivirana_varijabla naziv="DomainObject.Predmet.ProtustrankaIDrugi_1">GLAS ISTRE TRGOVINA d.o.o.  Pula</derivirana_varijabla>
  </DomainObject.Predmet.ProtustrankaIDrugi>
  <DomainObject.Predmet.StrankaIDrugiAdressOIB>
    <izvorni_sadrzaj>MIRA ANTIĆ  Pula, OIB 50580102148, Zadarska 30, 52100 Pula i dr.</izvorni_sadrzaj>
    <derivirana_varijabla naziv="DomainObject.Predmet.StrankaIDrugiAdressOIB_1">MIRA ANTIĆ  Pula, OIB 50580102148, Zadarska 30, 52100 Pula i dr.</derivirana_varijabla>
  </DomainObject.Predmet.StrankaIDrugiAdressOIB>
  <DomainObject.Predmet.ProtustrankaIDrugiAdressOIB>
    <izvorni_sadrzaj>GLAS ISTRE TRGOVINA d.o.o.  Pula, OIB 17540613938, Trg 1. Istarske brigade 10, 52100 Pula</izvorni_sadrzaj>
    <derivirana_varijabla naziv="DomainObject.Predmet.ProtustrankaIDrugiAdressOIB_1">GLAS ISTRE TRGOVINA d.o.o.  Pula, OIB 17540613938, Trg 1. Istarske brigade 10,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izvorni_sadrzaj>
    <derivirana_varijabla naziv="DomainObject.Predmet.SudioniciListNaziv_1">
      <item>MIRA ANTIĆ  Pula</item>
      <item>GLAS ISTRE TRGOVINA d.o.o.  Pula</item>
      <item>EDA BRATOVIĆ MAKOVAC  Umag</item>
      <item>NIVES BURŠIĆ  Vodnjan</item>
      <item>ZDRAVKA DARDA  Pula</item>
      <item>JASNA JAHUTKA  Rovinj</item>
      <item>MILAN JERGOVIĆ  Pula</item>
      <item>ALENKA KRIŽMAN  Oprtalj</item>
      <item>SNJEŽANA KUMER  Potpićan</item>
      <item>BOSA MAČUKATIN  Pula</item>
      <item>MIROSLAV MAJERIĆ  Labin</item>
      <item>DOBRILA MARKIĆ  Lovran</item>
      <item>DANICA MARGETIĆ  Marčana</item>
      <item>ROBERTA MATELIĆ DEROSI  Labin</item>
      <item>IGOR MEDIĆ  Pula</item>
      <item>NATAŠA MEDIĆ  Pula</item>
      <item>ĐORĐE MIŠLJENOVIĆ  Tar</item>
      <item>JANJA MIŠLJENOVIĆ  Tar</item>
      <item>JANKO ONDINA  Sv. Lovreč</item>
      <item>VESNA PALISKA  Labin</item>
      <item>DIJANA RADOVIĆ  Pula</item>
      <item>BRATISLAVA RUŽIĆ  Vrsar</item>
      <item>ANA SAVIĆ  Poreč</item>
      <item>ANNAMARIA SORGO  Rovinj</item>
      <item>BRANKA STIPANOVIĆ  Umag</item>
      <item>BRUNA ŠEPIĆ</item>
      <item>SUZANA ŠPIGIĆ  Pula</item>
      <item>MIRA TENČIĆ PLETIKOS  Pula</item>
      <item>TONKA VASIĆ  Buzet</item>
      <item>SANELA ZLOVIĆ  Pula</item>
      <item>GORDANA ZVIJERAC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item>
      <item>Zdravko Ružić</item>
      <item>PARK d.o.o.</item>
      <item>Merima Ibrahimović</item>
      <item>Merima Ibrahimović</item>
      <item>Jamnica d.d.</item>
    </derivirana_varijabla>
  </DomainObject.Predmet.SudioniciListNaziv>
  <DomainObject.Predmet.SudioniciListAdressOIB>
    <izvorni_sadrzaj>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izvorni_sadrzaj>
    <derivirana_varijabla naziv="DomainObject.Predmet.SudioniciListAdressOIB_1">
      <item>MIRA ANTIĆ  Pula, OIB 50580102148, Zadarska 30,52100 Pula</item>
      <item>GLAS ISTRE TRGOVINA d.o.o.  Pula, OIB 17540613938, Trg 1. Istarske brigade 10,52100 Pula</item>
      <item>EDA BRATOVIĆ MAKOVAC  Umag, OIB 48774889608, Prva ulica 42d,52470 Umag</item>
      <item>NIVES BURŠIĆ  Vodnjan, OIB 27911637630, Anton Smareglia 27,52215 Vodnjan</item>
      <item>ZDRAVKA DARDA  Pula, OIB 33883914394, Stankovićeva 28,52100 Pula</item>
      <item>JASNA JAHUTKA  Rovinj, OIB 04379822231, P. Besenghija 13,52210 Rovinj</item>
      <item>MILAN JERGOVIĆ  Pula, OIB 02893283527, Nobileova 60,52100 Pula</item>
      <item>ALENKA KRIŽMAN  Oprtalj, OIB 55590817507, Šegari 31,52428 Oprtalj</item>
      <item>SNJEŽANA KUMER  Potpićan, OIB 91408162120, Pićanska 2,52333 Potpićan</item>
      <item>BOSA MAČUKATIN  Pula, OIB 35369810002, Castropola 54,52100 Pula</item>
      <item>MIROSLAV MAJERIĆ  Labin, OIB 38061130931, Vilete 10,52220 Labin</item>
      <item>DOBRILA MARKIĆ  Lovran, OIB 14727071511, Rezine 17a,51415 Lovran</item>
      <item>DANICA MARGETIĆ  Marčana, OIB 34739720194, Radeki polje 34,52206 Marčana</item>
      <item>ROBERTA MATELIĆ DEROSI  Labin, OIB 75196760219, Štrmac 34,52220 Labin</item>
      <item>IGOR MEDIĆ  Pula, OIB 64594042413, Tršćanska 1,52100 Pula</item>
      <item>NATAŠA MEDIĆ  Pula, OIB 38685709482, Sv. Ivan 3,52100 Pula</item>
      <item>ĐORĐE MIŠLJENOVIĆ  Tar, OIB 73847191968, Porečka 42,52465 Tar</item>
      <item>JANJA MIŠLJENOVIĆ  Tar, OIB 16708895267, Porečka 42,52465 Tar</item>
      <item>JANKO ONDINA  Sv. Lovreč, OIB 29685618610, Orbani 7,52445 Sveti Lovreč Pazenatički</item>
      <item>VESNA PALISKA  Labin, OIB 42548741372, Slobode 7/3,52220 Labin</item>
      <item>DIJANA RADOVIĆ  Pula, OIB 32295735083, Koparska 31,52100 Pula</item>
      <item>BRATISLAVA RUŽIĆ  Vrsar, OIB 09400265528, Vala 4,52450 Vrsar</item>
      <item>ANA SAVIĆ  Poreč, OIB 20283285611, Filipini 23,52440 Poreč</item>
      <item>ANNAMARIA SORGO  Rovinj, OIB 74511398452, R. Da Veggia 14,52210 Rovinj</item>
      <item>BRANKA STIPANOVIĆ  Umag, OIB 37992901349, Zemljoradnička 16,52470 Umag</item>
      <item>BRUNA ŠEPIĆ, OIB 54717703746, Kremenje 98,52460 Momjan</item>
      <item>SUZANA ŠPIGIĆ  Pula, OIB 13307272907, Šegotići 25,52100 Pula</item>
      <item>MIRA TENČIĆ PLETIKOS  Pula, OIB 27711270621, Kastavska 20,52100 Pula</item>
      <item>TONKA VASIĆ  Buzet, OIB 34566059570, II. Istarske brigade 23,52420 Buzet</item>
      <item>SANELA ZLOVIĆ  Pula, OIB 87632161400, Sponzina 73,52100 Pula</item>
      <item>GORDANA ZVIJERAC  Pula, OIB 84564563971, Pazinska 1,52100 Pula</item>
      <item>MINISTARSTVO FINANCIJA</item>
      <item>ŽUPANIJSKO DRŽAVNO ODVJETNIŠTVO PULA</item>
      <item>POREZNA UPRAVA PULA</item>
      <item>COCA COLA HBC HRVATSKA d.o.o.</item>
      <item>24 sata d.o.o.</item>
      <item>MERKATOR - H d.o.o. Zagreb</item>
      <item>HRVATSKA POŠTA d.d.</item>
      <item>ISTARSKA KREDITNA BANKA d.d. Umag</item>
      <item>Park d.o.o.</item>
      <item>IVAN MATIJEVIĆ</item>
      <item>LIDL HRVATSKA d.o.o.</item>
      <item>GRAD RIJEKA</item>
      <item>ZAGREBAČKA BANKA d.d.</item>
      <item>HEP ODS d.o.o. Elektroistra, Vergerijeva 6,52100 Pula</item>
      <item>Zdravko Ružić, OIB 78501117495, Čavle 43,51218 Čavle</item>
      <item>PARK d.o.o.</item>
      <item>Merima Ibrahimović</item>
      <item>Merima Ibrahimović</item>
      <item>Jamnica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izvorni_sadrzaj>
    <derivirana_varijabla naziv="DomainObject.Predmet.SudioniciListNazivOIB_1">
      <item>, OIB 50580102148</item>
      <item>, OIB 17540613938</item>
      <item>, OIB 48774889608</item>
      <item>, OIB 27911637630</item>
      <item>, OIB 33883914394</item>
      <item>, OIB 04379822231</item>
      <item>, OIB 02893283527</item>
      <item>, OIB 55590817507</item>
      <item>, OIB 91408162120</item>
      <item>, OIB 35369810002</item>
      <item>, OIB 38061130931</item>
      <item>, OIB 14727071511</item>
      <item>, OIB 34739720194</item>
      <item>, OIB 75196760219</item>
      <item>, OIB 64594042413</item>
      <item>, OIB 38685709482</item>
      <item>, OIB 73847191968</item>
      <item>, OIB 16708895267</item>
      <item>, OIB 29685618610</item>
      <item>, OIB 42548741372</item>
      <item>, OIB 32295735083</item>
      <item>, OIB 09400265528</item>
      <item>, OIB 20283285611</item>
      <item>, OIB 74511398452</item>
      <item>, OIB 37992901349</item>
      <item>, OIB 54717703746</item>
      <item>, OIB 13307272907</item>
      <item>, OIB 27711270621</item>
      <item>, OIB 34566059570</item>
      <item>, OIB 87632161400</item>
      <item>, OIB 84564563971</item>
      <item>, OIB null</item>
      <item>, OIB null</item>
      <item>, OIB null</item>
      <item>, OIB null</item>
      <item>, OIB null</item>
      <item>, OIB null</item>
      <item>, OIB null</item>
      <item>, OIB null</item>
      <item>, OIB null</item>
      <item>, OIB null</item>
      <item>, OIB null</item>
      <item>, OIB null</item>
      <item>, OIB null</item>
      <item>, OIB null</item>
      <item>, OIB 78501117495</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1774</properties:Words>
  <properties:Characters>8133</properties:Characters>
  <properties:Lines>145</properties:Lines>
  <properties:Paragraphs>25</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10057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2016-08-31T06:44:00Z</dcterms:created>
  <dc:creator>dcmelik</dc:creator>
  <cp:lastModifiedBy>Jasna Radulović</cp:lastModifiedBy>
  <cp:lastPrinted>2016-08-31T07:14:00Z</cp:lastPrinted>
  <dcterms:modified xmlns:xsi="http://www.w3.org/2001/XMLSchema-instance" xsi:type="dcterms:W3CDTF">2016-09-01T12:01:00Z</dcterms:modified>
  <cp:revision>6</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St-190/2014-130 / Odluka - Rješenje - određivanje nagrade povjereniku</vt:lpwstr>
  </prop:property>
  <prop:property name="CC_coloring" pid="4" fmtid="{D5CDD505-2E9C-101B-9397-08002B2CF9AE}">
    <vt:bool>false</vt:bool>
  </prop:property>
  <prop:property name="BrojStranica" pid="5" fmtid="{D5CDD505-2E9C-101B-9397-08002B2CF9AE}">
    <vt:i4>3</vt:i4>
  </prop:property>
</prop:Properties>
</file>