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91fe" w14:paraId="74b91fe" w:rsidRDefault="00BB2B2B" w:rsidR="00BB2B2B">
      <w:pPr>
        <w15:collapsed w:val="false"/>
      </w:pPr>
      <w:bookmarkStart w:name="_GoBack" w:id="0"/>
      <w:bookmarkEnd w:id="0"/>
    </w:p>
    <w:p w:rsidRDefault="00BB2B2B" w:rsidR="00BB2B2B"/>
    <w:p w:rsidRDefault="003B395D" w:rsidR="00BB2B2B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B2B" w:rsidR="00BB2B2B"/>
    <w:p w:rsidRDefault="00BB2B2B" w:rsidR="00BB2B2B">
      <w:r>
        <w:t>REPUBLIKA HRVATSKA</w:t>
      </w:r>
    </w:p>
    <w:p w:rsidRDefault="00BB2B2B" w:rsidR="00BB2B2B">
      <w:r>
        <w:t>TRGOVAČKI SUD U</w:t>
      </w:r>
      <w:r w:rsidR="00A81588">
        <w:t xml:space="preserve"> OSIJEKU</w:t>
      </w:r>
    </w:p>
    <w:p w:rsidRDefault="00A81588" w:rsidR="00A81588">
      <w:r>
        <w:t xml:space="preserve">STALNA SLUŽBA </w:t>
      </w:r>
      <w:r w:rsidR="00E13506">
        <w:t>U SLAVONSKOM BRODU</w:t>
      </w:r>
    </w:p>
    <w:p w:rsidRDefault="00A81588" w:rsidR="00A81588">
      <w:r>
        <w:t>Trg pobjede 13</w:t>
      </w:r>
    </w:p>
    <w:p w:rsidRDefault="00A81588" w:rsidR="00C327DB">
      <w:r>
        <w:t xml:space="preserve">35000 Slavonski Brod          </w:t>
      </w:r>
      <w:r w:rsidR="00BB2B2B">
        <w:t xml:space="preserve">                                                        Broj: </w:t>
      </w:r>
      <w:r w:rsidR="00E74265">
        <w:t>1/St-</w:t>
      </w:r>
      <w:r w:rsidR="00DF5E7F">
        <w:t>1528/2017-4</w:t>
      </w:r>
    </w:p>
    <w:p w:rsidRDefault="00C327DB" w:rsidR="00C327DB"/>
    <w:p w:rsidRDefault="005C4426" w:rsidR="005C4426"/>
    <w:p w:rsidRDefault="00F770AA" w:rsidR="00F770AA"/>
    <w:p w:rsidRDefault="00547F6D" w:rsidP="00F770AA" w:rsidR="00A7106D">
      <w:pPr>
        <w:jc w:val="center"/>
        <w:rPr>
          <w:b/>
        </w:rPr>
      </w:pPr>
      <w:r>
        <w:rPr>
          <w:b/>
        </w:rPr>
        <w:t>FINANCIJSKA AGENCIJA</w:t>
      </w:r>
    </w:p>
    <w:p w:rsidRDefault="00547F6D" w:rsidP="007D089A" w:rsidR="00547F6D">
      <w:pPr>
        <w:jc w:val="center"/>
        <w:rPr>
          <w:b/>
        </w:rPr>
      </w:pPr>
      <w:r>
        <w:rPr>
          <w:b/>
        </w:rPr>
        <w:t xml:space="preserve">REGIONALNI CENTAR </w:t>
      </w:r>
      <w:r w:rsidR="00E74265">
        <w:rPr>
          <w:b/>
        </w:rPr>
        <w:t>OSIJEK</w:t>
      </w:r>
    </w:p>
    <w:p w:rsidRDefault="004D3F52" w:rsidP="007D089A" w:rsidR="004D3F52">
      <w:pPr>
        <w:jc w:val="center"/>
        <w:rPr>
          <w:b/>
        </w:rPr>
      </w:pPr>
    </w:p>
    <w:p w:rsidRDefault="004D3F52" w:rsidP="007D089A" w:rsidR="004D3F52">
      <w:pPr>
        <w:jc w:val="center"/>
        <w:rPr>
          <w:b/>
        </w:rPr>
      </w:pPr>
    </w:p>
    <w:p w:rsidRDefault="00E74265" w:rsidP="00E74265" w:rsidR="00E74265">
      <w:pPr>
        <w:ind w:firstLine="708"/>
      </w:pPr>
      <w:r>
        <w:t>Na Vaš posl.br.</w:t>
      </w:r>
      <w:r w:rsidR="005D6059">
        <w:t>KLASA:110-07/17-</w:t>
      </w:r>
      <w:r w:rsidR="00DF5E7F">
        <w:t>01/04</w:t>
      </w:r>
    </w:p>
    <w:p w:rsidRDefault="004D3F52" w:rsidP="00E74265" w:rsidR="004D3F52">
      <w:pPr>
        <w:ind w:firstLine="708"/>
      </w:pPr>
      <w:r>
        <w:t xml:space="preserve">                      URBROJ:</w:t>
      </w:r>
      <w:r w:rsidR="00DF5E7F">
        <w:t>04-06-17-5091</w:t>
      </w:r>
    </w:p>
    <w:p w:rsidRDefault="004D3F52" w:rsidP="00E74265" w:rsidR="004D3F52">
      <w:pPr>
        <w:ind w:firstLine="708"/>
      </w:pPr>
    </w:p>
    <w:p w:rsidRDefault="004D3F52" w:rsidP="00E74265" w:rsidR="004D3F52">
      <w:pPr>
        <w:ind w:firstLine="708"/>
      </w:pPr>
    </w:p>
    <w:p w:rsidRDefault="004D3F52" w:rsidP="00FB490D" w:rsidR="00E74265">
      <w:pPr>
        <w:ind w:firstLine="708"/>
      </w:pPr>
      <w:r>
        <w:t xml:space="preserve">Predmet: stečajni dužnik </w:t>
      </w:r>
      <w:r w:rsidR="00DF5E7F">
        <w:t xml:space="preserve">PEKARNICA EURO-PEK d.o.o., Požega </w:t>
      </w:r>
    </w:p>
    <w:p w:rsidRDefault="00FB490D" w:rsidP="00FB490D" w:rsidR="00FB490D">
      <w:pPr>
        <w:ind w:firstLine="708"/>
      </w:pPr>
    </w:p>
    <w:p w:rsidRDefault="00FB490D" w:rsidP="00FB490D" w:rsidR="00FB490D">
      <w:pPr>
        <w:ind w:firstLine="708"/>
      </w:pPr>
    </w:p>
    <w:p w:rsidRDefault="00DF5E7F" w:rsidP="00E74265" w:rsidR="00E74265" w:rsidRPr="00E74265">
      <w:pPr>
        <w:ind w:firstLine="708"/>
      </w:pPr>
      <w:r>
        <w:t>Izvješćujemo</w:t>
      </w:r>
      <w:r w:rsidR="00E74265">
        <w:t xml:space="preserve"> Vas da</w:t>
      </w:r>
      <w:r w:rsidR="004D3F52">
        <w:t xml:space="preserve"> </w:t>
      </w:r>
      <w:r>
        <w:t>ste</w:t>
      </w:r>
      <w:r w:rsidR="00E74265">
        <w:t xml:space="preserve"> </w:t>
      </w:r>
      <w:r w:rsidR="004D3F52">
        <w:t xml:space="preserve">iznos od </w:t>
      </w:r>
      <w:r>
        <w:t>1.980,44</w:t>
      </w:r>
      <w:r w:rsidR="004D3F52">
        <w:t xml:space="preserve"> kn koji je zaplijenjen s računa dužnika </w:t>
      </w:r>
      <w:r>
        <w:t>PEKARNICA EURO-PEK d.o.o., Požega, Trg Svetog Trojstva 5</w:t>
      </w:r>
      <w:r w:rsidR="004D3F52">
        <w:t xml:space="preserve">, sukladno odredbi čl.112 Stečajnog zakona, </w:t>
      </w:r>
      <w:r>
        <w:t>dužni</w:t>
      </w:r>
      <w:r w:rsidR="004D3F52">
        <w:t xml:space="preserve"> uplatiti na depozitni račun Trgovačkog suda u Osijeku </w:t>
      </w:r>
      <w:r w:rsidR="004D3F52">
        <w:rPr>
          <w:sz w:val="22"/>
          <w:szCs w:val="22"/>
        </w:rPr>
        <w:t>IBAN HR31 2390001-1300000200</w:t>
      </w:r>
      <w:r>
        <w:rPr>
          <w:sz w:val="22"/>
          <w:szCs w:val="22"/>
        </w:rPr>
        <w:t>,</w:t>
      </w:r>
      <w:r w:rsidR="004D3F52">
        <w:rPr>
          <w:sz w:val="22"/>
          <w:szCs w:val="22"/>
        </w:rPr>
        <w:t xml:space="preserve"> poziv na broj odobrenja HR 05 221-</w:t>
      </w:r>
      <w:r>
        <w:rPr>
          <w:sz w:val="22"/>
          <w:szCs w:val="22"/>
        </w:rPr>
        <w:t>1528-2017</w:t>
      </w:r>
      <w:r w:rsidR="004D3F52">
        <w:rPr>
          <w:sz w:val="22"/>
          <w:szCs w:val="22"/>
        </w:rPr>
        <w:t>.</w:t>
      </w:r>
    </w:p>
    <w:p w:rsidRDefault="00E633C4" w:rsidP="00E74265" w:rsidR="00F770AA">
      <w:r>
        <w:tab/>
      </w:r>
    </w:p>
    <w:p w:rsidRDefault="007D089A" w:rsidR="007D089A"/>
    <w:p w:rsidRDefault="00A7106D" w:rsidP="00F770AA" w:rsidR="00F770AA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F5E7F">
        <w:t>15.studenog</w:t>
      </w:r>
      <w:r>
        <w:t xml:space="preserve"> 2017</w:t>
      </w:r>
      <w:r w:rsidR="00F770AA">
        <w:t>.g.</w:t>
      </w:r>
    </w:p>
    <w:p w:rsidRDefault="00F770AA" w:rsidP="00F770AA" w:rsidR="00F770AA">
      <w:pPr>
        <w:jc w:val="center"/>
      </w:pPr>
    </w:p>
    <w:p w:rsidRDefault="00F770AA" w:rsidP="00F770AA" w:rsidR="00F770AA">
      <w:pPr>
        <w:jc w:val="center"/>
      </w:pPr>
    </w:p>
    <w:p w:rsidRDefault="00F770AA" w:rsidP="00F770AA" w:rsidR="00F770AA">
      <w:pPr>
        <w:jc w:val="right"/>
      </w:pPr>
    </w:p>
    <w:p w:rsidRDefault="00E633C4" w:rsidP="00F770AA" w:rsidR="00F770AA">
      <w:pPr>
        <w:jc w:val="right"/>
      </w:pPr>
      <w:r>
        <w:t>STEČAJNA SUTKINJA</w:t>
      </w:r>
      <w:r w:rsidR="00F770AA">
        <w:t>:</w:t>
      </w:r>
    </w:p>
    <w:p w:rsidRDefault="00F770AA" w:rsidP="00F770AA" w:rsidR="00F770AA">
      <w:pPr>
        <w:jc w:val="right"/>
      </w:pPr>
      <w:r>
        <w:t>Vesna Vukelić</w:t>
      </w:r>
    </w:p>
    <w:p w:rsidRDefault="004D3F52" w:rsidP="00F770AA" w:rsidR="004D3F52">
      <w:pPr>
        <w:jc w:val="right"/>
      </w:pPr>
    </w:p>
    <w:p w:rsidRDefault="00E74265" w:rsidP="00E74265" w:rsidR="00E633C4">
      <w:r>
        <w:t>Dostaviti</w:t>
      </w:r>
      <w:r w:rsidR="00FB490D">
        <w:t xml:space="preserve"> putem mrežne stanice e-Oglasna ploča suda</w:t>
      </w:r>
      <w:r>
        <w:t>:</w:t>
      </w:r>
    </w:p>
    <w:p w:rsidRDefault="00FB490D" w:rsidP="00E74265" w:rsidR="00E74265">
      <w:r>
        <w:t>-FINA RC Osijek</w:t>
      </w:r>
    </w:p>
    <w:p w:rsidRDefault="003B395D" w:rsidP="003B395D" w:rsidR="003B395D" w:rsidRPr="003B395D">
      <w:pPr>
        <w:ind w:firstLine="720" w:left="4320"/>
        <w:jc w:val="both"/>
        <w:rPr>
          <w:sz w:val="22"/>
          <w:szCs w:val="22"/>
        </w:rPr>
      </w:pPr>
    </w:p>
    <w:p w:rsidRDefault="001D15D5" w:rsidR="001D15D5" w:rsidRPr="003B395D"/>
    <w:p w:rsidRDefault="00043B3C" w:rsidR="00043B3C"/>
    <w:sectPr w:rsidR="00043B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AD7AA8"/>
    <w:multiLevelType w:val="hybridMultilevel"/>
    <w:tmpl w:val="A0E63114"/>
    <w:lvl w:tplc="80223E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C05764"/>
    <w:multiLevelType w:val="hybridMultilevel"/>
    <w:tmpl w:val="CBFE730A"/>
    <w:lvl w:tplc="0409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B2B"/>
    <w:rsid w:val="000362C6"/>
    <w:rsid w:val="00043B3C"/>
    <w:rsid w:val="000A6B0A"/>
    <w:rsid w:val="000F12B6"/>
    <w:rsid w:val="0010580F"/>
    <w:rsid w:val="001D15D5"/>
    <w:rsid w:val="00231B23"/>
    <w:rsid w:val="00276726"/>
    <w:rsid w:val="003A2A0C"/>
    <w:rsid w:val="003B367C"/>
    <w:rsid w:val="003B395D"/>
    <w:rsid w:val="003D474F"/>
    <w:rsid w:val="00445355"/>
    <w:rsid w:val="00460A14"/>
    <w:rsid w:val="00473352"/>
    <w:rsid w:val="004D3F52"/>
    <w:rsid w:val="00530CB4"/>
    <w:rsid w:val="00547F6D"/>
    <w:rsid w:val="0055632B"/>
    <w:rsid w:val="00577433"/>
    <w:rsid w:val="005B7432"/>
    <w:rsid w:val="005C4426"/>
    <w:rsid w:val="005D6059"/>
    <w:rsid w:val="00603307"/>
    <w:rsid w:val="00697DB5"/>
    <w:rsid w:val="00743FAA"/>
    <w:rsid w:val="00775892"/>
    <w:rsid w:val="00777DF7"/>
    <w:rsid w:val="007973C0"/>
    <w:rsid w:val="007D089A"/>
    <w:rsid w:val="007D3499"/>
    <w:rsid w:val="0080437D"/>
    <w:rsid w:val="0081234E"/>
    <w:rsid w:val="00897B6C"/>
    <w:rsid w:val="008F580F"/>
    <w:rsid w:val="009B00D6"/>
    <w:rsid w:val="009E2C9B"/>
    <w:rsid w:val="00A02EF6"/>
    <w:rsid w:val="00A377E5"/>
    <w:rsid w:val="00A64999"/>
    <w:rsid w:val="00A7106D"/>
    <w:rsid w:val="00A81588"/>
    <w:rsid w:val="00AC6832"/>
    <w:rsid w:val="00AF1EAB"/>
    <w:rsid w:val="00B4134E"/>
    <w:rsid w:val="00BB2B2B"/>
    <w:rsid w:val="00C10F72"/>
    <w:rsid w:val="00C327DB"/>
    <w:rsid w:val="00C44C24"/>
    <w:rsid w:val="00CC79AA"/>
    <w:rsid w:val="00D50398"/>
    <w:rsid w:val="00D52C4C"/>
    <w:rsid w:val="00DB3B69"/>
    <w:rsid w:val="00DB4236"/>
    <w:rsid w:val="00DF5E7F"/>
    <w:rsid w:val="00E13506"/>
    <w:rsid w:val="00E35886"/>
    <w:rsid w:val="00E530EA"/>
    <w:rsid w:val="00E633C4"/>
    <w:rsid w:val="00E74265"/>
    <w:rsid w:val="00E85BC0"/>
    <w:rsid w:val="00E92C45"/>
    <w:rsid w:val="00EA2744"/>
    <w:rsid w:val="00EC6B7B"/>
    <w:rsid w:val="00EF0423"/>
    <w:rsid w:val="00EF70DE"/>
    <w:rsid w:val="00F03B6F"/>
    <w:rsid w:val="00F770AA"/>
    <w:rsid w:val="00FB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true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0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377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06D"/>
    <w:pPr>
      <w:ind w:left="720"/>
      <w:contextualSpacing/>
    </w:pPr>
  </w:style>
  <w:style w:customStyle="1" w:styleId="xbe" w:type="character">
    <w:name w:val="_xbe"/>
    <w:basedOn w:val="Zadanifontodlomka"/>
    <w:rsid w:val="00D52C4C"/>
  </w:style>
  <w:style w:styleId="Tekstrezerviranogmjesta" w:type="character">
    <w:name w:val="Placeholder Text"/>
    <w:basedOn w:val="Zadanifontodlomka"/>
    <w:uiPriority w:val="99"/>
    <w:semiHidden/>
    <w:rsid w:val="0010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2017.</izvorni_sadrzaj>
    <derivirana_varijabla naziv="DomainObject.Predmet.DatumOsnivanja_1">26.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</izvorni_sadrzaj>
    <derivirana_varijabla naziv="DomainObject.Predmet.Opis_1">čl. 110.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St-1528/2017</izvorni_sadrzaj>
    <derivirana_varijabla naziv="DomainObject.Predmet.OznakaBroj_1">St-1528/2017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EURO-PEK d.o.o. za proizvodnju i promet pekarskih proizvoda</izvorni_sadrzaj>
    <derivirana_varijabla naziv="DomainObject.Predmet.ProtustrankaFormated_1">  PEKARNICA EURO-PEK d.o.o. za proizvodnju i promet pekarskih proizvoda</derivirana_varijabla>
  </DomainObject.Predmet.ProtustrankaFormated>
  <DomainObject.Predmet.ProtustrankaFormatedOIB>
    <izvorni_sadrzaj>  PEKARNICA EURO-PEK d.o.o. za proizvodnju i promet pekarskih proizvoda, OIB 09186051629</izvorni_sadrzaj>
    <derivirana_varijabla naziv="DomainObject.Predmet.ProtustrankaFormatedOIB_1">  PEKARNICA EURO-PEK d.o.o. za proizvodnju i promet pekarskih proizvoda, OIB 09186051629</derivirana_varijabla>
  </DomainObject.Predmet.ProtustrankaFormatedOIB>
  <DomainObject.Predmet.ProtustrankaFormatedWithAdress>
    <izvorni_sadrzaj> PEKARNICA EURO-PEK d.o.o. za proizvodnju i promet pekarskih proizvoda, Trg Svetog Trojstva 5, 34000 Požega</izvorni_sadrzaj>
    <derivirana_varijabla naziv="DomainObject.Predmet.ProtustrankaFormatedWithAdress_1"> PEKARNICA EURO-PEK d.o.o. za proizvodnju i promet pekarskih proizvoda, Trg Svetog Trojstva 5, 34000 Požega</derivirana_varijabla>
  </DomainObject.Predmet.ProtustrankaFormatedWithAdress>
  <DomainObject.Predmet.ProtustrankaFormatedWithAdressOIB>
    <izvorni_sadrzaj> PEKARNICA EURO-PEK d.o.o. za proizvodnju i promet pekarskih proizvoda, OIB 09186051629, Trg Svetog Trojstva 5, 34000 Požega</izvorni_sadrzaj>
    <derivirana_varijabla naziv="DomainObject.Predmet.ProtustrankaFormatedWithAdressOIB_1"> PEKARNICA EURO-PEK d.o.o. za proizvodnju i promet pekarskih proizvoda, OIB 09186051629, Trg Svetog Trojstva 5, 34000 Požega</derivirana_varijabla>
  </DomainObject.Predmet.ProtustrankaFormatedWithAdressOIB>
  <DomainObject.Predmet.ProtustrankaWithAdress>
    <izvorni_sadrzaj>PEKARNICA EURO-PEK d.o.o. za proizvodnju i promet pekarskih proizvoda Trg Svetog Trojstva 5, 34000 Požega</izvorni_sadrzaj>
    <derivirana_varijabla naziv="DomainObject.Predmet.ProtustrankaWithAdress_1">PEKARNICA EURO-PEK d.o.o. za proizvodnju i promet pekarskih proizvoda Trg Svetog Trojstva 5, 34000 Požega</derivirana_varijabla>
  </DomainObject.Predmet.ProtustrankaWithAdress>
  <DomainObject.Predmet.ProtustrankaWithAdressOIB>
    <izvorni_sadrzaj>PEKARNICA EURO-PEK d.o.o. za proizvodnju i promet pekarskih proizvoda, OIB 09186051629, Trg Svetog Trojstva 5, 34000 Požega</izvorni_sadrzaj>
    <derivirana_varijabla naziv="DomainObject.Predmet.ProtustrankaWithAdressOIB_1">PEKARNICA EURO-PEK d.o.o. za proizvodnju i promet pekarskih proizvoda, OIB 09186051629, Trg Svetog Trojstva 5, 34000 Požega</derivirana_varijabla>
  </DomainObject.Predmet.ProtustrankaWithAdressOIB>
  <DomainObject.Predmet.ProtustrankaNazivFormated>
    <izvorni_sadrzaj>PEKARNICA EURO-PEK d.o.o. za proizvodnju i promet pekarskih proizvoda</izvorni_sadrzaj>
    <derivirana_varijabla naziv="DomainObject.Predmet.ProtustrankaNazivFormated_1">PEKARNICA EURO-PEK d.o.o. za proizvodnju i promet pekarskih proizvoda</derivirana_varijabla>
  </DomainObject.Predmet.ProtustrankaNazivFormated>
  <DomainObject.Predmet.ProtustrankaNazivFormatedOIB>
    <izvorni_sadrzaj>PEKARNICA EURO-PEK d.o.o. za proizvodnju i promet pekarskih proizvoda, OIB 09186051629</izvorni_sadrzaj>
    <derivirana_varijabla naziv="DomainObject.Predmet.ProtustrankaNazivFormatedOIB_1">PEKARNICA EURO-PEK d.o.o. za proizvodnju i promet pekarskih proizvoda, OIB 09186051629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10756.33</izvorni_sadrzaj>
    <derivirana_varijabla naziv="DomainObject.Predmet.TrenutnaVrijednost_1">10756.33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PEKARNICA EURO-PEK d.o.o. za proizvodnju i promet pekarskih proizvoda</item>
    </izvorni_sadrzaj>
    <derivirana_varijabla naziv="DomainObject.Predmet.ProtuStrankaListFormated_1">
      <item>PEKARNICA EURO-PEK d.o.o. za proizvodnju i promet pekarskih proizvoda</item>
    </derivirana_varijabla>
  </DomainObject.Predmet.ProtuStrankaListFormated>
  <DomainObject.Predmet.ProtuStrankaListFormatedOIB>
    <izvorni_sadrzaj>
      <item>PEKARNICA EURO-PEK d.o.o. za proizvodnju i promet pekarskih proizvoda, OIB 09186051629</item>
    </izvorni_sadrzaj>
    <derivirana_varijabla naziv="DomainObject.Predmet.ProtuStrankaListFormatedOIB_1">
      <item>PEKARNICA EURO-PEK d.o.o. za proizvodnju i promet pekarskih proizvoda, OIB 09186051629</item>
    </derivirana_varijabla>
  </DomainObject.Predmet.ProtuStrankaListFormatedOIB>
  <DomainObject.Predmet.ProtuStrankaListFormatedWithAdress>
    <izvorni_sadrzaj>
      <item>PEKARNICA EURO-PEK d.o.o. za proizvodnju i promet pekarskih proizvoda, Trg Svetog Trojstva 5, 34000 Požega</item>
    </izvorni_sadrzaj>
    <derivirana_varijabla naziv="DomainObject.Predmet.ProtuStrankaListFormatedWithAdress_1">
      <item>PEKARNICA EURO-PEK d.o.o. za proizvodnju i promet pekarskih proizvoda, Trg Svetog Trojstva 5, 34000 Požega</item>
    </derivirana_varijabla>
  </DomainObject.Predmet.ProtuStrankaListFormatedWithAdress>
  <DomainObject.Predmet.ProtuStrankaListFormatedWithAdressOIB>
    <izvorni_sadrzaj>
      <item>PEKARNICA EURO-PEK d.o.o. za proizvodnju i promet pekarskih proizvoda, OIB 09186051629, Trg Svetog Trojstva 5, 34000 Požega</item>
    </izvorni_sadrzaj>
    <derivirana_varijabla naziv="DomainObject.Predmet.ProtuStrankaListFormatedWithAdressOIB_1">
      <item>PEKARNICA EURO-PEK d.o.o. za proizvodnju i promet pekarskih proizvoda, OIB 09186051629, Trg Svetog Trojstva 5, 34000 Požega</item>
    </derivirana_varijabla>
  </DomainObject.Predmet.ProtuStrankaListFormatedWithAdressOIB>
  <DomainObject.Predmet.ProtuStrankaListNazivFormated>
    <izvorni_sadrzaj>
      <item>PEKARNICA EURO-PEK d.o.o. za proizvodnju i promet pekarskih proizvoda</item>
    </izvorni_sadrzaj>
    <derivirana_varijabla naziv="DomainObject.Predmet.ProtuStrankaListNazivFormated_1">
      <item>PEKARNICA EURO-PEK d.o.o. za proizvodnju i promet pekarskih proizvoda</item>
    </derivirana_varijabla>
  </DomainObject.Predmet.ProtuStrankaListNazivFormated>
  <DomainObject.Predmet.ProtuStrankaListNazivFormatedOIB>
    <izvorni_sadrzaj>
      <item>PEKARNICA EURO-PEK d.o.o. za proizvodnju i promet pekarskih proizvoda, OIB 09186051629</item>
    </izvorni_sadrzaj>
    <derivirana_varijabla naziv="DomainObject.Predmet.ProtuStrankaListNazivFormatedOIB_1">
      <item>PEKARNICA EURO-PEK d.o.o. za proizvodnju i promet pekarskih proizvoda, OIB 09186051629</item>
    </derivirana_varijabla>
  </DomainObject.Predmet.ProtuStrankaListNazivFormatedOIB>
  <DomainObject.Predmet.OstaliListFormated>
    <izvorni_sadrzaj>
      <item>SADRI STAJKI</item>
    </izvorni_sadrzaj>
    <derivirana_varijabla naziv="DomainObject.Predmet.OstaliListFormated_1">
      <item>SADRI STAJKI</item>
    </derivirana_varijabla>
  </DomainObject.Predmet.OstaliListFormated>
  <DomainObject.Predmet.OstaliListFormatedOIB>
    <izvorni_sadrzaj>
      <item>SADRI STAJKI</item>
    </izvorni_sadrzaj>
    <derivirana_varijabla naziv="DomainObject.Predmet.OstaliListFormatedOIB_1">
      <item>SADRI STAJKI</item>
    </derivirana_varijabla>
  </DomainObject.Predmet.OstaliListFormatedOIB>
  <DomainObject.Predmet.OstaliListFormatedWithAdress>
    <izvorni_sadrzaj>
      <item>SADRI STAJKI, Trg Svetog Trojstva 8, 34000 Požega</item>
    </izvorni_sadrzaj>
    <derivirana_varijabla naziv="DomainObject.Predmet.OstaliListFormatedWithAdress_1">
      <item>SADRI STAJKI, Trg Svetog Trojstva 8, 34000 Požega</item>
    </derivirana_varijabla>
  </DomainObject.Predmet.OstaliListFormatedWithAdress>
  <DomainObject.Predmet.OstaliListFormatedWithAdressOIB>
    <izvorni_sadrzaj>
      <item>SADRI STAJKI, Trg Svetog Trojstva 8, 34000 Požega</item>
    </izvorni_sadrzaj>
    <derivirana_varijabla naziv="DomainObject.Predmet.OstaliListFormatedWithAdressOIB_1">
      <item>SADRI STAJKI, Trg Svetog Trojstva 8, 34000 Požega</item>
    </derivirana_varijabla>
  </DomainObject.Predmet.OstaliListFormatedWithAdressOIB>
  <DomainObject.Predmet.OstaliListNazivFormated>
    <izvorni_sadrzaj>
      <item>SADRI STAJKI</item>
    </izvorni_sadrzaj>
    <derivirana_varijabla naziv="DomainObject.Predmet.OstaliListNazivFormated_1">
      <item>SADRI STAJKI</item>
    </derivirana_varijabla>
  </DomainObject.Predmet.OstaliListNazivFormated>
  <DomainObject.Predmet.OstaliListNazivFormatedOIB>
    <izvorni_sadrzaj>
      <item>SADRI STAJKI</item>
    </izvorni_sadrzaj>
    <derivirana_varijabla naziv="DomainObject.Predmet.OstaliListNazivFormatedOIB_1">
      <item>SADRI STAJKI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PEKARNICA EURO-PEK d.o.o. za proizvodnju i promet pekarskih proizvoda</izvorni_sadrzaj>
    <derivirana_varijabla naziv="DomainObject.Predmet.ProtustrankaIDrugi_1">PEKARNICA EURO-PEK d.o.o. za proizvodnju i promet pekarskih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PEKARNICA EURO-PEK d.o.o. za proizvodnju i promet pekarskih proizvoda, OIB 09186051629, Trg Svetog Trojstva 5, 34000 Požega</izvorni_sadrzaj>
    <derivirana_varijabla naziv="DomainObject.Predmet.ProtustrankaIDrugiAdressOIB_1">PEKARNICA EURO-PEK d.o.o. za proizvodnju i promet pekarskih proizvoda, OIB 09186051629, Trg Svetog Trojstva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PEKARNICA EURO-PEK d.o.o. za proizvodnju i promet pekarskih proizvoda</item>
      <item>SADRI STAJKI</item>
    </izvorni_sadrzaj>
    <derivirana_varijabla naziv="DomainObject.Predmet.SudioniciListNaziv_1">
      <item>Financijska agencija</item>
      <item>PEKARNICA EURO-PEK d.o.o. za proizvodnju i promet pekarskih proizvoda</item>
      <item>SADRI STAJKI</item>
    </derivirana_varijabla>
  </DomainObject.Predmet.SudioniciListNaziv>
  <DomainObject.Predmet.SudioniciListAdressOIB>
    <izvorni_sadrzaj>
      <item>Financijska agencija, OIB 85821130368, Ulica grada Vukovara 70,10000 Zagreb</item>
      <item>PEKARNICA EURO-PEK d.o.o. za proizvodnju i promet pekarskih proizvoda, OIB 09186051629, Trg Svetog Trojstva 5,34000 Požega</item>
      <item>SADRI STAJKI, Trg Svetog Trojstva 8,34000 Požega</item>
    </izvorni_sadrzaj>
    <derivirana_varijabla naziv="DomainObject.Predmet.SudioniciListAdressOIB_1">
      <item>Financijska agencija, OIB 85821130368, Ulica grada Vukovara 70,10000 Zagreb</item>
      <item>PEKARNICA EURO-PEK d.o.o. za proizvodnju i promet pekarskih proizvoda, OIB 09186051629, Trg Svetog Trojstva 5,34000 Požega</item>
      <item>SADRI STAJKI, Trg Svetog Trojstva 8,34000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09186051629</item>
      <item>, OIB null</item>
    </izvorni_sadrzaj>
    <derivirana_varijabla naziv="DomainObject.Predmet.SudioniciListNazivOIB_1">
      <item>, OIB 85821130368</item>
      <item>, OIB 09186051629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99</properties:Words>
  <properties:Characters>652</properties:Characters>
  <properties:Lines>40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2017-06-20T10:10:00Z</dcterms:created>
  <dc:creator>Korisnik</dc:creator>
  <cp:lastModifiedBy>wsadmin</cp:lastModifiedBy>
  <cp:lastPrinted>2017-10-31T07:55:00Z</cp:lastPrinted>
  <dcterms:modified xmlns:xsi="http://www.w3.org/2001/XMLSchema-instance" xsi:type="dcterms:W3CDTF">2017-11-15T10:56:00Z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