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a55a" w14:paraId="383a55a" w:rsidRDefault="00847CB4" w:rsidP="00847CB4" w:rsidR="00847CB4">
      <w:pPr>
        <w:jc w:val="right"/>
        <w15:collapsed w:val="false"/>
      </w:pPr>
      <w:r>
        <w:t>Broj: 6 St-</w:t>
      </w:r>
      <w:r w:rsidR="002363BF">
        <w:t>1252/18-7</w:t>
      </w:r>
    </w:p>
    <w:p w:rsidRDefault="00847CB4" w:rsidP="00847CB4" w:rsidR="00847CB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CB4" w:rsidP="00847CB4" w:rsidR="00847CB4"/>
    <w:p w:rsidRDefault="00847CB4" w:rsidP="00847CB4" w:rsidR="00847CB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847CB4" w:rsidR="00847CB4">
      <w:pPr>
        <w:pStyle w:val="Tijeloteksta"/>
      </w:pPr>
      <w:r>
        <w:tab/>
        <w:t xml:space="preserve">Trgovački sud u Osijeku, po stečajnoj sutkinji Nadi Roso, u stečajnom postupku predlagatelja </w:t>
      </w:r>
      <w:r w:rsidR="002363BF">
        <w:t>RH MF Porezna uprava zastupana po ŽDO Vukovar</w:t>
      </w:r>
      <w:r>
        <w:t xml:space="preserve"> za otvaranje stečajnog postupka nad dužnikom: </w:t>
      </w:r>
      <w:r w:rsidR="002363BF" w:rsidRPr="002363BF">
        <w:rPr>
          <w:b/>
        </w:rPr>
        <w:t>X-TRADE jednostavno društvo s ograničenom odgovornošću za proizvodnju, trgovinu i usluge Županja, Velik Kraj 57, OIB: 89127878566, MBS: 030181652</w:t>
      </w:r>
      <w:r>
        <w:t xml:space="preserve">, dana </w:t>
      </w:r>
      <w:r w:rsidR="002363BF">
        <w:t>6. studenog</w:t>
      </w:r>
      <w:r>
        <w:t xml:space="preserve"> 2018. g.,  </w:t>
      </w:r>
    </w:p>
    <w:p w:rsidRDefault="00C55A60" w:rsidP="00C55A60" w:rsidR="00847CB4">
      <w:pPr>
        <w:pStyle w:val="Tijeloteksta"/>
        <w:tabs>
          <w:tab w:pos="1770" w:val="left"/>
        </w:tabs>
      </w:pPr>
      <w:r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847CB4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r w:rsidR="002363BF">
        <w:t>Damir Cvitanović, Županja, Dr. Franje Račkog 34/A, OIB: 12678031796</w:t>
      </w:r>
      <w:r w:rsidR="00C55A60">
        <w:t xml:space="preserve"> </w:t>
      </w:r>
      <w:r>
        <w:t xml:space="preserve">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2363BF">
        <w:rPr>
          <w:b/>
        </w:rPr>
        <w:t>1252</w:t>
      </w:r>
      <w:r>
        <w:rPr>
          <w:b/>
        </w:rPr>
        <w:t>-18</w:t>
      </w:r>
      <w:r>
        <w:t xml:space="preserve"> koji se vodi kod Hrvatske poštanske banke d.d. za stečajnog dužnika </w:t>
      </w:r>
      <w:r w:rsidR="002363BF" w:rsidRPr="002363BF">
        <w:rPr>
          <w:b/>
        </w:rPr>
        <w:t>X-TRADE jednostavno društvo s ograničenom odgovornošću za proizvodnju, trgovinu i usluge Županja, Velik Kraj 57, OIB: 89127878566, MBS: 030181652</w:t>
      </w:r>
      <w:r w:rsidR="002363BF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2363BF">
        <w:t xml:space="preserve">Damir Cvitanović, Županja, Dr. Franje Račkog 34/A, OIB: 12678031796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2363BF">
        <w:t>Damir Cvitanović, Županja, Dr. Franje Račkog 34/A, OIB: 12678031796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2363BF">
        <w:t xml:space="preserve">Damir Cvitanović, Županja, Dr. Franje Račkog 34/A, OIB: 12678031796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2363BF" w:rsidP="00847CB4" w:rsidR="002363BF">
      <w:pPr>
        <w:ind w:firstLine="720"/>
        <w:jc w:val="both"/>
      </w:pPr>
    </w:p>
    <w:p w:rsidRDefault="002363BF" w:rsidP="00847CB4" w:rsidR="002363BF">
      <w:pPr>
        <w:ind w:firstLine="720"/>
        <w:jc w:val="both"/>
      </w:pPr>
    </w:p>
    <w:p w:rsidRDefault="002363BF" w:rsidP="00847CB4" w:rsidR="002363BF">
      <w:pPr>
        <w:ind w:firstLine="720"/>
        <w:jc w:val="both"/>
      </w:pPr>
    </w:p>
    <w:p w:rsidRDefault="002363BF" w:rsidP="00847CB4" w:rsidR="002363BF">
      <w:pPr>
        <w:ind w:firstLine="720"/>
        <w:jc w:val="both"/>
      </w:pPr>
    </w:p>
    <w:p w:rsidRDefault="002363BF" w:rsidP="00847CB4" w:rsidR="002363BF">
      <w:pPr>
        <w:ind w:firstLine="720"/>
        <w:jc w:val="both"/>
      </w:pPr>
    </w:p>
    <w:p w:rsidRDefault="002363BF" w:rsidP="002363BF" w:rsidR="002363BF">
      <w:pPr>
        <w:jc w:val="right"/>
      </w:pPr>
      <w:r>
        <w:lastRenderedPageBreak/>
        <w:t>Broj: 6 St-1252/18-7</w:t>
      </w:r>
    </w:p>
    <w:p w:rsidRDefault="002363BF" w:rsidP="002363BF" w:rsidR="002363BF">
      <w:pPr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2363BF" w:rsidR="00847CB4">
      <w:pPr>
        <w:ind w:firstLine="720"/>
        <w:jc w:val="both"/>
      </w:pPr>
    </w:p>
    <w:p w:rsidRDefault="002363BF" w:rsidP="002363BF" w:rsidR="002363BF">
      <w:pPr>
        <w:ind w:firstLine="720"/>
        <w:jc w:val="both"/>
      </w:pPr>
    </w:p>
    <w:p w:rsidRDefault="002363BF" w:rsidP="00847CB4" w:rsidR="00847CB4">
      <w:pPr>
        <w:pStyle w:val="Tijeloteksta"/>
        <w:ind w:firstLine="708"/>
        <w:rPr>
          <w:bCs/>
        </w:rPr>
      </w:pPr>
      <w:r>
        <w:t>5</w:t>
      </w:r>
      <w:r w:rsidR="00847CB4">
        <w:t xml:space="preserve">. Poziva se </w:t>
      </w:r>
      <w:proofErr w:type="spellStart"/>
      <w:r w:rsidR="00847CB4">
        <w:t>z.z</w:t>
      </w:r>
      <w:proofErr w:type="spellEnd"/>
      <w:r w:rsidR="00847CB4">
        <w:t xml:space="preserve">. dužnika </w:t>
      </w:r>
      <w:r>
        <w:t>Damir Cvitanović, Županja, Dr. Franje Račkog 34/A, OIB: 12678031796</w:t>
      </w:r>
      <w:r w:rsidR="00847CB4"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2363BF">
        <w:t>6. studenog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847CB4" w:rsidR="002363BF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2363BF">
        <w:t>Damir Cvitanović, Županja, Dr. Franje Račkog 34/A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2363BF">
        <w:t>13.12.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6723A1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3078" w:rsidR="00353078">
      <w:r>
        <w:separator/>
      </w:r>
    </w:p>
  </w:endnote>
  <w:endnote w:id="0" w:type="continuationSeparator">
    <w:p w:rsidRDefault="00353078" w:rsidR="00353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3078" w:rsidR="00353078">
      <w:r>
        <w:separator/>
      </w:r>
    </w:p>
  </w:footnote>
  <w:footnote w:id="0" w:type="continuationSeparator">
    <w:p w:rsidRDefault="00353078" w:rsidR="003530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723A1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03E3D"/>
    <w:rsid w:val="001275BF"/>
    <w:rsid w:val="0015548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363BF"/>
    <w:rsid w:val="00252C63"/>
    <w:rsid w:val="00255E1A"/>
    <w:rsid w:val="00257B3A"/>
    <w:rsid w:val="00275BD0"/>
    <w:rsid w:val="00291B9C"/>
    <w:rsid w:val="002A6867"/>
    <w:rsid w:val="002B33D4"/>
    <w:rsid w:val="002C6560"/>
    <w:rsid w:val="002F795A"/>
    <w:rsid w:val="002F79FD"/>
    <w:rsid w:val="00313F98"/>
    <w:rsid w:val="003258FC"/>
    <w:rsid w:val="00325955"/>
    <w:rsid w:val="00327B99"/>
    <w:rsid w:val="003323E1"/>
    <w:rsid w:val="00340E8E"/>
    <w:rsid w:val="00341886"/>
    <w:rsid w:val="00343305"/>
    <w:rsid w:val="00344C74"/>
    <w:rsid w:val="0035286C"/>
    <w:rsid w:val="00353078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B403D"/>
    <w:rsid w:val="005E5D90"/>
    <w:rsid w:val="00607E75"/>
    <w:rsid w:val="006139EC"/>
    <w:rsid w:val="006178E4"/>
    <w:rsid w:val="006235FB"/>
    <w:rsid w:val="00626B1D"/>
    <w:rsid w:val="00640CEF"/>
    <w:rsid w:val="006723A1"/>
    <w:rsid w:val="006772E4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72225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72C39"/>
    <w:rsid w:val="009807E2"/>
    <w:rsid w:val="00994095"/>
    <w:rsid w:val="009A1E35"/>
    <w:rsid w:val="009B61F0"/>
    <w:rsid w:val="009C13EB"/>
    <w:rsid w:val="009D2654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6A2B"/>
    <w:rsid w:val="00AB56F9"/>
    <w:rsid w:val="00AD24AA"/>
    <w:rsid w:val="00AD76C3"/>
    <w:rsid w:val="00AF787C"/>
    <w:rsid w:val="00B11D59"/>
    <w:rsid w:val="00B22918"/>
    <w:rsid w:val="00B27C25"/>
    <w:rsid w:val="00B41F79"/>
    <w:rsid w:val="00B54B7E"/>
    <w:rsid w:val="00B84F0F"/>
    <w:rsid w:val="00B87197"/>
    <w:rsid w:val="00B923EB"/>
    <w:rsid w:val="00BC33DE"/>
    <w:rsid w:val="00BE009D"/>
    <w:rsid w:val="00BF6F99"/>
    <w:rsid w:val="00BF7940"/>
    <w:rsid w:val="00C017B5"/>
    <w:rsid w:val="00C15361"/>
    <w:rsid w:val="00C26291"/>
    <w:rsid w:val="00C3548B"/>
    <w:rsid w:val="00C4707F"/>
    <w:rsid w:val="00C55A60"/>
    <w:rsid w:val="00C62F81"/>
    <w:rsid w:val="00C9197B"/>
    <w:rsid w:val="00C96F57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4508D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723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23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3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3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3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723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23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3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3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3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1252</izvorni_sadrzaj>
    <derivirana_varijabla naziv="DomainObject.Predmet.Broj_1">1252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2018.</izvorni_sadrzaj>
    <derivirana_varijabla naziv="DomainObject.Predmet.DatumOsnivanja_1">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St-1252/2018</izvorni_sadrzaj>
    <derivirana_varijabla naziv="DomainObject.Predmet.OznakaBroj_1">St-1252/2018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X-TRADE jednostavno društvo s ograničenom odgovornošću za proizvodnju, trgovinu i usluge</izvorni_sadrzaj>
    <derivirana_varijabla naziv="DomainObject.Predmet.ProtustrankaFormated_1">  X-TRADE jednostavno društvo s ograničenom odgovornošću za proizvodnju, trgovinu i usluge</derivirana_varijabla>
  </DomainObject.Predmet.ProtustrankaFormated>
  <DomainObject.Predmet.ProtustrankaFormatedOIB>
    <izvorni_sadrzaj>  X-TRADE jednostavno društvo s ograničenom odgovornošću za proizvodnju, trgovinu i usluge, OIB 89127878566</izvorni_sadrzaj>
    <derivirana_varijabla naziv="DomainObject.Predmet.ProtustrankaFormatedOIB_1">  X-TRADE jednostavno društvo s ograničenom odgovornošću za proizvodnju, trgovinu i usluge, OIB 89127878566</derivirana_varijabla>
  </DomainObject.Predmet.ProtustrankaFormatedOIB>
  <DomainObject.Predmet.ProtustrankaFormatedWithAdress>
    <izvorni_sadrzaj> X-TRADE jednostavno društvo s ograničenom odgovornošću za proizvodnju, trgovinu i usluge, Veliki Kraj 57 , 32270 Županja</izvorni_sadrzaj>
    <derivirana_varijabla naziv="DomainObject.Predmet.ProtustrankaFormatedWithAdress_1"> X-TRADE jednostavno društvo s ograničenom odgovornošću za proizvodnju, trgovinu i usluge, Veliki Kraj 57 , 32270 Županja</derivirana_varijabla>
  </DomainObject.Predmet.ProtustrankaFormatedWithAdress>
  <DomainObject.Predmet.ProtustrankaFormatedWithAdressOIB>
    <izvorni_sadrzaj> X-TRADE jednostavno društvo s ograničenom odgovornošću za proizvodnju, trgovinu i usluge, OIB 89127878566, Veliki Kraj 57 , 32270 Županja</izvorni_sadrzaj>
    <derivirana_varijabla naziv="DomainObject.Predmet.ProtustrankaFormatedWithAdressOIB_1"> X-TRADE jednostavno društvo s ograničenom odgovornošću za proizvodnju, trgovinu i usluge, OIB 89127878566, Veliki Kraj 57 , 32270 Županja</derivirana_varijabla>
  </DomainObject.Predmet.ProtustrankaFormatedWithAdressOIB>
  <DomainObject.Predmet.ProtustrankaWithAdress>
    <izvorni_sadrzaj>X-TRADE jednostavno društvo s ograničenom odgovornošću za proizvodnju, trgovinu i usluge Veliki Kraj 57 , 32270 Županja</izvorni_sadrzaj>
    <derivirana_varijabla naziv="DomainObject.Predmet.ProtustrankaWithAdress_1">X-TRADE jednostavno društvo s ograničenom odgovornošću za proizvodnju, trgovinu i usluge Veliki Kraj 57 , 32270 Županja</derivirana_varijabla>
  </DomainObject.Predmet.ProtustrankaWithAdress>
  <DomainObject.Predmet.ProtustrankaWithAdressOIB>
    <izvorni_sadrzaj>X-TRADE jednostavno društvo s ograničenom odgovornošću za proizvodnju, trgovinu i usluge, OIB 89127878566, Veliki Kraj 57 , 32270 Županja</izvorni_sadrzaj>
    <derivirana_varijabla naziv="DomainObject.Predmet.ProtustrankaWithAdressOIB_1">X-TRADE jednostavno društvo s ograničenom odgovornošću za proizvodnju, trgovinu i usluge, OIB 89127878566, Veliki Kraj 57 , 32270 Županja</derivirana_varijabla>
  </DomainObject.Predmet.ProtustrankaWithAdressOIB>
  <DomainObject.Predmet.ProtustrankaNazivFormated>
    <izvorni_sadrzaj>X-TRADE jednostavno društvo s ograničenom odgovornošću za proizvodnju, trgovinu i usluge</izvorni_sadrzaj>
    <derivirana_varijabla naziv="DomainObject.Predmet.ProtustrankaNazivFormated_1">X-TRADE jednostavno društvo s ograničenom odgovornošću za proizvodnju, trgovinu i usluge</derivirana_varijabla>
  </DomainObject.Predmet.ProtustrankaNazivFormated>
  <DomainObject.Predmet.ProtustrankaNazivFormatedOIB>
    <izvorni_sadrzaj>X-TRADE jednostavno društvo s ograničenom odgovornošću za proizvodnju, trgovinu i usluge, OIB 89127878566</izvorni_sadrzaj>
    <derivirana_varijabla naziv="DomainObject.Predmet.ProtustrankaNazivFormatedOIB_1">X-TRADE jednostavno društvo s ograničenom odgovornošću za proizvodnju, trgovinu i usluge, OIB 89127878566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X-TRADE jednostavno društvo s ograničenom odgovornošću za proizvodnju, trgovinu i usluge</item>
    </izvorni_sadrzaj>
    <derivirana_varijabla naziv="DomainObject.Predmet.ProtuStrankaListFormated_1">
      <item>X-TRADE jednostavno društvo s ograničenom odgovornošću za proizvodnju, trgovinu i usluge</item>
    </derivirana_varijabla>
  </DomainObject.Predmet.ProtuStrankaListFormated>
  <DomainObject.Predmet.ProtuStrankaListFormatedOIB>
    <izvorni_sadrzaj>
      <item>X-TRADE jednostavno društvo s ograničenom odgovornošću za proizvodnju, trgovinu i usluge, OIB 89127878566</item>
    </izvorni_sadrzaj>
    <derivirana_varijabla naziv="DomainObject.Predmet.ProtuStrankaListFormatedOIB_1">
      <item>X-TRADE jednostavno društvo s ograničenom odgovornošću za proizvodnju, trgovinu i usluge, OIB 89127878566</item>
    </derivirana_varijabla>
  </DomainObject.Predmet.ProtuStrankaListFormatedOIB>
  <DomainObject.Predmet.ProtuStrankaListFormatedWithAdress>
    <izvorni_sadrzaj>
      <item>X-TRADE jednostavno društvo s ograničenom odgovornošću za proizvodnju, trgovinu i usluge, Veliki Kraj 57 , 32270 Županja</item>
    </izvorni_sadrzaj>
    <derivirana_varijabla naziv="DomainObject.Predmet.ProtuStrankaListFormatedWithAdress_1">
      <item>X-TRADE jednostavno društvo s ograničenom odgovornošću za proizvodnju, trgovinu i usluge, Veliki Kraj 57 , 32270 Županja</item>
    </derivirana_varijabla>
  </DomainObject.Predmet.ProtuStrankaListFormatedWithAdress>
  <DomainObject.Predmet.ProtuStrankaListFormatedWithAdressOIB>
    <izvorni_sadrzaj>
      <item>X-TRADE jednostavno društvo s ograničenom odgovornošću za proizvodnju, trgovinu i usluge, OIB 89127878566, Veliki Kraj 57 , 32270 Županja</item>
    </izvorni_sadrzaj>
    <derivirana_varijabla naziv="DomainObject.Predmet.ProtuStrankaListFormatedWithAdressOIB_1">
      <item>X-TRADE jednostavno društvo s ograničenom odgovornošću za proizvodnju, trgovinu i usluge, OIB 89127878566, Veliki Kraj 57 , 32270 Županja</item>
    </derivirana_varijabla>
  </DomainObject.Predmet.ProtuStrankaListFormatedWithAdressOIB>
  <DomainObject.Predmet.ProtuStrankaListNazivFormated>
    <izvorni_sadrzaj>
      <item>X-TRADE jednostavno društvo s ograničenom odgovornošću za proizvodnju, trgovinu i usluge</item>
    </izvorni_sadrzaj>
    <derivirana_varijabla naziv="DomainObject.Predmet.ProtuStrankaListNazivFormated_1">
      <item>X-TRADE jednostavno društvo s ograničenom odgovornošću za proizvodnju, trgovinu i usluge</item>
    </derivirana_varijabla>
  </DomainObject.Predmet.ProtuStrankaListNazivFormated>
  <DomainObject.Predmet.ProtuStrankaListNazivFormatedOIB>
    <izvorni_sadrzaj>
      <item>X-TRADE jednostavno društvo s ograničenom odgovornošću za proizvodnju, trgovinu i usluge, OIB 89127878566</item>
    </izvorni_sadrzaj>
    <derivirana_varijabla naziv="DomainObject.Predmet.ProtuStrankaListNazivFormatedOIB_1">
      <item>X-TRADE jednostavno društvo s ograničenom odgovornošću za proizvodnju, trgovinu i usluge, OIB 89127878566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X-TRADE jednostavno društvo s ograničenom odgovornošću za proizvodnju, trgovinu i usluge</izvorni_sadrzaj>
    <derivirana_varijabla naziv="DomainObject.Predmet.ProtustrankaIDrugi_1">X-TRADE jednostavno društvo s ograničenom odgovornošću za proizvodnju,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X-TRADE jednostavno društvo s ograničenom odgovornošću za proizvodnju, trgovinu i usluge, OIB 89127878566, Veliki Kraj 57 , 32270 Županja</izvorni_sadrzaj>
    <derivirana_varijabla naziv="DomainObject.Predmet.ProtustrankaIDrugiAdressOIB_1">X-TRADE jednostavno društvo s ograničenom odgovornošću za proizvodnju, trgovinu i usluge, OIB 89127878566, Veliki Kraj 57 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X-TRADE jednostavno društvo s ograničenom odgovornošću za proizvodnju, trgovinu i usluge</item>
      <item>RH MF POREZNA UPRAVA</item>
    </izvorni_sadrzaj>
    <derivirana_varijabla naziv="DomainObject.Predmet.SudioniciListNaziv_1">
      <item>X-TRADE jednostavno društvo s ograničenom odgovornošću za proizvodnju, trgovinu i usluge</item>
      <item>RH MF POREZNA UPRAVA</item>
    </derivirana_varijabla>
  </DomainObject.Predmet.SudioniciListNaziv>
  <DomainObject.Predmet.SudioniciListAdressOIB>
    <izvorni_sadrzaj>
      <item>X-TRADE jednostavno društvo s ograničenom odgovornošću za proizvodnju, trgovinu i usluge, OIB 89127878566, Veliki Kraj 57 ,32270 Županja</item>
      <item>RH MF POREZNA UPRAVA, OIB 18683136487</item>
    </izvorni_sadrzaj>
    <derivirana_varijabla naziv="DomainObject.Predmet.SudioniciListAdressOIB_1">
      <item>X-TRADE jednostavno društvo s ograničenom odgovornošću za proizvodnju, trgovinu i usluge, OIB 89127878566, Veliki Kraj 57 ,32270 Županja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89127878566</item>
      <item>, OIB 18683136487</item>
    </izvorni_sadrzaj>
    <derivirana_varijabla naziv="DomainObject.Predmet.SudioniciListNazivOIB_1">
      <item>, OIB 89127878566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F5062E-ED9F-4521-ADC3-42A931776A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437</properties:Words>
  <properties:Characters>2241</properties:Characters>
  <properties:Lines>125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2018-11-06T13:38:00Z</dcterms:created>
  <dc:creator>hermanj</dc:creator>
  <cp:lastModifiedBy>Danijela Sekulić</cp:lastModifiedBy>
  <cp:lastPrinted>2018-11-06T13:37:00Z</cp:lastPrinted>
  <dcterms:modified xmlns:xsi="http://www.w3.org/2001/XMLSchema-instance" xsi:type="dcterms:W3CDTF">2018-11-06T13:39:00Z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 BEZ PROKAZNOG.docx)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