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8465" w14:paraId="8c18465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0E5C11" w:rsidR="00085ECC" w:rsidRPr="00734978">
      <w:pPr>
        <w:jc w:val="both"/>
      </w:pPr>
      <w:r w:rsidRPr="00734978">
        <w:t xml:space="preserve">               TRGOVAČKI SUD U OSIJEKU, po </w:t>
      </w:r>
      <w:r w:rsidR="00091AED" w:rsidRPr="00734978">
        <w:t xml:space="preserve">stečajnom </w:t>
      </w:r>
      <w:r w:rsidRPr="00734978">
        <w:t xml:space="preserve">sucu mr. sc. Borisu Vukoviću, u stečajnom predmetu povodom zahtjeva </w:t>
      </w:r>
      <w:r w:rsidR="00F50F8B">
        <w:t xml:space="preserve">Financijske agencije, Regionalni centar Rijeka Podružnica Pula, </w:t>
      </w:r>
      <w:proofErr w:type="spellStart"/>
      <w:r w:rsidR="00F50F8B">
        <w:t>Giardini</w:t>
      </w:r>
      <w:proofErr w:type="spellEnd"/>
      <w:r w:rsidR="00F50F8B">
        <w:t xml:space="preserve"> 5, Pula, OIB 85821130368, za provedbu skraćenog stečajnog postupka nad dužnikom PELIN i MED d.o.o., Rovinj, </w:t>
      </w:r>
      <w:proofErr w:type="spellStart"/>
      <w:r w:rsidR="00F50F8B">
        <w:t>V.Švalbe</w:t>
      </w:r>
      <w:proofErr w:type="spellEnd"/>
      <w:r w:rsidR="00F50F8B">
        <w:t xml:space="preserve"> 1, MBS: 040342710, OIB: 37701357670</w:t>
      </w:r>
      <w:r w:rsidRPr="00734978">
        <w:t xml:space="preserve">, dana </w:t>
      </w:r>
      <w:r w:rsidR="00F50F8B">
        <w:t>1</w:t>
      </w:r>
      <w:r w:rsidR="00A91212" w:rsidRPr="00734978">
        <w:t>.</w:t>
      </w:r>
      <w:r w:rsidR="00716D7B" w:rsidRPr="00734978">
        <w:t xml:space="preserve"> </w:t>
      </w:r>
      <w:r w:rsidR="00F50F8B">
        <w:t>lipnja</w:t>
      </w:r>
      <w:r w:rsidR="00F50F8B" w:rsidRPr="00734978">
        <w:t xml:space="preserve"> </w:t>
      </w:r>
      <w:r w:rsidR="00C139E9" w:rsidRPr="00734978">
        <w:t>2017.</w:t>
      </w:r>
      <w:r w:rsidRPr="00734978">
        <w:t xml:space="preserve"> </w:t>
      </w:r>
    </w:p>
    <w:p w:rsidRDefault="00085ECC" w:rsidP="00085ECC" w:rsidR="00085ECC" w:rsidRPr="00734978"/>
    <w:p w:rsidRDefault="00085ECC" w:rsidP="00085ECC" w:rsidR="00085ECC" w:rsidRPr="00734978">
      <w:pPr>
        <w:jc w:val="center"/>
        <w:rPr>
          <w:bCs/>
        </w:rPr>
      </w:pPr>
      <w:r w:rsidRPr="00734978">
        <w:rPr>
          <w:bCs/>
        </w:rPr>
        <w:t>r i j e š i o    j e</w:t>
      </w:r>
    </w:p>
    <w:p w:rsidRDefault="00085ECC" w:rsidP="00085ECC" w:rsidR="00085ECC" w:rsidRPr="00734978">
      <w:pPr>
        <w:ind w:left="360"/>
        <w:jc w:val="both"/>
      </w:pPr>
      <w:r w:rsidRPr="00734978">
        <w:t xml:space="preserve">                                                </w:t>
      </w:r>
    </w:p>
    <w:p w:rsidRDefault="00085ECC" w:rsidP="00085ECC" w:rsidR="00085ECC" w:rsidRPr="00734978">
      <w:pPr>
        <w:ind w:left="360"/>
        <w:jc w:val="both"/>
      </w:pPr>
    </w:p>
    <w:p w:rsidRDefault="00085ECC" w:rsidP="00D07BC0" w:rsidR="00D07BC0">
      <w:pPr>
        <w:pStyle w:val="Odlomakpopisa"/>
        <w:numPr>
          <w:ilvl w:val="0"/>
          <w:numId w:val="13"/>
        </w:numPr>
        <w:jc w:val="both"/>
      </w:pPr>
      <w:r w:rsidRPr="00734978">
        <w:rPr>
          <w:bCs/>
        </w:rPr>
        <w:t xml:space="preserve">OTVARA SE </w:t>
      </w:r>
      <w:r w:rsidR="003F2200" w:rsidRPr="00734978">
        <w:rPr>
          <w:bCs/>
        </w:rPr>
        <w:t xml:space="preserve">skraćeni </w:t>
      </w:r>
      <w:r w:rsidRPr="00734978">
        <w:rPr>
          <w:bCs/>
        </w:rPr>
        <w:t>stečajni postupak nad dužnikom</w:t>
      </w:r>
      <w:r w:rsidRPr="00734978">
        <w:t xml:space="preserve"> </w:t>
      </w:r>
      <w:r w:rsidR="00F50F8B">
        <w:t xml:space="preserve">PELIN i MED d.o.o., Rovinj, </w:t>
      </w:r>
      <w:proofErr w:type="spellStart"/>
      <w:r w:rsidR="00F50F8B">
        <w:t>V.Švalbe</w:t>
      </w:r>
      <w:proofErr w:type="spellEnd"/>
      <w:r w:rsidR="00F50F8B">
        <w:t xml:space="preserve"> 1, MBS: 040342710, OIB: 37701357670</w:t>
      </w:r>
      <w:r w:rsidRPr="00734978">
        <w:t>.</w:t>
      </w:r>
    </w:p>
    <w:p w:rsidRDefault="00D07BC0" w:rsidP="00D07BC0" w:rsidR="00D07BC0">
      <w:pPr>
        <w:pStyle w:val="Odlomakpopisa"/>
        <w:ind w:left="2160"/>
        <w:jc w:val="both"/>
      </w:pPr>
    </w:p>
    <w:p w:rsidRDefault="00E55689" w:rsidP="00D07BC0" w:rsidR="00E55689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Sanela </w:t>
      </w:r>
      <w:proofErr w:type="spellStart"/>
      <w:r>
        <w:t>Kučar</w:t>
      </w:r>
      <w:proofErr w:type="spellEnd"/>
      <w:r>
        <w:t xml:space="preserve">, Osijek, Josipa </w:t>
      </w:r>
      <w:proofErr w:type="spellStart"/>
      <w:r>
        <w:t>Jurja</w:t>
      </w:r>
      <w:proofErr w:type="spellEnd"/>
      <w:r>
        <w:t xml:space="preserve"> Strossmayera 37, OIB: 97473612486.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F50F8B">
        <w:t xml:space="preserve">PELIN i MED d.o.o., Rovinj, </w:t>
      </w:r>
      <w:proofErr w:type="spellStart"/>
      <w:r w:rsidR="00F50F8B">
        <w:t>V.Švalbe</w:t>
      </w:r>
      <w:proofErr w:type="spellEnd"/>
      <w:r w:rsidR="00F50F8B">
        <w:t xml:space="preserve"> 1, MBS: 040342710, OIB: 37701357670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F50F8B">
        <w:t xml:space="preserve">Regionalni centar Rijeka Podružnica Pula, </w:t>
      </w:r>
      <w:proofErr w:type="spellStart"/>
      <w:r w:rsidR="00F50F8B">
        <w:t>Giardini</w:t>
      </w:r>
      <w:proofErr w:type="spellEnd"/>
      <w:r w:rsidR="00F50F8B">
        <w:t xml:space="preserve"> 5, Pula, OIB 85821130368</w:t>
      </w:r>
      <w:r w:rsidRPr="006F0619">
        <w:t xml:space="preserve">, podnijela je dana </w:t>
      </w:r>
      <w:r w:rsidR="00F50F8B">
        <w:t>24</w:t>
      </w:r>
      <w:r w:rsidR="00734978">
        <w:t xml:space="preserve">. </w:t>
      </w:r>
      <w:r w:rsidR="00F50F8B">
        <w:t>lipnja</w:t>
      </w:r>
      <w:r w:rsidR="00FE3B60" w:rsidRPr="006F0619">
        <w:t xml:space="preserve"> </w:t>
      </w:r>
      <w:r w:rsidRPr="006F0619">
        <w:t xml:space="preserve">2016. godine Trgovačkom sudu u </w:t>
      </w:r>
      <w:r w:rsidR="000D3B9F">
        <w:t>Pazinu</w:t>
      </w:r>
      <w:r w:rsidRPr="006F0619">
        <w:t xml:space="preserve"> zahtjev za provedbu skraćenog stečajnog postupka nad dužnikom </w:t>
      </w:r>
      <w:r w:rsidR="000D3B9F">
        <w:t xml:space="preserve">PELIN i MED d.o.o., Rovinj, </w:t>
      </w:r>
      <w:proofErr w:type="spellStart"/>
      <w:r w:rsidR="000D3B9F">
        <w:t>V.Švalbe</w:t>
      </w:r>
      <w:proofErr w:type="spellEnd"/>
      <w:r w:rsidR="000D3B9F">
        <w:t xml:space="preserve"> 1, MBS: 040342710, OIB: 37701357670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lastRenderedPageBreak/>
        <w:t>Visoki Trgovački suda RH u Zagrebu je rješenjem broj 31-Su-</w:t>
      </w:r>
      <w:r w:rsidR="000D3B9F">
        <w:t>889</w:t>
      </w:r>
      <w:r w:rsidRPr="006F0619">
        <w:t>/</w:t>
      </w:r>
      <w:r w:rsidR="007429B7" w:rsidRPr="006F0619">
        <w:t>1</w:t>
      </w:r>
      <w:r w:rsidR="000D3B9F">
        <w:t>6</w:t>
      </w:r>
      <w:r w:rsidR="007429B7" w:rsidRPr="006F0619">
        <w:t>-2</w:t>
      </w:r>
      <w:r w:rsidRPr="006F0619">
        <w:t xml:space="preserve"> od </w:t>
      </w:r>
      <w:r w:rsidR="007429B7" w:rsidRPr="006F0619">
        <w:t>1</w:t>
      </w:r>
      <w:r w:rsidR="000D3B9F">
        <w:t>5</w:t>
      </w:r>
      <w:r w:rsidR="007429B7" w:rsidRPr="006F0619">
        <w:t xml:space="preserve">. </w:t>
      </w:r>
      <w:r w:rsidR="000D3B9F">
        <w:t>rujna</w:t>
      </w:r>
      <w:r w:rsidR="007429B7" w:rsidRPr="006F0619">
        <w:t xml:space="preserve"> 201</w:t>
      </w:r>
      <w:r w:rsidR="000D3B9F">
        <w:t>6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706FF">
        <w:t>18. listopada 2016</w:t>
      </w:r>
      <w:r w:rsidRPr="006F0619">
        <w:t>. godine objavio oglas na mrežnoj stranici e-Oglasna ploča sudova pod poslovnim brojem St-</w:t>
      </w:r>
      <w:r w:rsidR="000706FF">
        <w:t>2324</w:t>
      </w:r>
      <w:r w:rsidRPr="006F0619">
        <w:t>/1</w:t>
      </w:r>
      <w:r w:rsidR="000706FF">
        <w:t>6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0706FF">
        <w:rPr>
          <w:sz w:val="24"/>
        </w:rPr>
        <w:t>1. lipnja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A3B4F">
        <w:rPr>
          <w:sz w:val="24"/>
        </w:rPr>
        <w:t>8</w:t>
      </w:r>
      <w:r w:rsidR="005C4269" w:rsidRPr="006F0619">
        <w:rPr>
          <w:sz w:val="24"/>
        </w:rPr>
        <w:t>.</w:t>
      </w:r>
      <w:r w:rsidR="005A3B4F">
        <w:rPr>
          <w:sz w:val="24"/>
        </w:rPr>
        <w:t>8</w:t>
      </w:r>
      <w:r w:rsidR="005C4269" w:rsidRPr="006F0619">
        <w:rPr>
          <w:sz w:val="24"/>
        </w:rPr>
        <w:t>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F80" w:rsidR="009F1F80">
      <w:r>
        <w:separator/>
      </w:r>
    </w:p>
  </w:endnote>
  <w:endnote w:id="0" w:type="continuationSeparator">
    <w:p w:rsidRDefault="009F1F80" w:rsidR="009F1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F80" w:rsidR="009F1F80">
      <w:r>
        <w:separator/>
      </w:r>
    </w:p>
  </w:footnote>
  <w:footnote w:id="0" w:type="continuationSeparator">
    <w:p w:rsidRDefault="009F1F80" w:rsidR="009F1F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1C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E1A22" w:rsidR="00CE1A2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CE1A22">
      <w:t>7 St-2324/16-8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E1A22">
      <w:t>2324</w:t>
    </w:r>
    <w:r w:rsidR="00CC69E4">
      <w:t>/1</w:t>
    </w:r>
    <w:r w:rsidR="00CE1A22">
      <w:t>6</w:t>
    </w:r>
    <w:r w:rsidR="00CC69E4">
      <w:t>-</w:t>
    </w:r>
    <w:r w:rsidR="00CE1A22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C03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6FF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3B9F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5C11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10F9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1342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450D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096C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1C7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3B4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4978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376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08C4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F80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C42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11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1A22"/>
    <w:rsid w:val="00CE294F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07B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588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5689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0F8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0F29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A2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931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931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931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1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1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A2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5931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931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931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1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1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01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2324</izvorni_sadrzaj>
    <derivirana_varijabla naziv="DomainObject.Predmet.Broj_1">2324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St-2324/2016</izvorni_sadrzaj>
    <derivirana_varijabla naziv="DomainObject.Predmet.OznakaBroj_1">St-2324/2016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PELIN i MED d.o.o. ROVINJ</izvorni_sadrzaj>
    <derivirana_varijabla naziv="DomainObject.Predmet.ProtustrankaFormated_1">  PELIN i MED d.o.o. ROVINJ</derivirana_varijabla>
  </DomainObject.Predmet.ProtustrankaFormated>
  <DomainObject.Predmet.ProtustrankaFormatedOIB>
    <izvorni_sadrzaj>  PELIN i MED d.o.o. ROVINJ, OIB 37701357670</izvorni_sadrzaj>
    <derivirana_varijabla naziv="DomainObject.Predmet.ProtustrankaFormatedOIB_1">  PELIN i MED d.o.o. ROVINJ, OIB 37701357670</derivirana_varijabla>
  </DomainObject.Predmet.ProtustrankaFormatedOIB>
  <DomainObject.Predmet.ProtustrankaFormatedWithAdress>
    <izvorni_sadrzaj> PELIN i MED d.o.o. ROVINJ, V.Švalbe 1, 52210 Rovinj</izvorni_sadrzaj>
    <derivirana_varijabla naziv="DomainObject.Predmet.ProtustrankaFormatedWithAdress_1"> PELIN i MED d.o.o. ROVINJ, V.Švalbe 1, 52210 Rovinj</derivirana_varijabla>
  </DomainObject.Predmet.ProtustrankaFormatedWithAdress>
  <DomainObject.Predmet.ProtustrankaFormatedWithAdressOIB>
    <izvorni_sadrzaj> PELIN i MED d.o.o. ROVINJ, OIB 37701357670, V.Švalbe 1, 52210 Rovinj</izvorni_sadrzaj>
    <derivirana_varijabla naziv="DomainObject.Predmet.ProtustrankaFormatedWithAdressOIB_1"> PELIN i MED d.o.o. ROVINJ, OIB 37701357670, V.Švalbe 1, 52210 Rovinj</derivirana_varijabla>
  </DomainObject.Predmet.ProtustrankaFormatedWithAdressOIB>
  <DomainObject.Predmet.ProtustrankaWithAdress>
    <izvorni_sadrzaj>PELIN i MED d.o.o. ROVINJ V.Švalbe 1, 52210 Rovinj</izvorni_sadrzaj>
    <derivirana_varijabla naziv="DomainObject.Predmet.ProtustrankaWithAdress_1">PELIN i MED d.o.o. ROVINJ V.Švalbe 1, 52210 Rovinj</derivirana_varijabla>
  </DomainObject.Predmet.ProtustrankaWithAdress>
  <DomainObject.Predmet.ProtustrankaWithAdressOIB>
    <izvorni_sadrzaj>PELIN i MED d.o.o. ROVINJ, OIB 37701357670, V.Švalbe 1, 52210 Rovinj</izvorni_sadrzaj>
    <derivirana_varijabla naziv="DomainObject.Predmet.ProtustrankaWithAdressOIB_1">PELIN i MED d.o.o. ROVINJ, OIB 37701357670, V.Švalbe 1, 52210 Rovinj</derivirana_varijabla>
  </DomainObject.Predmet.ProtustrankaWithAdressOIB>
  <DomainObject.Predmet.ProtustrankaNazivFormated>
    <izvorni_sadrzaj>PELIN i MED d.o.o. ROVINJ</izvorni_sadrzaj>
    <derivirana_varijabla naziv="DomainObject.Predmet.ProtustrankaNazivFormated_1">PELIN i MED d.o.o. ROVINJ</derivirana_varijabla>
  </DomainObject.Predmet.ProtustrankaNazivFormated>
  <DomainObject.Predmet.ProtustrankaNazivFormatedOIB>
    <izvorni_sadrzaj>PELIN i MED d.o.o. ROVINJ, OIB 37701357670</izvorni_sadrzaj>
    <derivirana_varijabla naziv="DomainObject.Predmet.ProtustrankaNazivFormatedOIB_1">PELIN i MED d.o.o. ROVINJ, OIB 37701357670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PELIN i MED d.o.o. ROVINJ</item>
    </izvorni_sadrzaj>
    <derivirana_varijabla naziv="DomainObject.Predmet.ProtuStrankaListFormated_1">
      <item>PELIN i MED d.o.o. ROVINJ</item>
    </derivirana_varijabla>
  </DomainObject.Predmet.ProtuStrankaListFormated>
  <DomainObject.Predmet.ProtuStrankaListFormatedOIB>
    <izvorni_sadrzaj>
      <item>PELIN i MED d.o.o. ROVINJ, OIB 37701357670</item>
    </izvorni_sadrzaj>
    <derivirana_varijabla naziv="DomainObject.Predmet.ProtuStrankaListFormatedOIB_1">
      <item>PELIN i MED d.o.o. ROVINJ, OIB 37701357670</item>
    </derivirana_varijabla>
  </DomainObject.Predmet.ProtuStrankaListFormatedOIB>
  <DomainObject.Predmet.ProtuStrankaListFormatedWithAdress>
    <izvorni_sadrzaj>
      <item>PELIN i MED d.o.o. ROVINJ, V.Švalbe 1, 52210 Rovinj</item>
    </izvorni_sadrzaj>
    <derivirana_varijabla naziv="DomainObject.Predmet.ProtuStrankaListFormatedWithAdress_1">
      <item>PELIN i MED d.o.o. ROVINJ, V.Švalbe 1, 52210 Rovinj</item>
    </derivirana_varijabla>
  </DomainObject.Predmet.ProtuStrankaListFormatedWithAdress>
  <DomainObject.Predmet.ProtuStrankaListFormatedWithAdressOIB>
    <izvorni_sadrzaj>
      <item>PELIN i MED d.o.o. ROVINJ, OIB 37701357670, V.Švalbe 1, 52210 Rovinj</item>
    </izvorni_sadrzaj>
    <derivirana_varijabla naziv="DomainObject.Predmet.ProtuStrankaListFormatedWithAdressOIB_1">
      <item>PELIN i MED d.o.o. ROVINJ, OIB 37701357670, V.Švalbe 1, 52210 Rovinj</item>
    </derivirana_varijabla>
  </DomainObject.Predmet.ProtuStrankaListFormatedWithAdressOIB>
  <DomainObject.Predmet.ProtuStrankaListNazivFormated>
    <izvorni_sadrzaj>
      <item>PELIN i MED d.o.o. ROVINJ</item>
    </izvorni_sadrzaj>
    <derivirana_varijabla naziv="DomainObject.Predmet.ProtuStrankaListNazivFormated_1">
      <item>PELIN i MED d.o.o. ROVINJ</item>
    </derivirana_varijabla>
  </DomainObject.Predmet.ProtuStrankaListNazivFormated>
  <DomainObject.Predmet.ProtuStrankaListNazivFormatedOIB>
    <izvorni_sadrzaj>
      <item>PELIN i MED d.o.o. ROVINJ, OIB 37701357670</item>
    </izvorni_sadrzaj>
    <derivirana_varijabla naziv="DomainObject.Predmet.ProtuStrankaListNazivFormatedOIB_1">
      <item>PELIN i MED d.o.o. ROVINJ, OIB 37701357670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PELIN i MED d.o.o. ROVINJ</izvorni_sadrzaj>
    <derivirana_varijabla naziv="DomainObject.Predmet.ProtustrankaIDrugi_1">PELIN i MED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PELIN i MED d.o.o. ROVINJ, OIB 37701357670, V.Švalbe 1, 52210 Rovinj</izvorni_sadrzaj>
    <derivirana_varijabla naziv="DomainObject.Predmet.ProtustrankaIDrugiAdressOIB_1">PELIN i MED d.o.o. ROVINJ, OIB 37701357670, V.Švalbe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PELIN i MED d.o.o. ROVINJ</item>
      <item>FINANCIJSKA AGENCIJA, RC RIJEKA, PODRUŽNICA PULA, PULA</item>
    </izvorni_sadrzaj>
    <derivirana_varijabla naziv="DomainObject.Predmet.SudioniciListNaziv_1">
      <item>PELIN i MED d.o.o. ROVINJ</item>
      <item>FINANCIJSKA AGENCIJA, RC RIJEKA, PODRUŽNICA PULA, PULA</item>
    </derivirana_varijabla>
  </DomainObject.Predmet.SudioniciListNaziv>
  <DomainObject.Predmet.SudioniciListAdressOIB>
    <izvorni_sadrzaj>
      <item>PELIN i MED d.o.o. ROVINJ, OIB 37701357670, V.Švalbe 1,52210 Rovinj</item>
      <item>FINANCIJSKA AGENCIJA, RC RIJEKA, PODRUŽNICA PULA, PULA, OIB 85821130368, Giardini 5,52100 Pula</item>
    </izvorni_sadrzaj>
    <derivirana_varijabla naziv="DomainObject.Predmet.SudioniciListAdressOIB_1">
      <item>PELIN i MED d.o.o. ROVINJ, OIB 37701357670, V.Švalbe 1,52210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37701357670</item>
      <item>, OIB 85821130368</item>
    </izvorni_sadrzaj>
    <derivirana_varijabla naziv="DomainObject.Predmet.SudioniciListNazivOIB_1">
      <item>, OIB 37701357670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2750A-00E7-4A82-9F2D-ADE5122AA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2430</properties:Characters>
  <properties:Lines>159</properties:Lines>
  <properties:Paragraphs>29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2017-06-01T11:40:00Z</cp:lastPrinted>
  <dcterms:modified xmlns:xsi="http://www.w3.org/2001/XMLSchema-instance" xsi:type="dcterms:W3CDTF">2017-06-01T11:42:00Z</dcterms:modified>
  <cp:revision>436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