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a89b" w14:paraId="6a7a89b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B96214">
        <w:t>5411/16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 xml:space="preserve">u stečajnom postupku povodom prijedloga predlagatelja FINANCIJSKE AGENCIJE, Regionalni centar Zagreb, podružnica Zagreb, Trg svibanjskih žrtava 1995. 1, za otvaranje stečajnog postupka nad dužnikom </w:t>
      </w:r>
      <w:r w:rsidR="00B96214" w:rsidRPr="005A15A1">
        <w:t>BLISSD 17 d.o.o. za proizvodnju, trgovinu i usluge, Zagreb, Vladimira Varičaka 3, OIB 59569481255</w:t>
      </w:r>
      <w:r w:rsidR="009E48BB">
        <w:rPr>
          <w:lang w:val="pt-BR"/>
        </w:rPr>
        <w:t xml:space="preserve">, </w:t>
      </w:r>
      <w:r w:rsidR="00015A60">
        <w:t xml:space="preserve"> dana </w:t>
      </w:r>
      <w:r w:rsidR="00B96214">
        <w:t>2</w:t>
      </w:r>
      <w:r w:rsidR="00015A60">
        <w:t>5</w:t>
      </w:r>
      <w:r>
        <w:t xml:space="preserve">. </w:t>
      </w:r>
      <w:r w:rsidR="00015A60">
        <w:t>travnja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96214" w:rsidRPr="005A15A1">
        <w:t>BLISSD 17 d.o.o. za proizvodnju, trgovinu i usluge, Zagreb, Vladimira Varičaka 3, OIB 59569481255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B96214">
        <w:t>541116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B96214" w:rsidRPr="005A15A1">
        <w:t>BLISSD 17 d.o.o. za proizvodnju, trgovinu i usluge, Zagreb, Vladimira Varičaka 3, OIB 59569481255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015A60" w:rsidR="00B96214">
      <w:pPr>
        <w:ind w:firstLine="708"/>
        <w:jc w:val="both"/>
      </w:pPr>
      <w:r>
        <w:t>Sud je rješenjem St-</w:t>
      </w:r>
      <w:r w:rsidR="00B96214">
        <w:t>5411/16 od 20</w:t>
      </w:r>
      <w:r>
        <w:t xml:space="preserve">. </w:t>
      </w:r>
      <w:r w:rsidR="00B96214">
        <w:t>studenog 2017</w:t>
      </w:r>
      <w:r>
        <w:t>.g.  pokrenuo prethodni postupak nad dužnikom, te odredio i održao ročište radi očitovanja o prijedlogu za otvaranje stečajnog postupka.</w:t>
      </w:r>
    </w:p>
    <w:p w:rsidRDefault="009E48BB" w:rsidP="00B96214" w:rsidR="00015A60">
      <w:pPr>
        <w:ind w:firstLine="708"/>
        <w:jc w:val="both"/>
      </w:pPr>
      <w:r>
        <w:t xml:space="preserve"> Podnositelj prijedloga je pisanim putem dostavi</w:t>
      </w:r>
      <w:r w:rsidR="00B96214">
        <w:t>o očitovanje za ročište (list 7</w:t>
      </w:r>
      <w:r>
        <w:t xml:space="preserve"> spisa) te je u cijelosti ostao kod navoda iz podnesenog prijedloga za otvaranje stečajnog postupka. </w:t>
      </w:r>
      <w:r w:rsidR="00B96214">
        <w:t xml:space="preserve"> </w:t>
      </w:r>
      <w:r>
        <w:t xml:space="preserve">Zakonski zastupnik </w:t>
      </w:r>
      <w:r w:rsidR="00AA65C6">
        <w:t>dužnika uredno pozvan, na ročište nije pristupio, a niti je za isto dostavio pisano očitovanje, sukladno čl. 123. st.2 SZ-a.</w:t>
      </w:r>
      <w:r w:rsidR="00015A60">
        <w:t xml:space="preserve"> </w:t>
      </w:r>
    </w:p>
    <w:p w:rsidRDefault="00015A60" w:rsidP="00015A60" w:rsidR="00015A60">
      <w:pPr>
        <w:jc w:val="both"/>
      </w:pPr>
    </w:p>
    <w:p w:rsidRDefault="00B96214" w:rsidP="00015A60" w:rsidR="00015A60">
      <w:pPr>
        <w:ind w:firstLine="708"/>
        <w:jc w:val="both"/>
      </w:pPr>
      <w:r>
        <w:t>Sud je rješenjem od 10</w:t>
      </w:r>
      <w:r w:rsidR="00015A60">
        <w:t xml:space="preserve">. </w:t>
      </w:r>
      <w:r>
        <w:t>siječnja</w:t>
      </w:r>
      <w:r w:rsidR="00015A60">
        <w:t xml:space="preserve"> 2018.g. imenovao privremenog stečajnog upravitelja sa zadatkom da ispita da li kod dužnika i nadalje p</w:t>
      </w:r>
      <w:r w:rsidR="007D3C17">
        <w:t>ostoji koji od stečajnih razloga</w:t>
      </w:r>
      <w:r w:rsidR="00015A60">
        <w:t xml:space="preserve">, kao i da utvrdi činjenicu da li dužnik ima imovine koja bi činila stečajnu masu, te da li se mogu </w:t>
      </w:r>
      <w:r w:rsidR="00015A60">
        <w:lastRenderedPageBreak/>
        <w:t xml:space="preserve">imovinom, ukoliko ista postoji,  pokriti troškovi postupka, te povodom navedenog privremeni stečajni upravitelj u ovosudni spis dostavio je pisano izvješće  (list  </w:t>
      </w:r>
      <w:r>
        <w:t>23-46</w:t>
      </w:r>
      <w:r w:rsidR="00015A60">
        <w:t xml:space="preserve"> spisa), te utvrdio da dužnik nema nikakve imovine koja bi činila stečajnu masu, te predložio da se ovaj stečajni postupak otvori i istovremeno zaključi temeljem čl. 132. SZ-a.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B96214">
        <w:t>živanjem u e-nekretnine (list 48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620CB6" w:rsidP="00AC775F" w:rsidR="00AC775F">
      <w:pPr>
        <w:jc w:val="center"/>
      </w:pPr>
      <w:r>
        <w:t xml:space="preserve">U Zagrebu, </w:t>
      </w:r>
      <w:r w:rsidR="00B96214">
        <w:t>2</w:t>
      </w:r>
      <w:r>
        <w:t>5</w:t>
      </w:r>
      <w:r w:rsidR="002811D1">
        <w:t xml:space="preserve">. </w:t>
      </w:r>
      <w:r>
        <w:t>travnja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E27D0A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E27D0A" w:rsidP="00E27D0A" w:rsidR="00E27D0A">
      <w:pPr>
        <w:ind w:left="4956"/>
      </w:pPr>
      <w:r>
        <w:t>Za točnost otpravka-ovlašteni službenik</w:t>
      </w:r>
    </w:p>
    <w:p w:rsidRDefault="00E27D0A" w:rsidP="00E27D0A" w:rsidR="00E27D0A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D0A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B96214">
          <w:t>5411/16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15A60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237D"/>
    <w:rsid w:val="003855AC"/>
    <w:rsid w:val="00430DFC"/>
    <w:rsid w:val="00434720"/>
    <w:rsid w:val="00497B80"/>
    <w:rsid w:val="00497BA4"/>
    <w:rsid w:val="00537E48"/>
    <w:rsid w:val="005744C2"/>
    <w:rsid w:val="005C46B3"/>
    <w:rsid w:val="00620CB6"/>
    <w:rsid w:val="006A5342"/>
    <w:rsid w:val="007636BF"/>
    <w:rsid w:val="0077284A"/>
    <w:rsid w:val="007A26B6"/>
    <w:rsid w:val="007D3C17"/>
    <w:rsid w:val="007F25F3"/>
    <w:rsid w:val="00831CA2"/>
    <w:rsid w:val="00835B31"/>
    <w:rsid w:val="00886149"/>
    <w:rsid w:val="0092161E"/>
    <w:rsid w:val="009535DF"/>
    <w:rsid w:val="00987F81"/>
    <w:rsid w:val="009C730D"/>
    <w:rsid w:val="009E48BB"/>
    <w:rsid w:val="00A43A92"/>
    <w:rsid w:val="00A85130"/>
    <w:rsid w:val="00A96CDC"/>
    <w:rsid w:val="00AA65C6"/>
    <w:rsid w:val="00AC775F"/>
    <w:rsid w:val="00AF796B"/>
    <w:rsid w:val="00B229F0"/>
    <w:rsid w:val="00B52B98"/>
    <w:rsid w:val="00B7099D"/>
    <w:rsid w:val="00B86C69"/>
    <w:rsid w:val="00B96214"/>
    <w:rsid w:val="00BE0424"/>
    <w:rsid w:val="00C03CEA"/>
    <w:rsid w:val="00C376B1"/>
    <w:rsid w:val="00C43B32"/>
    <w:rsid w:val="00C75F8C"/>
    <w:rsid w:val="00CE7E1C"/>
    <w:rsid w:val="00D707AE"/>
    <w:rsid w:val="00E27D0A"/>
    <w:rsid w:val="00EC01B1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D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D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D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D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D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D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D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D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5411</izvorni_sadrzaj>
    <derivirana_varijabla naziv="DomainObject.Predmet.Broj_1">5411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St-5411/2016</izvorni_sadrzaj>
    <derivirana_varijabla naziv="DomainObject.Predmet.OznakaBroj_1">St-5411/2016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BLISSD 17 d.o.o. zastupanog po punomoćniku Aleksandar Ćeramilac</izvorni_sadrzaj>
    <derivirana_varijabla naziv="DomainObject.Predmet.ProtustrankaFormated_1">  BLISSD 17 d.o.o. zastupanog po punomoćniku Aleksandar Ćeramilac</derivirana_varijabla>
  </DomainObject.Predmet.ProtustrankaFormated>
  <DomainObject.Predmet.ProtustrankaFormatedOIB>
    <izvorni_sadrzaj>  BLISSD 17 d.o.o., OIB 59569481255 zastupanog po punomoćniku Aleksandar Ćeramilac</izvorni_sadrzaj>
    <derivirana_varijabla naziv="DomainObject.Predmet.ProtustrankaFormatedOIB_1">  BLISSD 17 d.o.o., OIB 59569481255 zastupanog po punomoćniku Aleksandar Ćeramilac</derivirana_varijabla>
  </DomainObject.Predmet.ProtustrankaFormatedOIB>
  <DomainObject.Predmet.ProtustrankaFormatedWithAdress>
    <izvorni_sadrzaj> BLISSD 17 d.o.o., Vladimira Varićaka 3, 10000 Zagreb zastupanog po punomoćniku Aleksandar Ćeramilac</izvorni_sadrzaj>
    <derivirana_varijabla naziv="DomainObject.Predmet.ProtustrankaFormatedWithAdress_1"> BLISSD 17 d.o.o., Vladimira Varićaka 3, 10000 Zagreb zastupanog po punomoćniku Aleksandar Ćeramilac</derivirana_varijabla>
  </DomainObject.Predmet.ProtustrankaFormatedWithAdress>
  <DomainObject.Predmet.ProtustrankaFormatedWithAdressOIB>
    <izvorni_sadrzaj> BLISSD 17 d.o.o., OIB 59569481255, Vladimira Varićaka 3, 10000 Zagreb zastupanog po punomoćniku Aleksandar Ćeramilac</izvorni_sadrzaj>
    <derivirana_varijabla naziv="DomainObject.Predmet.ProtustrankaFormatedWithAdressOIB_1"> BLISSD 17 d.o.o., OIB 59569481255, Vladimira Varićaka 3, 10000 Zagreb zastupanog po punomoćniku Aleksandar Ćeramilac</derivirana_varijabla>
  </DomainObject.Predmet.ProtustrankaFormatedWithAdressOIB>
  <DomainObject.Predmet.ProtustrankaWithAdress>
    <izvorni_sadrzaj>BLISSD 17 d.o.o. Vladimira Varićaka 3, 10000 Zagreb</izvorni_sadrzaj>
    <derivirana_varijabla naziv="DomainObject.Predmet.ProtustrankaWithAdress_1">BLISSD 17 d.o.o. Vladimira Varićaka 3, 10000 Zagreb</derivirana_varijabla>
  </DomainObject.Predmet.ProtustrankaWithAdress>
  <DomainObject.Predmet.ProtustrankaWithAdressOIB>
    <izvorni_sadrzaj>BLISSD 17 d.o.o., OIB 59569481255, Vladimira Varićaka 3, 10000 Zagreb</izvorni_sadrzaj>
    <derivirana_varijabla naziv="DomainObject.Predmet.ProtustrankaWithAdressOIB_1">BLISSD 17 d.o.o., OIB 59569481255, Vladimira Varićaka 3, 10000 Zagreb</derivirana_varijabla>
  </DomainObject.Predmet.ProtustrankaWithAdressOIB>
  <DomainObject.Predmet.ProtustrankaNazivFormated>
    <izvorni_sadrzaj>BLISSD 17 d.o.o.</izvorni_sadrzaj>
    <derivirana_varijabla naziv="DomainObject.Predmet.ProtustrankaNazivFormated_1">BLISSD 17 d.o.o.</derivirana_varijabla>
  </DomainObject.Predmet.ProtustrankaNazivFormated>
  <DomainObject.Predmet.ProtustrankaNazivFormatedOIB>
    <izvorni_sadrzaj>BLISSD 17 d.o.o., OIB 59569481255</izvorni_sadrzaj>
    <derivirana_varijabla naziv="DomainObject.Predmet.ProtustrankaNazivFormatedOIB_1">BLISSD 17 d.o.o., OIB 59569481255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BLISSD 17 d.o.o. zastupanog po punomoćniku Aleksandar Ćeramilac</item>
    </izvorni_sadrzaj>
    <derivirana_varijabla naziv="DomainObject.Predmet.ProtuStrankaListFormated_1">
      <item>BLISSD 17 d.o.o. zastupanog po punomoćniku Aleksandar Ćeramilac</item>
    </derivirana_varijabla>
  </DomainObject.Predmet.ProtuStrankaListFormated>
  <DomainObject.Predmet.ProtuStrankaListFormatedOIB>
    <izvorni_sadrzaj>
      <item>BLISSD 17 d.o.o., OIB 59569481255 zastupanog po punomoćniku Aleksandar Ćeramilac</item>
    </izvorni_sadrzaj>
    <derivirana_varijabla naziv="DomainObject.Predmet.ProtuStrankaListFormatedOIB_1">
      <item>BLISSD 17 d.o.o., OIB 59569481255 zastupanog po punomoćniku Aleksandar Ćeramilac</item>
    </derivirana_varijabla>
  </DomainObject.Predmet.ProtuStrankaListFormatedOIB>
  <DomainObject.Predmet.ProtuStrankaListFormatedWithAdress>
    <izvorni_sadrzaj>
      <item>BLISSD 17 d.o.o., Vladimira Varićaka 3, 10000 Zagreb zastupanog po punomoćniku Aleksandar Ćeramilac</item>
    </izvorni_sadrzaj>
    <derivirana_varijabla naziv="DomainObject.Predmet.ProtuStrankaListFormatedWithAdress_1">
      <item>BLISSD 17 d.o.o., Vladimira Varićaka 3, 10000 Zagreb zastupanog po punomoćniku Aleksandar Ćeramilac</item>
    </derivirana_varijabla>
  </DomainObject.Predmet.ProtuStrankaListFormatedWithAdress>
  <DomainObject.Predmet.ProtuStrankaListFormatedWithAdressOIB>
    <izvorni_sadrzaj>
      <item>BLISSD 17 d.o.o., OIB 59569481255, Vladimira Varićaka 3, 10000 Zagreb zastupanog po punomoćniku Aleksandar Ćeramilac</item>
    </izvorni_sadrzaj>
    <derivirana_varijabla naziv="DomainObject.Predmet.ProtuStrankaListFormatedWithAdressOIB_1">
      <item>BLISSD 17 d.o.o., OIB 59569481255, Vladimira Varićaka 3, 10000 Zagreb zastupanog po punomoćniku Aleksandar Ćeramilac</item>
    </derivirana_varijabla>
  </DomainObject.Predmet.ProtuStrankaListFormatedWithAdressOIB>
  <DomainObject.Predmet.ProtuStrankaListNazivFormated>
    <izvorni_sadrzaj>
      <item>BLISSD 17 d.o.o.</item>
    </izvorni_sadrzaj>
    <derivirana_varijabla naziv="DomainObject.Predmet.ProtuStrankaListNazivFormated_1">
      <item>BLISSD 17 d.o.o.</item>
    </derivirana_varijabla>
  </DomainObject.Predmet.ProtuStrankaListNazivFormated>
  <DomainObject.Predmet.ProtuStrankaListNazivFormatedOIB>
    <izvorni_sadrzaj>
      <item>BLISSD 17 d.o.o., OIB 59569481255</item>
    </izvorni_sadrzaj>
    <derivirana_varijabla naziv="DomainObject.Predmet.ProtuStrankaListNazivFormatedOIB_1">
      <item>BLISSD 17 d.o.o., OIB 59569481255</item>
    </derivirana_varijabla>
  </DomainObject.Predmet.ProtuStrankaListNazivFormatedOIB>
  <DomainObject.Predmet.OstaliListFormated>
    <izvorni_sadrzaj>
      <item>Aleksandar Ćeramilac punomoćnik sudionika u postupku BLISSD 17 d.o.o.</item>
    </izvorni_sadrzaj>
    <derivirana_varijabla naziv="DomainObject.Predmet.OstaliListFormated_1">
      <item>Aleksandar Ćeramilac punomoćnik sudionika u postupku BLISSD 17 d.o.o.</item>
    </derivirana_varijabla>
  </DomainObject.Predmet.OstaliListFormated>
  <DomainObject.Predmet.OstaliListFormatedOIB>
    <izvorni_sadrzaj>
      <item>Aleksandar Ćeramilac, OIB 32915958776 punomoćnik sudionika u postupku BLISSD 17 d.o.o.</item>
    </izvorni_sadrzaj>
    <derivirana_varijabla naziv="DomainObject.Predmet.OstaliListFormatedOIB_1">
      <item>Aleksandar Ćeramilac, OIB 32915958776 punomoćnik sudionika u postupku BLISSD 17 d.o.o.</item>
    </derivirana_varijabla>
  </DomainObject.Predmet.OstaliListFormatedOIB>
  <DomainObject.Predmet.OstaliListFormatedWithAdress>
    <izvorni_sadrzaj>
      <item>Aleksandar Ćeramilac, Ulica Vladimira Varićaka 3, 10000 Zagreb punomoćnik sudionika u postupku BLISSD 17 d.o.o.</item>
    </izvorni_sadrzaj>
    <derivirana_varijabla naziv="DomainObject.Predmet.OstaliListFormatedWithAdress_1">
      <item>Aleksandar Ćeramilac, Ulica Vladimira Varićaka 3, 10000 Zagreb punomoćnik sudionika u postupku BLISSD 17 d.o.o.</item>
    </derivirana_varijabla>
  </DomainObject.Predmet.OstaliListFormatedWithAdress>
  <DomainObject.Predmet.OstaliListFormatedWithAdressOIB>
    <izvorni_sadrzaj>
      <item>Aleksandar Ćeramilac, OIB 32915958776, Ulica Vladimira Varićaka 3, 10000 Zagreb punomoćnik sudionika u postupku BLISSD 17 d.o.o.</item>
    </izvorni_sadrzaj>
    <derivirana_varijabla naziv="DomainObject.Predmet.OstaliListFormatedWithAdressOIB_1">
      <item>Aleksandar Ćeramilac, OIB 32915958776, Ulica Vladimira Varićaka 3, 10000 Zagreb punomoćnik sudionika u postupku BLISSD 17 d.o.o.</item>
    </derivirana_varijabla>
  </DomainObject.Predmet.OstaliListFormatedWithAdressOIB>
  <DomainObject.Predmet.OstaliListNazivFormated>
    <izvorni_sadrzaj>
      <item>Aleksandar Ćeramilac</item>
    </izvorni_sadrzaj>
    <derivirana_varijabla naziv="DomainObject.Predmet.OstaliListNazivFormated_1">
      <item>Aleksandar Ćeramilac</item>
    </derivirana_varijabla>
  </DomainObject.Predmet.OstaliListNazivFormated>
  <DomainObject.Predmet.OstaliListNazivFormatedOIB>
    <izvorni_sadrzaj>
      <item>Aleksandar Ćeramilac, OIB 32915958776</item>
    </izvorni_sadrzaj>
    <derivirana_varijabla naziv="DomainObject.Predmet.OstaliListNazivFormatedOIB_1">
      <item>Aleksandar Ćeramilac, OIB 32915958776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BLISSD 17 d.o.o.</izvorni_sadrzaj>
    <derivirana_varijabla naziv="DomainObject.Predmet.ProtustrankaIDrugi_1">BLISSD 17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BLISSD 17 d.o.o., OIB 59569481255, Vladimira Varićaka 3, 10000 Zagreb</izvorni_sadrzaj>
    <derivirana_varijabla naziv="DomainObject.Predmet.ProtustrankaIDrugiAdressOIB_1">BLISSD 17 d.o.o., OIB 59569481255, Vladimira Varićaka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BLISSD 17 d.o.o.</item>
      <item>Aleksandar Ćeramilac</item>
    </izvorni_sadrzaj>
    <derivirana_varijabla naziv="DomainObject.Predmet.SudioniciListNaziv_1">
      <item>FINA Regionalni centar Zagreb</item>
      <item>BLISSD 17 d.o.o.</item>
      <item>Aleksandar Ćeramilac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BLISSD 17 d.o.o., OIB 59569481255, Vladimira Varićaka 3,10000 Zagreb</item>
      <item>Aleksandar Ćeramilac, OIB 32915958776, Ulica Vladimira Varićaka 3,10000 Zagreb</item>
    </izvorni_sadrzaj>
    <derivirana_varijabla naziv="DomainObject.Predmet.SudioniciListAdressOIB_1">
      <item>FINA Regionalni centar Zagreb, OIB 85821130368, Trg svibanjskih žrtava 1995. br. 1,10000 Zagreb</item>
      <item>BLISSD 17 d.o.o., OIB 59569481255, Vladimira Varićaka 3,10000 Zagreb</item>
      <item>Aleksandar Ćeramilac, OIB 32915958776, Ulica Vladimira Varićaka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59569481255</item>
      <item>, OIB 32915958776</item>
    </izvorni_sadrzaj>
    <derivirana_varijabla naziv="DomainObject.Predmet.SudioniciListNazivOIB_1">
      <item>, OIB 85821130368</item>
      <item>, OIB 59569481255</item>
      <item>, OIB 32915958776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4276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2018-04-25T12:34:00Z</dcterms:created>
  <dc:creator>Monika Grbac</dc:creator>
  <cp:lastModifiedBy>Monika Grbac</cp:lastModifiedBy>
  <cp:lastPrinted>2018-04-25T12:37:00Z</cp:lastPrinted>
  <dcterms:modified xmlns:xsi="http://www.w3.org/2001/XMLSchema-instance" xsi:type="dcterms:W3CDTF">2018-04-25T12:37:00Z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(st-5411-16.docx)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