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b514f" w14:paraId="61b514f" w:rsidRDefault="006C6CE1" w:rsidP="002A163D" w:rsidR="006C6CE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Tamari Lakoseljac Benčić, povodom zahtjeva Financijske agencije, OIB 85821130368, Regionalnog centra Rijeka, Podružnice Pula, Pula, Giardini 5, za provedbu skraćenog stečajnog postupka nad pravnom osobom (dužnikom)</w:t>
      </w:r>
      <w:r w:rsidR="002A163D">
        <w:rPr>
          <w:rFonts w:cs="Times New Roman" w:eastAsia="Times New Roman"/>
          <w:szCs w:val="24"/>
          <w:lang w:eastAsia="hr-HR"/>
        </w:rPr>
        <w:t xml:space="preserve"> </w:t>
      </w:r>
      <w:r w:rsidR="00AE03D6" w:rsidRPr="00AE03D6">
        <w:rPr>
          <w:rFonts w:cs="Times New Roman" w:eastAsia="Times New Roman"/>
          <w:szCs w:val="24"/>
          <w:lang w:eastAsia="hr-HR"/>
        </w:rPr>
        <w:t>TECHNO GAMES ONE</w:t>
      </w:r>
      <w:r w:rsidR="00AE03D6">
        <w:rPr>
          <w:rFonts w:cs="Times New Roman" w:eastAsia="Times New Roman"/>
          <w:szCs w:val="24"/>
          <w:lang w:eastAsia="hr-HR"/>
        </w:rPr>
        <w:t xml:space="preserve"> </w:t>
      </w:r>
      <w:r w:rsidR="00D25E66">
        <w:rPr>
          <w:rFonts w:cs="Times New Roman" w:eastAsia="Times New Roman"/>
          <w:szCs w:val="24"/>
          <w:lang w:eastAsia="hr-HR"/>
        </w:rPr>
        <w:t>j.</w:t>
      </w:r>
      <w:r w:rsidR="00F9400E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AE03D6">
        <w:rPr>
          <w:rFonts w:cs="Times New Roman" w:eastAsia="Times New Roman"/>
          <w:szCs w:val="24"/>
          <w:lang w:eastAsia="hr-HR"/>
        </w:rPr>
        <w:t>Tar, Perci 1 A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D35B3D">
        <w:rPr>
          <w:rFonts w:cs="Times New Roman" w:eastAsia="Times New Roman"/>
          <w:szCs w:val="24"/>
          <w:lang w:eastAsia="hr-HR"/>
        </w:rPr>
        <w:t>40462617324</w:t>
      </w:r>
      <w:r w:rsidR="0026412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MBS </w:t>
      </w:r>
      <w:r w:rsidR="00D35B3D" w:rsidRPr="00D35B3D">
        <w:rPr>
          <w:rFonts w:cs="Times New Roman" w:eastAsia="Times New Roman"/>
          <w:szCs w:val="24"/>
          <w:lang w:eastAsia="hr-HR"/>
        </w:rPr>
        <w:t>130067839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odredbama čl. 428. i 430. Stečajnog zakona (Narodne novine br. 71/15, 104/17, dalje SZ), </w:t>
      </w:r>
      <w:r w:rsidR="00D16BE1">
        <w:rPr>
          <w:rFonts w:cs="Times New Roman" w:eastAsia="Times New Roman"/>
          <w:szCs w:val="24"/>
          <w:lang w:eastAsia="hr-HR"/>
        </w:rPr>
        <w:t>30</w:t>
      </w:r>
      <w:r w:rsidR="00304548">
        <w:rPr>
          <w:rFonts w:cs="Times New Roman" w:eastAsia="Times New Roman"/>
          <w:szCs w:val="24"/>
          <w:lang w:eastAsia="hr-HR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2018. objavljuje sljedeći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C15607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35B3D" w:rsidRPr="00AE03D6">
        <w:rPr>
          <w:rFonts w:cs="Times New Roman" w:eastAsia="Times New Roman"/>
          <w:szCs w:val="24"/>
          <w:lang w:eastAsia="hr-HR"/>
        </w:rPr>
        <w:t>TECHNO GAMES ONE</w:t>
      </w:r>
      <w:r w:rsidR="00D35B3D">
        <w:rPr>
          <w:rFonts w:cs="Times New Roman" w:eastAsia="Times New Roman"/>
          <w:szCs w:val="24"/>
          <w:lang w:eastAsia="hr-HR"/>
        </w:rPr>
        <w:t xml:space="preserve"> j. d. o. o. Tar, Perci 1 A, OIB 40462617324, MBS </w:t>
      </w:r>
      <w:r w:rsidR="00D35B3D" w:rsidRPr="00D35B3D">
        <w:rPr>
          <w:rFonts w:cs="Times New Roman" w:eastAsia="Times New Roman"/>
          <w:szCs w:val="24"/>
          <w:lang w:eastAsia="hr-HR"/>
        </w:rPr>
        <w:t>130067839</w:t>
      </w:r>
      <w:r w:rsidR="00D35B3D">
        <w:rPr>
          <w:rFonts w:cs="Times New Roman" w:eastAsia="Times New Roman"/>
          <w:szCs w:val="24"/>
          <w:lang w:eastAsia="hr-HR"/>
        </w:rPr>
        <w:t>,</w:t>
      </w:r>
      <w:r w:rsidR="00926E92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</w:t>
      </w:r>
      <w:r w:rsidRPr="001956FD">
        <w:rPr>
          <w:rFonts w:cs="Times New Roman" w:eastAsia="Times New Roman"/>
          <w:szCs w:val="24"/>
          <w:lang w:eastAsia="hr-HR"/>
        </w:rPr>
        <w:t xml:space="preserve">dan </w:t>
      </w:r>
      <w:r w:rsidR="00AC1049">
        <w:rPr>
          <w:rFonts w:cs="Times New Roman" w:eastAsia="Times New Roman"/>
          <w:szCs w:val="24"/>
          <w:lang w:eastAsia="hr-HR"/>
        </w:rPr>
        <w:t>7</w:t>
      </w:r>
      <w:r w:rsidRPr="001956FD">
        <w:rPr>
          <w:rFonts w:cs="Times New Roman" w:eastAsia="Times New Roman"/>
          <w:szCs w:val="24"/>
          <w:lang w:eastAsia="hr-HR"/>
        </w:rPr>
        <w:t xml:space="preserve">. </w:t>
      </w:r>
      <w:r w:rsidR="00AC1049">
        <w:rPr>
          <w:rFonts w:cs="Times New Roman" w:eastAsia="Times New Roman"/>
          <w:szCs w:val="24"/>
          <w:lang w:eastAsia="hr-HR"/>
        </w:rPr>
        <w:t>kolovoza</w:t>
      </w:r>
      <w:r w:rsidRPr="001956FD"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</w:t>
      </w:r>
      <w:r>
        <w:rPr>
          <w:rFonts w:cs="Times New Roman" w:eastAsia="Times New Roman"/>
          <w:szCs w:val="24"/>
          <w:lang w:eastAsia="hr-HR"/>
        </w:rPr>
        <w:t xml:space="preserve"> u neprekinutom razdoblju od 120 dana te za koju nisu ispunjeni uvjeti za pokretanje drugog postupka radi brisanja iz sudskog registra.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</w:t>
      </w:r>
      <w:r w:rsidRPr="001956FD">
        <w:rPr>
          <w:szCs w:val="24"/>
        </w:rPr>
        <w:t xml:space="preserve">dan </w:t>
      </w:r>
      <w:r w:rsidR="00D35B3D">
        <w:rPr>
          <w:szCs w:val="24"/>
        </w:rPr>
        <w:t>3</w:t>
      </w:r>
      <w:r w:rsidR="00D710C8" w:rsidRPr="001956FD">
        <w:rPr>
          <w:rFonts w:cs="Times New Roman" w:eastAsia="Times New Roman"/>
          <w:szCs w:val="24"/>
          <w:lang w:eastAsia="hr-HR"/>
        </w:rPr>
        <w:t xml:space="preserve">. </w:t>
      </w:r>
      <w:r w:rsidR="00654A78">
        <w:rPr>
          <w:rFonts w:cs="Times New Roman" w:eastAsia="Times New Roman"/>
          <w:szCs w:val="24"/>
          <w:lang w:eastAsia="hr-HR"/>
        </w:rPr>
        <w:t>kolovoza</w:t>
      </w:r>
      <w:r w:rsidRPr="001956FD">
        <w:rPr>
          <w:rFonts w:cs="Times New Roman" w:eastAsia="Times New Roman"/>
          <w:szCs w:val="24"/>
          <w:lang w:eastAsia="hr-HR"/>
        </w:rPr>
        <w:t xml:space="preserve"> 2018</w:t>
      </w:r>
      <w:r w:rsidRPr="001956FD">
        <w:rPr>
          <w:szCs w:val="24"/>
        </w:rPr>
        <w:t xml:space="preserve">. iznosio </w:t>
      </w:r>
      <w:r w:rsidR="00043EB8">
        <w:rPr>
          <w:szCs w:val="24"/>
        </w:rPr>
        <w:t>33.</w:t>
      </w:r>
      <w:r w:rsidR="00D35B3D">
        <w:rPr>
          <w:szCs w:val="24"/>
        </w:rPr>
        <w:t>719,4</w:t>
      </w:r>
      <w:r w:rsidR="00043EB8">
        <w:rPr>
          <w:szCs w:val="24"/>
        </w:rPr>
        <w:t>5</w:t>
      </w:r>
      <w:r w:rsidR="008B68FB">
        <w:rPr>
          <w:szCs w:val="24"/>
        </w:rPr>
        <w:t xml:space="preserve"> </w:t>
      </w:r>
      <w:r w:rsidR="00FD2366">
        <w:rPr>
          <w:szCs w:val="24"/>
        </w:rPr>
        <w:t>kn</w:t>
      </w:r>
      <w:r w:rsidRPr="001956FD">
        <w:rPr>
          <w:szCs w:val="24"/>
        </w:rPr>
        <w:t>.</w:t>
      </w:r>
    </w:p>
    <w:p w:rsidRDefault="006C6CE1" w:rsidP="006C6CE1" w:rsidR="006C6CE1">
      <w:pPr>
        <w:rPr>
          <w:szCs w:val="24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C6CE1" w:rsidP="006C6CE1" w:rsidR="006C6C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</w:t>
      </w:r>
      <w:r w:rsidRPr="001956FD">
        <w:rPr>
          <w:rFonts w:cs="Times New Roman" w:eastAsia="Times New Roman"/>
          <w:szCs w:val="24"/>
          <w:lang w:eastAsia="hr-HR"/>
        </w:rPr>
        <w:t>troškova stečajnog postupka ovoga suda broj HR 4323900011300029763, poziv na broj 3333-</w:t>
      </w:r>
      <w:r w:rsidR="00895022">
        <w:rPr>
          <w:rFonts w:cs="Times New Roman" w:eastAsia="Times New Roman"/>
          <w:szCs w:val="24"/>
          <w:lang w:eastAsia="hr-HR"/>
        </w:rPr>
        <w:t>294</w:t>
      </w:r>
      <w:r w:rsidRPr="001956FD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895022">
        <w:rPr>
          <w:rFonts w:cs="Times New Roman" w:eastAsia="Times New Roman"/>
          <w:szCs w:val="24"/>
          <w:lang w:eastAsia="hr-HR"/>
        </w:rPr>
        <w:t>294</w:t>
      </w:r>
      <w:r w:rsidRPr="001956FD">
        <w:rPr>
          <w:rFonts w:cs="Times New Roman" w:eastAsia="Times New Roman"/>
          <w:szCs w:val="24"/>
          <w:lang w:eastAsia="hr-HR"/>
        </w:rPr>
        <w:t>-18 dodatni iznos predujma u visini od 10.000,00 kn (deset tisuća kuna) za namirenje troškova stečajnog postupka, te da dokaz o uplati dostave sudu (čl. 114. st. 1. u vezi</w:t>
      </w:r>
      <w:r>
        <w:rPr>
          <w:rFonts w:cs="Times New Roman" w:eastAsia="Times New Roman"/>
          <w:szCs w:val="24"/>
          <w:lang w:eastAsia="hr-HR"/>
        </w:rPr>
        <w:t xml:space="preserve">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6C6CE1" w:rsidP="006C6CE1" w:rsidR="006C6CE1">
      <w:pPr>
        <w:ind w:firstLine="708"/>
        <w:rPr>
          <w:szCs w:val="24"/>
        </w:rPr>
      </w:pPr>
    </w:p>
    <w:p w:rsidRDefault="006C6CE1" w:rsidP="006C6CE1" w:rsidR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16BE1">
        <w:rPr>
          <w:szCs w:val="24"/>
        </w:rPr>
        <w:t>30</w:t>
      </w:r>
      <w:r w:rsidR="00043EB8">
        <w:rPr>
          <w:szCs w:val="24"/>
        </w:rPr>
        <w:t>. kolovoza</w:t>
      </w:r>
      <w:r w:rsidR="00E726AA"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2018.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6C6CE1" w:rsidP="006C6CE1" w:rsidR="006C6CE1">
      <w:pPr>
        <w:ind w:firstLine="708" w:left="4956"/>
        <w:jc w:val="center"/>
        <w:rPr>
          <w:szCs w:val="24"/>
        </w:rPr>
      </w:pPr>
      <w:r>
        <w:rPr>
          <w:szCs w:val="24"/>
        </w:rPr>
        <w:t>Tamara Lakoseljac Benčić</w:t>
      </w:r>
      <w:r w:rsidR="00622D47">
        <w:rPr>
          <w:szCs w:val="24"/>
        </w:rPr>
        <w:t>, v.r.</w:t>
      </w:r>
    </w:p>
    <w:p w:rsidRDefault="006C6CE1" w:rsidP="006C6CE1" w:rsidR="006C6CE1">
      <w:pPr>
        <w:rPr>
          <w:szCs w:val="24"/>
        </w:rPr>
      </w:pPr>
      <w:r>
        <w:rPr>
          <w:szCs w:val="24"/>
        </w:rPr>
        <w:t>DNA:</w:t>
      </w:r>
    </w:p>
    <w:p w:rsidRDefault="006C6CE1" w:rsidP="006C6CE1" w:rsidR="006D6747" w:rsidRPr="006C6CE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Sect="00DE03C8" w:rsidR="006D6747" w:rsidRPr="006C6CE1">
      <w:headerReference w:type="default" r:id="rId8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6E76" w:rsidR="00086E76">
      <w:r>
        <w:separator/>
      </w:r>
    </w:p>
  </w:endnote>
  <w:endnote w:id="0" w:type="continuationSeparator">
    <w:p w:rsidRDefault="00086E76" w:rsidR="00086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6E76" w:rsidR="00086E76">
      <w:r>
        <w:separator/>
      </w:r>
    </w:p>
  </w:footnote>
  <w:footnote w:id="0" w:type="continuationSeparator">
    <w:p w:rsidRDefault="00086E76" w:rsidR="00086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CE1" w:rsidP="002560EA" w:rsidR="002560EA">
    <w:pPr>
      <w:pStyle w:val="Zaglavlje"/>
      <w:jc w:val="right"/>
    </w:pPr>
    <w:r>
      <w:t>9 St-</w:t>
    </w:r>
    <w:r w:rsidR="00AE03D6">
      <w:t>294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60E4"/>
    <w:rsid w:val="00043EB8"/>
    <w:rsid w:val="000777F5"/>
    <w:rsid w:val="00086E76"/>
    <w:rsid w:val="000905CA"/>
    <w:rsid w:val="000B38EF"/>
    <w:rsid w:val="000E7331"/>
    <w:rsid w:val="0011120B"/>
    <w:rsid w:val="0013620C"/>
    <w:rsid w:val="00142EF0"/>
    <w:rsid w:val="001457D9"/>
    <w:rsid w:val="00150A27"/>
    <w:rsid w:val="001647FF"/>
    <w:rsid w:val="001956FD"/>
    <w:rsid w:val="00214288"/>
    <w:rsid w:val="002521B4"/>
    <w:rsid w:val="00264121"/>
    <w:rsid w:val="002A163D"/>
    <w:rsid w:val="002E2147"/>
    <w:rsid w:val="0030002A"/>
    <w:rsid w:val="00304548"/>
    <w:rsid w:val="00410B17"/>
    <w:rsid w:val="00585B5F"/>
    <w:rsid w:val="00590A49"/>
    <w:rsid w:val="005937DE"/>
    <w:rsid w:val="005C0129"/>
    <w:rsid w:val="006171E9"/>
    <w:rsid w:val="00622D47"/>
    <w:rsid w:val="00625144"/>
    <w:rsid w:val="00654A78"/>
    <w:rsid w:val="00663A14"/>
    <w:rsid w:val="006B26BC"/>
    <w:rsid w:val="006C6CE1"/>
    <w:rsid w:val="00700448"/>
    <w:rsid w:val="0073627D"/>
    <w:rsid w:val="0076631E"/>
    <w:rsid w:val="00853B51"/>
    <w:rsid w:val="00872DA7"/>
    <w:rsid w:val="00895022"/>
    <w:rsid w:val="008B68FB"/>
    <w:rsid w:val="008D53C8"/>
    <w:rsid w:val="00910D08"/>
    <w:rsid w:val="00926E92"/>
    <w:rsid w:val="009676C7"/>
    <w:rsid w:val="00AC1049"/>
    <w:rsid w:val="00AE03D6"/>
    <w:rsid w:val="00B86642"/>
    <w:rsid w:val="00BF2741"/>
    <w:rsid w:val="00C136C9"/>
    <w:rsid w:val="00C15607"/>
    <w:rsid w:val="00C16443"/>
    <w:rsid w:val="00C67B16"/>
    <w:rsid w:val="00CC3FAA"/>
    <w:rsid w:val="00CE0665"/>
    <w:rsid w:val="00D16BE1"/>
    <w:rsid w:val="00D238EC"/>
    <w:rsid w:val="00D25E66"/>
    <w:rsid w:val="00D35B3D"/>
    <w:rsid w:val="00D36959"/>
    <w:rsid w:val="00D471C7"/>
    <w:rsid w:val="00D660E4"/>
    <w:rsid w:val="00D710C8"/>
    <w:rsid w:val="00DA0ABF"/>
    <w:rsid w:val="00DA1E95"/>
    <w:rsid w:val="00DE03C8"/>
    <w:rsid w:val="00DF454C"/>
    <w:rsid w:val="00E40ACD"/>
    <w:rsid w:val="00E52D77"/>
    <w:rsid w:val="00E56563"/>
    <w:rsid w:val="00E726AA"/>
    <w:rsid w:val="00E845EC"/>
    <w:rsid w:val="00E90AC2"/>
    <w:rsid w:val="00F76BB9"/>
    <w:rsid w:val="00F93B3E"/>
    <w:rsid w:val="00F9400E"/>
    <w:rsid w:val="00FD236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6C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6CE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36C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5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B5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136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36C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85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B5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St-294/2018</izvorni_sadrzaj>
    <derivirana_varijabla naziv="DomainObject.Predmet.OznakaBroj_1">St-294/2018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 GAMES ONE j.d.o.o. TAR</izvorni_sadrzaj>
    <derivirana_varijabla naziv="DomainObject.Predmet.ProtustrankaFormated_1">  TECHNO GAMES ONE j.d.o.o. TAR</derivirana_varijabla>
  </DomainObject.Predmet.ProtustrankaFormated>
  <DomainObject.Predmet.ProtustrankaFormatedOIB>
    <izvorni_sadrzaj>  TECHNO GAMES ONE j.d.o.o. TAR, OIB 40462617324</izvorni_sadrzaj>
    <derivirana_varijabla naziv="DomainObject.Predmet.ProtustrankaFormatedOIB_1">  TECHNO GAMES ONE j.d.o.o. TAR, OIB 40462617324</derivirana_varijabla>
  </DomainObject.Predmet.ProtustrankaFormatedOIB>
  <DomainObject.Predmet.ProtustrankaFormatedWithAdress>
    <izvorni_sadrzaj> TECHNO GAMES ONE j.d.o.o. TAR, Perci, Perci/1 A, 52465 Tar</izvorni_sadrzaj>
    <derivirana_varijabla naziv="DomainObject.Predmet.ProtustrankaFormatedWithAdress_1"> TECHNO GAMES ONE j.d.o.o. TAR, Perci, Perci/1 A, 52465 Tar</derivirana_varijabla>
  </DomainObject.Predmet.ProtustrankaFormatedWithAdress>
  <DomainObject.Predmet.ProtustrankaFormatedWithAdressOIB>
    <izvorni_sadrzaj> TECHNO GAMES ONE j.d.o.o. TAR, OIB 40462617324, Perci, Perci/1 A, 52465 Tar</izvorni_sadrzaj>
    <derivirana_varijabla naziv="DomainObject.Predmet.ProtustrankaFormatedWithAdressOIB_1"> TECHNO GAMES ONE j.d.o.o. TAR, OIB 40462617324, Perci, Perci/1 A, 52465 Tar</derivirana_varijabla>
  </DomainObject.Predmet.ProtustrankaFormatedWithAdressOIB>
  <DomainObject.Predmet.ProtustrankaWithAdress>
    <izvorni_sadrzaj>TECHNO GAMES ONE j.d.o.o. TAR Perci, Perci/1 A, 52465 Tar</izvorni_sadrzaj>
    <derivirana_varijabla naziv="DomainObject.Predmet.ProtustrankaWithAdress_1">TECHNO GAMES ONE j.d.o.o. TAR Perci, Perci/1 A, 52465 Tar</derivirana_varijabla>
  </DomainObject.Predmet.ProtustrankaWithAdress>
  <DomainObject.Predmet.ProtustrankaWithAdressOIB>
    <izvorni_sadrzaj>TECHNO GAMES ONE j.d.o.o. TAR, OIB 40462617324, Perci, Perci/1 A, 52465 Tar</izvorni_sadrzaj>
    <derivirana_varijabla naziv="DomainObject.Predmet.ProtustrankaWithAdressOIB_1">TECHNO GAMES ONE j.d.o.o. TAR, OIB 40462617324, Perci, Perci/1 A, 52465 Tar</derivirana_varijabla>
  </DomainObject.Predmet.ProtustrankaWithAdressOIB>
  <DomainObject.Predmet.ProtustrankaNazivFormated>
    <izvorni_sadrzaj>TECHNO GAMES ONE j.d.o.o. TAR</izvorni_sadrzaj>
    <derivirana_varijabla naziv="DomainObject.Predmet.ProtustrankaNazivFormated_1">TECHNO GAMES ONE j.d.o.o. TAR</derivirana_varijabla>
  </DomainObject.Predmet.ProtustrankaNazivFormated>
  <DomainObject.Predmet.ProtustrankaNazivFormatedOIB>
    <izvorni_sadrzaj>TECHNO GAMES ONE j.d.o.o. TAR, OIB 40462617324</izvorni_sadrzaj>
    <derivirana_varijabla naziv="DomainObject.Predmet.ProtustrankaNazivFormatedOIB_1">TECHNO GAMES ONE j.d.o.o. TAR, OIB 40462617324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33719.45</izvorni_sadrzaj>
    <derivirana_varijabla naziv="DomainObject.Predmet.TrenutnaVrijednost_1">33719.45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TECHNO GAMES ONE j.d.o.o. TAR</item>
    </izvorni_sadrzaj>
    <derivirana_varijabla naziv="DomainObject.Predmet.ProtuStrankaListFormated_1">
      <item>TECHNO GAMES ONE j.d.o.o. TAR</item>
    </derivirana_varijabla>
  </DomainObject.Predmet.ProtuStrankaListFormated>
  <DomainObject.Predmet.ProtuStrankaListFormatedOIB>
    <izvorni_sadrzaj>
      <item>TECHNO GAMES ONE j.d.o.o. TAR, OIB 40462617324</item>
    </izvorni_sadrzaj>
    <derivirana_varijabla naziv="DomainObject.Predmet.ProtuStrankaListFormatedOIB_1">
      <item>TECHNO GAMES ONE j.d.o.o. TAR, OIB 40462617324</item>
    </derivirana_varijabla>
  </DomainObject.Predmet.ProtuStrankaListFormatedOIB>
  <DomainObject.Predmet.ProtuStrankaListFormatedWithAdress>
    <izvorni_sadrzaj>
      <item>TECHNO GAMES ONE j.d.o.o. TAR, Perci, Perci/1 A, 52465 Tar</item>
    </izvorni_sadrzaj>
    <derivirana_varijabla naziv="DomainObject.Predmet.ProtuStrankaListFormatedWithAdress_1">
      <item>TECHNO GAMES ONE j.d.o.o. TAR, Perci, Perci/1 A, 52465 Tar</item>
    </derivirana_varijabla>
  </DomainObject.Predmet.ProtuStrankaListFormatedWithAdress>
  <DomainObject.Predmet.ProtuStrankaListFormatedWithAdressOIB>
    <izvorni_sadrzaj>
      <item>TECHNO GAMES ONE j.d.o.o. TAR, OIB 40462617324, Perci, Perci/1 A, 52465 Tar</item>
    </izvorni_sadrzaj>
    <derivirana_varijabla naziv="DomainObject.Predmet.ProtuStrankaListFormatedWithAdressOIB_1">
      <item>TECHNO GAMES ONE j.d.o.o. TAR, OIB 40462617324, Perci, Perci/1 A, 52465 Tar</item>
    </derivirana_varijabla>
  </DomainObject.Predmet.ProtuStrankaListFormatedWithAdressOIB>
  <DomainObject.Predmet.ProtuStrankaListNazivFormated>
    <izvorni_sadrzaj>
      <item>TECHNO GAMES ONE j.d.o.o. TAR</item>
    </izvorni_sadrzaj>
    <derivirana_varijabla naziv="DomainObject.Predmet.ProtuStrankaListNazivFormated_1">
      <item>TECHNO GAMES ONE j.d.o.o. TAR</item>
    </derivirana_varijabla>
  </DomainObject.Predmet.ProtuStrankaListNazivFormated>
  <DomainObject.Predmet.ProtuStrankaListNazivFormatedOIB>
    <izvorni_sadrzaj>
      <item>TECHNO GAMES ONE j.d.o.o. TAR, OIB 40462617324</item>
    </izvorni_sadrzaj>
    <derivirana_varijabla naziv="DomainObject.Predmet.ProtuStrankaListNazivFormatedOIB_1">
      <item>TECHNO GAMES ONE j.d.o.o. TAR, OIB 40462617324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TECHNO GAMES ONE j.d.o.o. TAR</izvorni_sadrzaj>
    <derivirana_varijabla naziv="DomainObject.Predmet.ProtustrankaIDrugi_1">TECHNO GAMES ONE j.d.o.o. TAR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TECHNO GAMES ONE j.d.o.o. TAR, OIB 40462617324, Perci, Perci/1 A, 52465 Tar</izvorni_sadrzaj>
    <derivirana_varijabla naziv="DomainObject.Predmet.ProtustrankaIDrugiAdressOIB_1">TECHNO GAMES ONE j.d.o.o. TAR, OIB 40462617324, Perci, Perci/1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TECHNO GAMES ONE j.d.o.o. TAR</item>
    </izvorni_sadrzaj>
    <derivirana_varijabla naziv="DomainObject.Predmet.SudioniciListNaziv_1">
      <item>FINANCIJSKA AGENCIJA, RC RIJEKA, PODRUŽNICA PULA, PULA</item>
      <item>TECHNO GAMES ONE j.d.o.o. TAR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TECHNO GAMES ONE j.d.o.o. TAR, OIB 40462617324, Perci, Perci/1 A,52465 Tar</item>
    </izvorni_sadrzaj>
    <derivirana_varijabla naziv="DomainObject.Predmet.SudioniciListAdressOIB_1">
      <item>FINANCIJSKA AGENCIJA, RC RIJEKA, PODRUŽNICA PULA, PULA, OIB 85821130368, F.KURELCA 8,51000 Rijeka</item>
      <item>TECHNO GAMES ONE j.d.o.o. TAR, OIB 40462617324, Perci, Perci/1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40462617324</item>
    </izvorni_sadrzaj>
    <derivirana_varijabla naziv="DomainObject.Predmet.SudioniciListNazivOIB_1">
      <item>, OIB 85821130368</item>
      <item>, OIB 40462617324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2667</properties:Characters>
  <properties:Lines>50</properties:Lines>
  <properties:Paragraphs>12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2018-06-29T05:45:00Z</dcterms:created>
  <dc:creator>Ana Jeromela</dc:creator>
  <cp:lastModifiedBy>Ana Jeromela</cp:lastModifiedBy>
  <cp:lastPrinted>2018-08-30T11:58:00Z</cp:lastPrinted>
  <dcterms:modified xmlns:xsi="http://www.w3.org/2001/XMLSchema-instance" xsi:type="dcterms:W3CDTF">2018-08-30T11:58:00Z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294-18 TECHNO GAMES ONE jdoo.docx)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