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36bf" w14:paraId="b9636bf" w:rsidRDefault="00AE649C" w:rsidP="00FA5B5E" w:rsidR="00AE649C" w:rsidRPr="00B76F3C">
      <w:pPr>
        <w:pStyle w:val="Naslov3"/>
        <w15:collapsed w:val="false"/>
      </w:pPr>
    </w:p>
    <w:p w:rsidRDefault="00A74471" w:rsidP="00A74471" w:rsidR="00A74471" w:rsidRPr="00A7447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5 St-35/2014-172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R E P U B L I K A  H R V A T S K A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R J E Š E N J E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TRGOVAČKI SUD U BJELOVARU, po stečajnom sucu Mariji Petrina Kubica, u stečajnom postupku nad dužnikom SILOSI VTC d.o.o. za proizvodnju i trgovinu, Virovitica, Stjepana Radića 132, OIB: 51317208222, dana 5. studenog 2015.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r i j e š i o   j e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spacing w:lineRule="auto" w:line="276" w:after="200"/>
        <w:ind w:firstLine="851"/>
        <w:contextualSpacing/>
        <w:jc w:val="both"/>
        <w:rPr>
          <w:rFonts w:cs="Times New Roman" w:eastAsia="Calibri"/>
          <w:noProof/>
        </w:rPr>
      </w:pPr>
      <w:r w:rsidRPr="00A74471">
        <w:rPr>
          <w:rFonts w:cs="Times New Roman" w:eastAsia="Calibri"/>
        </w:rPr>
        <w:t>I. Iz iznosa cijene dobivenog prodajom nekretnina stečajnog dužnika upisanih u z</w:t>
      </w:r>
      <w:r w:rsidRPr="00A74471">
        <w:rPr>
          <w:rFonts w:cs="Times New Roman" w:eastAsia="Calibri"/>
          <w:noProof/>
        </w:rPr>
        <w:t xml:space="preserve">k.ul.br. 11582 etažno vlasništvo s neodređenim omjerima, poduložak 28 k.o. Virovitica, čk.br. 946 gradska tržnica Grad sa 1111 čhv, 28. etaža 0/0 poslovni prostor I. tlocrtne površine </w:t>
      </w:r>
      <w:smartTag w:element="metricconverter" w:uri="urn:schemas-microsoft-com:office:smarttags">
        <w:smartTagPr>
          <w:attr w:val="66 m2" w:name="ProductID"/>
        </w:smartTagPr>
        <w:r w:rsidRPr="00A74471">
          <w:rPr>
            <w:rFonts w:cs="Times New Roman" w:eastAsia="Calibri"/>
            <w:noProof/>
          </w:rPr>
          <w:t>66 m2</w:t>
        </w:r>
      </w:smartTag>
      <w:r w:rsidRPr="00A74471">
        <w:rPr>
          <w:rFonts w:cs="Times New Roman" w:eastAsia="Calibri"/>
          <w:noProof/>
        </w:rPr>
        <w:t xml:space="preserve"> u Gradskoj tržnici,</w:t>
      </w:r>
    </w:p>
    <w:p w:rsidRDefault="00A74471" w:rsidP="00A74471" w:rsidR="00A74471" w:rsidRPr="00A74471">
      <w:pPr>
        <w:spacing w:lineRule="auto" w:line="276" w:after="200"/>
        <w:ind w:firstLine="851"/>
        <w:contextualSpacing/>
        <w:jc w:val="both"/>
        <w:rPr>
          <w:rFonts w:cs="Times New Roman" w:eastAsia="Calibri"/>
        </w:rPr>
      </w:pPr>
      <w:r w:rsidRPr="00A74471">
        <w:rPr>
          <w:rFonts w:cs="Times New Roman" w:eastAsia="Calibri"/>
        </w:rPr>
        <w:t>namiruju se: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A74471">
        <w:rPr>
          <w:rFonts w:cs="Times New Roman" w:eastAsia="Times New Roman"/>
          <w:lang w:eastAsia="hr-HR"/>
        </w:rPr>
        <w:t xml:space="preserve">-troškovi postupka u iznosu od </w:t>
      </w:r>
      <w:r w:rsidRPr="00A74471">
        <w:rPr>
          <w:rFonts w:cs="Times New Roman" w:eastAsia="Times New Roman"/>
          <w:szCs w:val="20"/>
          <w:lang w:eastAsia="hr-HR" w:val="en-GB"/>
        </w:rPr>
        <w:t xml:space="preserve">51.395,00 </w:t>
      </w:r>
      <w:r w:rsidRPr="00A74471">
        <w:rPr>
          <w:rFonts w:cs="Times New Roman" w:eastAsia="Times New Roman"/>
          <w:lang w:eastAsia="hr-HR" w:val="en-GB"/>
        </w:rPr>
        <w:t>kn.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A74471">
        <w:rPr>
          <w:rFonts w:cs="Times New Roman" w:eastAsia="Times New Roman"/>
          <w:lang w:eastAsia="hr-HR"/>
        </w:rPr>
        <w:t xml:space="preserve">II. </w:t>
      </w:r>
      <w:proofErr w:type="spellStart"/>
      <w:r w:rsidRPr="00A74471">
        <w:rPr>
          <w:rFonts w:cs="Times New Roman" w:eastAsia="Times New Roman"/>
          <w:lang w:eastAsia="hr-HR"/>
        </w:rPr>
        <w:t>Razlučni</w:t>
      </w:r>
      <w:proofErr w:type="spellEnd"/>
      <w:r w:rsidRPr="00A74471">
        <w:rPr>
          <w:rFonts w:cs="Times New Roman" w:eastAsia="Times New Roman"/>
          <w:lang w:eastAsia="hr-HR"/>
        </w:rPr>
        <w:t xml:space="preserve"> vjerovnik H-ABDUCO d.o.o. Zagreb, Slavonska avenija 6A, OIB: 13667298928, namiruje se djelomično, s iznosom od </w:t>
      </w:r>
      <w:r w:rsidRPr="00A74471">
        <w:rPr>
          <w:rFonts w:cs="Times New Roman" w:eastAsia="Times New Roman"/>
          <w:szCs w:val="20"/>
          <w:lang w:eastAsia="hr-HR" w:val="en-GB"/>
        </w:rPr>
        <w:t xml:space="preserve">462.555,00 </w:t>
      </w:r>
      <w:r w:rsidRPr="00A74471">
        <w:rPr>
          <w:rFonts w:cs="Times New Roman" w:eastAsia="Times New Roman"/>
          <w:lang w:eastAsia="hr-HR" w:val="en-GB"/>
        </w:rPr>
        <w:t>kn.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    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III. Isplata će uslijediti nakon pravomoćnosti ovoga rješenja.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Obrazloženje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t xml:space="preserve">U stečajnom postupku nad dužnikom SILOSI VTC d.o.o. Virovitica, nekretnine opisane u </w:t>
      </w:r>
      <w:proofErr w:type="spellStart"/>
      <w:r w:rsidRPr="00A74471">
        <w:rPr>
          <w:rFonts w:cs="Times New Roman" w:eastAsia="Times New Roman"/>
          <w:szCs w:val="20"/>
          <w:lang w:eastAsia="hr-HR"/>
        </w:rPr>
        <w:t>toč</w:t>
      </w:r>
      <w:proofErr w:type="spellEnd"/>
      <w:r w:rsidRPr="00A74471">
        <w:rPr>
          <w:rFonts w:cs="Times New Roman" w:eastAsia="Times New Roman"/>
          <w:szCs w:val="20"/>
          <w:lang w:eastAsia="hr-HR"/>
        </w:rPr>
        <w:t>. I. izreke ovoga rješenja prodavane su temeljem odredbe čl.164. st.1. Stečajnog zakona (Narodne novine br. 44/96, 29/99, 123/03, 82/06, 116/10, 25/12 i 133/12, dalje: SZ) uz odgovarajuću primjenu propisa o ovrsi kojima je određena ovrha na nekretnini.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t xml:space="preserve">Nekretnine su prodane na ročištu za javnu dražbu koje je održano 6. ožujka 2015., te su rješenjem od 9. ožujka 2015. dosuđene kupcu MKZ d.o.o. Pitomača, Gajeva 203, za </w:t>
      </w:r>
      <w:proofErr w:type="spellStart"/>
      <w:r w:rsidRPr="00A74471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A74471">
        <w:rPr>
          <w:rFonts w:cs="Times New Roman" w:eastAsia="Times New Roman"/>
          <w:szCs w:val="20"/>
          <w:lang w:eastAsia="hr-HR"/>
        </w:rPr>
        <w:t xml:space="preserve"> u iznosu u iznosu od 513.950,00 kn.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t xml:space="preserve">Rješenje o dosudi nekretnina postalo je pravomoćno i kupac je platio  </w:t>
      </w:r>
      <w:proofErr w:type="spellStart"/>
      <w:r w:rsidRPr="00A74471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A74471">
        <w:rPr>
          <w:rFonts w:cs="Times New Roman" w:eastAsia="Times New Roman"/>
          <w:szCs w:val="20"/>
          <w:lang w:eastAsia="hr-HR"/>
        </w:rPr>
        <w:t>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t xml:space="preserve">Na ročištu za diobu </w:t>
      </w:r>
      <w:proofErr w:type="spellStart"/>
      <w:r w:rsidRPr="00A74471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A74471">
        <w:rPr>
          <w:rFonts w:cs="Times New Roman" w:eastAsia="Times New Roman"/>
          <w:szCs w:val="20"/>
          <w:lang w:eastAsia="hr-HR"/>
        </w:rPr>
        <w:t xml:space="preserve"> održanom dana 23. listopada 2015.  raspravljalo se o namirenju vjerovnika.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lastRenderedPageBreak/>
        <w:t>Odredbama čl.112.–114. Ovršnog zakona (Narodne novine br. 112/12, 25/14 i 93/14, dalje: OZ) propisano je na koji način se vrši namirenje iz iznosa dobivenog prodajom.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t xml:space="preserve">Sud je sukladno citiranim odredbama OZ iz iznosa polučene cijene prvo namirio troškove postupka koji se odnose na troškove utvrđivanja tražbine i prodaje, utvrđene temeljem čl.170. SZ, paušalno u iznosu od 10% </w:t>
      </w:r>
      <w:proofErr w:type="spellStart"/>
      <w:r w:rsidRPr="00A74471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A74471">
        <w:rPr>
          <w:rFonts w:cs="Times New Roman" w:eastAsia="Times New Roman"/>
          <w:szCs w:val="20"/>
          <w:lang w:eastAsia="hr-HR"/>
        </w:rPr>
        <w:t xml:space="preserve"> odnosno u iznosu od 51.395,00 kn. 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4471">
        <w:rPr>
          <w:rFonts w:cs="Times New Roman" w:eastAsia="Times New Roman"/>
          <w:szCs w:val="20"/>
          <w:lang w:eastAsia="hr-HR"/>
        </w:rPr>
        <w:t xml:space="preserve">Kako nije bilo prijavljenih poreza i drugih pristojbi koje se tiču prodanih nekretnina, iznosom koji je ostao nakon namirenja troškova postupka namirena je djelomično tražbina založnog vjerovnika H-ABDUCO d.o.o. Zagreb. Pri utvrđivanju tražbine založnog vjerovnika sud je u obzir uzeo podatke iz izvoda iz poslovnih knjiga od 22. listopada 2015. (list 687) i prijave tražbine.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U Bjelovaru, 5. studenog 2015.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                                                                        MARIJA PETRINA KUBICA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POUKA O PRAVNOM LIJEKU: Protiv ovoga rješenja može se podnijeti žalba u roku od 8 dana od primitka rješenja, na Visoki trgovački sud RH u Zagrebu, a putem ovog suda. Žalba se podnosi u četiri primjerka. 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74471">
        <w:rPr>
          <w:rFonts w:cs="Times New Roman" w:eastAsia="Times New Roman"/>
          <w:lang w:eastAsia="hr-HR"/>
        </w:rPr>
        <w:t>Rj</w:t>
      </w:r>
      <w:proofErr w:type="spellEnd"/>
      <w:r w:rsidRPr="00A74471">
        <w:rPr>
          <w:rFonts w:cs="Times New Roman" w:eastAsia="Times New Roman"/>
          <w:lang w:eastAsia="hr-HR"/>
        </w:rPr>
        <w:t>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DNA:stečajnom upravitelju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        H-ABDUCO d.o.o. Zagreb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 xml:space="preserve">        e-oglasna ploča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74471">
        <w:rPr>
          <w:rFonts w:cs="Times New Roman" w:eastAsia="Times New Roman"/>
          <w:lang w:eastAsia="hr-HR"/>
        </w:rPr>
        <w:t>Bj.5.11.2015.</w:t>
      </w: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74471" w:rsidP="00A74471" w:rsidR="00A74471" w:rsidRPr="00A744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471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9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St-35/2014-173</izvorni_sadrzaj>
    <derivirana_varijabla naziv="DomainObject.Oznaka_1">St-35/2014-173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St-35/2014</izvorni_sadrzaj>
    <derivirana_varijabla naziv="DomainObject.Predmet.OznakaBroj_1">St-35/2014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SILOSI VTC društvo s ograničenom odgovornošću za proizvodnju i trgovinu VIROVITICA</izvorni_sadrzaj>
    <derivirana_varijabla naziv="DomainObject.Predmet.StrankaFormated_1">  SILOSI VTC društvo s ograničenom odgovornošću za proizvodnju i trgovinu VIROVITICA</derivirana_varijabla>
  </DomainObject.Predmet.StrankaFormated>
  <DomainObject.Predmet.StrankaFormatedOIB>
    <izvorni_sadrzaj>  SILOSI VTC društvo s ograničenom odgovornošću za proizvodnju i trgovinu VIROVITICA, OIB 51317208222</izvorni_sadrzaj>
    <derivirana_varijabla naziv="DomainObject.Predmet.StrankaFormatedOIB_1">  SILOSI VTC društvo s ograničenom odgovornošću za proizvodnju i trgovinu VIROVITICA, OIB 51317208222</derivirana_varijabla>
  </DomainObject.Predmet.StrankaFormatedOIB>
  <DomainObject.Predmet.StrankaFormatedWithAdress>
    <izvorni_sadrzaj> SILOSI VTC društvo s ograničenom odgovornošću za proizvodnju i trgovinu VIROVITICA, Stjepana Radića 132, 33000 Virovitica</izvorni_sadrzaj>
    <derivirana_varijabla naziv="DomainObject.Predmet.StrankaFormatedWithAdress_1"> SILOSI VTC društvo s ograničenom odgovornošću za proizvodnju i trgovinu VIROVITICA, Stjepana Radića 132, 33000 Virovitica</derivirana_varijabla>
  </DomainObject.Predmet.StrankaFormatedWithAdress>
  <DomainObject.Predmet.StrankaFormatedWithAdressOIB>
    <izvorni_sadrzaj> SILOSI VTC društvo s ograničenom odgovornošću za proizvodnju i trgovinu VIROVITICA, OIB 51317208222, Stjepana Radića 132, 33000 Virovitica</izvorni_sadrzaj>
    <derivirana_varijabla naziv="DomainObject.Predmet.StrankaFormatedWithAdressOIB_1"> SILOSI VTC društvo s ograničenom odgovornošću za proizvodnju i trgovinu VIROVITICA, OIB 51317208222, Stjepana Radića 132, 33000 Virovitica</derivirana_varijabla>
  </DomainObject.Predmet.StrankaFormatedWithAdressOIB>
  <DomainObject.Predmet.StrankaWithAdress>
    <izvorni_sadrzaj>SILOSI VTC društvo s ograničenom odgovornošću za proizvodnju i trgovinu VIROVITICA Stjepana Radića 132,33000 Virovitica</izvorni_sadrzaj>
    <derivirana_varijabla naziv="DomainObject.Predmet.StrankaWithAdress_1">SILOSI VTC društvo s ograničenom odgovornošću za proizvodnju i trgovinu VIROVITICA Stjepana Radića 132,33000 Virovitica</derivirana_varijabla>
  </DomainObject.Predmet.StrankaWithAdress>
  <DomainObject.Predmet.StrankaWithAdressOIB>
    <izvorni_sadrzaj>SILOSI VTC društvo s ograničenom odgovornošću za proizvodnju i trgovinu VIROVITICA, OIB 51317208222, Stjepana Radića 132,33000 Virovitica</izvorni_sadrzaj>
    <derivirana_varijabla naziv="DomainObject.Predmet.StrankaWithAdressOIB_1">SILOSI VTC društvo s ograničenom odgovornošću za proizvodnju i trgovinu VIROVITICA, OIB 51317208222, Stjepana Radića 132,33000 Virovitica</derivirana_varijabla>
  </DomainObject.Predmet.StrankaWithAdressOIB>
  <DomainObject.Predmet.StrankaNazivFormated>
    <izvorni_sadrzaj>SILOSI VTC društvo s ograničenom odgovornošću za proizvodnju i trgovinu VIROVITICA</izvorni_sadrzaj>
    <derivirana_varijabla naziv="DomainObject.Predmet.StrankaNazivFormated_1">SILOSI VTC društvo s ograničenom odgovornošću za proizvodnju i trgovinu VIROVITICA</derivirana_varijabla>
  </DomainObject.Predmet.StrankaNazivFormated>
  <DomainObject.Predmet.StrankaNazivFormatedOIB>
    <izvorni_sadrzaj>SILOSI VTC društvo s ograničenom odgovornošću za proizvodnju i trgovinu VIROVITICA, OIB 51317208222</izvorni_sadrzaj>
    <derivirana_varijabla naziv="DomainObject.Predmet.StrankaNazivFormatedOIB_1">SILOSI VTC društvo s ograničenom odgovornošću za proizvodnju i trgovinu VIROVITICA, OIB 51317208222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SILOSI VTC društvo s ograničenom odgovornošću za proizvodnju i trgovinu VIROVITICA</item>
    </izvorni_sadrzaj>
    <derivirana_varijabla naziv="DomainObject.Predmet.StrankaListFormated_1">
      <item>SILOSI VTC društvo s ograničenom odgovornošću za proizvodnju i trgovinu VIROVITICA</item>
    </derivirana_varijabla>
  </DomainObject.Predmet.StrankaListFormated>
  <DomainObject.Predmet.StrankaListFormatedOIB>
    <izvorni_sadrzaj>
      <item>SILOSI VTC društvo s ograničenom odgovornošću za proizvodnju i trgovinu VIROVITICA, OIB 51317208222</item>
    </izvorni_sadrzaj>
    <derivirana_varijabla naziv="DomainObject.Predmet.StrankaListFormatedOIB_1">
      <item>SILOSI VTC društvo s ograničenom odgovornošću za proizvodnju i trgovinu VIROVITICA, OIB 51317208222</item>
    </derivirana_varijabla>
  </DomainObject.Predmet.StrankaListFormatedOIB>
  <DomainObject.Predmet.StrankaListFormatedWithAdress>
    <izvorni_sadrzaj>
      <item>SILOSI VTC društvo s ograničenom odgovornošću za proizvodnju i trgovinu VIROVITICA, Stjepana Radića 132, 33000 Virovitica</item>
    </izvorni_sadrzaj>
    <derivirana_varijabla naziv="DomainObject.Predmet.StrankaListFormatedWithAdress_1">
      <item>SILOSI VTC društvo s ograničenom odgovornošću za proizvodnju i trgovinu VIROVITICA, Stjepana Radića 132, 33000 Virovitica</item>
    </derivirana_varijabla>
  </DomainObject.Predmet.StrankaListFormatedWithAdress>
  <DomainObject.Predmet.StrankaListFormatedWithAdressOIB>
    <izvorni_sadrzaj>
      <item>SILOSI VTC društvo s ograničenom odgovornošću za proizvodnju i trgovinu VIROVITICA, OIB 51317208222, Stjepana Radića 132, 33000 Virovitica</item>
    </izvorni_sadrzaj>
    <derivirana_varijabla naziv="DomainObject.Predmet.StrankaListFormatedWithAdressOIB_1">
      <item>SILOSI VTC društvo s ograničenom odgovornošću za proizvodnju i trgovinu VIROVITICA, OIB 51317208222, Stjepana Radića 132, 33000 Virovitica</item>
    </derivirana_varijabla>
  </DomainObject.Predmet.StrankaListFormatedWithAdressOIB>
  <DomainObject.Predmet.StrankaListNazivFormated>
    <izvorni_sadrzaj>
      <item>SILOSI VTC društvo s ograničenom odgovornošću za proizvodnju i trgovinu VIROVITICA</item>
    </izvorni_sadrzaj>
    <derivirana_varijabla naziv="DomainObject.Predmet.StrankaListNazivFormated_1">
      <item>SILOSI VTC društvo s ograničenom odgovornošću za proizvodnju i trgovinu VIROVITICA</item>
    </derivirana_varijabla>
  </DomainObject.Predmet.StrankaListNazivFormated>
  <DomainObject.Predmet.StrankaListNazivFormatedOIB>
    <izvorni_sadrzaj>
      <item>SILOSI VTC društvo s ograničenom odgovornošću za proizvodnju i trgovinu VIROVITICA, OIB 51317208222</item>
    </izvorni_sadrzaj>
    <derivirana_varijabla naziv="DomainObject.Predmet.StrankaListNazivFormatedOIB_1">
      <item>SILOSI VTC društvo s ograničenom odgovornošću za proizvodnju i trgovinu VIROVITICA, OIB 51317208222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>
  <DomainObject.Predmet.OstaliList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OIB>
  <DomainObject.Predmet.OstaliListFormatedWithAdress>
    <izvorni_sadrzaj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_1"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>
  <DomainObject.Predmet.OstaliListFormatedWithAdressOIB>
    <izvorni_sadrzaj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OIB_1"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OIB>
  <DomainObject.Predmet.OstaliListNaziv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>
  <DomainObject.Predmet.OstaliListNaziv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St-35/2014-173</izvorni_sadrzaj>
    <derivirana_varijabla naziv="DomainObject.PoslovniBrojDokumenta_1">St-35/2014-173</derivirana_varijabla>
  </DomainObject.PoslovniBrojDokumenta>
  <DomainObject.Predmet.StrankaIDrugi>
    <izvorni_sadrzaj>SILOSI VTC društvo s ograničenom odgovornošću za proizvodnju i trgovinu VIROVITICA</izvorni_sadrzaj>
    <derivirana_varijabla naziv="DomainObject.Predmet.StrankaIDrugi_1">SILOSI VTC društvo s ograničenom odgovornošću za proizvodnju i trgovinu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SILOSI VTC društvo s ograničenom odgovornošću za proizvodnju i trgovinu VIROVITICA, OIB 51317208222, Stjepana Radića 132, 33000 Virovitica</izvorni_sadrzaj>
    <derivirana_varijabla naziv="DomainObject.Predmet.StrankaIDrugiAdressOIB_1">SILOSI VTC društvo s ograničenom odgovornošću za proizvodnju i trgovinu VIROVITICA, OIB 51317208222, Stjepana Radića 132,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SudioniciListNaziv_1"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SudioniciListNaziv>
  <DomainObject.Predmet.SudioniciListAdressOIB>
    <izvorni_sadrzaj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izvorni_sadrzaj>
    <derivirana_varijabla naziv="DomainObject.Predmet.SudioniciListAdressOIB_1"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43CDE-5231-4DD7-A1BB-9F220B8CB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2327</properties:Characters>
  <properties:Lines>80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2015-11-06T06:39:00Z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St-35/2014-173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