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7e11" w14:paraId="a657e11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C972A9">
        <w:t>4711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12159">
        <w:t>4</w:t>
      </w:r>
      <w:r w:rsidR="00C972A9">
        <w:t>711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C972A9">
        <w:t>PUBLIC IMAGE d.o.o., OIB 55916141830, Zagreb, Savska cesta 66.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C972A9">
        <w:t>57.310,01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E7A51"/>
    <w:rsid w:val="00312159"/>
    <w:rsid w:val="003A1D14"/>
    <w:rsid w:val="003A2AE4"/>
    <w:rsid w:val="003C4994"/>
    <w:rsid w:val="003C5B77"/>
    <w:rsid w:val="004B4B7E"/>
    <w:rsid w:val="00524D3D"/>
    <w:rsid w:val="006156D0"/>
    <w:rsid w:val="0064498B"/>
    <w:rsid w:val="00644D30"/>
    <w:rsid w:val="00690733"/>
    <w:rsid w:val="006D3911"/>
    <w:rsid w:val="00726015"/>
    <w:rsid w:val="00750B6E"/>
    <w:rsid w:val="007D6D1C"/>
    <w:rsid w:val="00813622"/>
    <w:rsid w:val="008C31DE"/>
    <w:rsid w:val="00916F5B"/>
    <w:rsid w:val="009A248B"/>
    <w:rsid w:val="00A053FB"/>
    <w:rsid w:val="00A9783B"/>
    <w:rsid w:val="00AF31FC"/>
    <w:rsid w:val="00B00AAF"/>
    <w:rsid w:val="00B37548"/>
    <w:rsid w:val="00BC1743"/>
    <w:rsid w:val="00C33CA7"/>
    <w:rsid w:val="00C445F4"/>
    <w:rsid w:val="00C972A9"/>
    <w:rsid w:val="00D660C0"/>
    <w:rsid w:val="00D970B2"/>
    <w:rsid w:val="00EB6112"/>
    <w:rsid w:val="00F76A6D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5B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B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B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B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B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5B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B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B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B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B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4711</izvorni_sadrzaj>
    <derivirana_varijabla naziv="DomainObject.Predmet.Broj_1">4711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St-4711/2015</izvorni_sadrzaj>
    <derivirana_varijabla naziv="DomainObject.Predmet.OznakaBroj_1">St-4711/2015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PUBLIC IMAGE d.o.o. zastupanog po punomoćniku Borislav Malešević</izvorni_sadrzaj>
    <derivirana_varijabla naziv="DomainObject.Predmet.ProtustrankaFormated_1">  PUBLIC IMAGE d.o.o. zastupanog po punomoćniku Borislav Malešević</derivirana_varijabla>
  </DomainObject.Predmet.ProtustrankaFormated>
  <DomainObject.Predmet.ProtustrankaFormatedOIB>
    <izvorni_sadrzaj>  PUBLIC IMAGE d.o.o., OIB 55916141830 zastupanog po punomoćniku Borislav Malešević</izvorni_sadrzaj>
    <derivirana_varijabla naziv="DomainObject.Predmet.ProtustrankaFormatedOIB_1">  PUBLIC IMAGE d.o.o., OIB 55916141830 zastupanog po punomoćniku Borislav Malešević</derivirana_varijabla>
  </DomainObject.Predmet.ProtustrankaFormatedOIB>
  <DomainObject.Predmet.ProtustrankaFormatedWithAdress>
    <izvorni_sadrzaj> PUBLIC IMAGE d.o.o., Savska cesta 66, 10000 Zagreb zastupanog po punomoćniku Borislav Malešević</izvorni_sadrzaj>
    <derivirana_varijabla naziv="DomainObject.Predmet.ProtustrankaFormatedWithAdress_1"> PUBLIC IMAGE d.o.o., Savska cesta 66, 10000 Zagreb zastupanog po punomoćniku Borislav Malešević</derivirana_varijabla>
  </DomainObject.Predmet.ProtustrankaFormatedWithAdress>
  <DomainObject.Predmet.ProtustrankaFormatedWithAdressOIB>
    <izvorni_sadrzaj> PUBLIC IMAGE d.o.o., OIB 55916141830, Savska cesta 66, 10000 Zagreb zastupanog po punomoćniku Borislav Malešević</izvorni_sadrzaj>
    <derivirana_varijabla naziv="DomainObject.Predmet.ProtustrankaFormatedWithAdressOIB_1"> PUBLIC IMAGE d.o.o., OIB 55916141830, Savska cesta 66, 10000 Zagreb zastupanog po punomoćniku Borislav Malešević</derivirana_varijabla>
  </DomainObject.Predmet.ProtustrankaFormatedWithAdressOIB>
  <DomainObject.Predmet.ProtustrankaWithAdress>
    <izvorni_sadrzaj>PUBLIC IMAGE d.o.o. Savska cesta 66, 10000 Zagreb</izvorni_sadrzaj>
    <derivirana_varijabla naziv="DomainObject.Predmet.ProtustrankaWithAdress_1">PUBLIC IMAGE d.o.o. Savska cesta 66, 10000 Zagreb</derivirana_varijabla>
  </DomainObject.Predmet.ProtustrankaWithAdress>
  <DomainObject.Predmet.ProtustrankaWithAdressOIB>
    <izvorni_sadrzaj>PUBLIC IMAGE d.o.o., OIB 55916141830, Savska cesta 66, 10000 Zagreb</izvorni_sadrzaj>
    <derivirana_varijabla naziv="DomainObject.Predmet.ProtustrankaWithAdressOIB_1">PUBLIC IMAGE d.o.o., OIB 55916141830, Savska cesta 66, 10000 Zagreb</derivirana_varijabla>
  </DomainObject.Predmet.ProtustrankaWithAdressOIB>
  <DomainObject.Predmet.ProtustrankaNazivFormated>
    <izvorni_sadrzaj>PUBLIC IMAGE d.o.o.</izvorni_sadrzaj>
    <derivirana_varijabla naziv="DomainObject.Predmet.ProtustrankaNazivFormated_1">PUBLIC IMAGE d.o.o.</derivirana_varijabla>
  </DomainObject.Predmet.ProtustrankaNazivFormated>
  <DomainObject.Predmet.ProtustrankaNazivFormatedOIB>
    <izvorni_sadrzaj>PUBLIC IMAGE d.o.o., OIB 55916141830</izvorni_sadrzaj>
    <derivirana_varijabla naziv="DomainObject.Predmet.ProtustrankaNazivFormatedOIB_1">PUBLIC IMAGE d.o.o., OIB 55916141830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PUBLIC IMAGE d.o.o. zastupanog po punomoćniku Borislav Malešević</item>
    </izvorni_sadrzaj>
    <derivirana_varijabla naziv="DomainObject.Predmet.ProtuStrankaListFormated_1">
      <item>PUBLIC IMAGE d.o.o. zastupanog po punomoćniku Borislav Malešević</item>
    </derivirana_varijabla>
  </DomainObject.Predmet.ProtuStrankaListFormated>
  <DomainObject.Predmet.ProtuStrankaListFormatedOIB>
    <izvorni_sadrzaj>
      <item>PUBLIC IMAGE d.o.o., OIB 55916141830 zastupanog po punomoćniku Borislav Malešević</item>
    </izvorni_sadrzaj>
    <derivirana_varijabla naziv="DomainObject.Predmet.ProtuStrankaListFormatedOIB_1">
      <item>PUBLIC IMAGE d.o.o., OIB 55916141830 zastupanog po punomoćniku Borislav Malešević</item>
    </derivirana_varijabla>
  </DomainObject.Predmet.ProtuStrankaListFormatedOIB>
  <DomainObject.Predmet.ProtuStrankaListFormatedWithAdress>
    <izvorni_sadrzaj>
      <item>PUBLIC IMAGE d.o.o., Savska cesta 66, 10000 Zagreb zastupanog po punomoćniku Borislav Malešević</item>
    </izvorni_sadrzaj>
    <derivirana_varijabla naziv="DomainObject.Predmet.ProtuStrankaListFormatedWithAdress_1">
      <item>PUBLIC IMAGE d.o.o., Savska cesta 66, 10000 Zagreb zastupanog po punomoćniku Borislav Malešević</item>
    </derivirana_varijabla>
  </DomainObject.Predmet.ProtuStrankaListFormatedWithAdress>
  <DomainObject.Predmet.ProtuStrankaListFormatedWithAdressOIB>
    <izvorni_sadrzaj>
      <item>PUBLIC IMAGE d.o.o., OIB 55916141830, Savska cesta 66, 10000 Zagreb zastupanog po punomoćniku Borislav Malešević</item>
    </izvorni_sadrzaj>
    <derivirana_varijabla naziv="DomainObject.Predmet.ProtuStrankaListFormatedWithAdressOIB_1">
      <item>PUBLIC IMAGE d.o.o., OIB 55916141830, Savska cesta 66, 10000 Zagreb zastupanog po punomoćniku Borislav Malešević</item>
    </derivirana_varijabla>
  </DomainObject.Predmet.ProtuStrankaListFormatedWithAdressOIB>
  <DomainObject.Predmet.ProtuStrankaListNazivFormated>
    <izvorni_sadrzaj>
      <item>PUBLIC IMAGE d.o.o.</item>
    </izvorni_sadrzaj>
    <derivirana_varijabla naziv="DomainObject.Predmet.ProtuStrankaListNazivFormated_1">
      <item>PUBLIC IMAGE d.o.o.</item>
    </derivirana_varijabla>
  </DomainObject.Predmet.ProtuStrankaListNazivFormated>
  <DomainObject.Predmet.ProtuStrankaListNazivFormatedOIB>
    <izvorni_sadrzaj>
      <item>PUBLIC IMAGE d.o.o., OIB 55916141830</item>
    </izvorni_sadrzaj>
    <derivirana_varijabla naziv="DomainObject.Predmet.ProtuStrankaListNazivFormatedOIB_1">
      <item>PUBLIC IMAGE d.o.o., OIB 55916141830</item>
    </derivirana_varijabla>
  </DomainObject.Predmet.ProtuStrankaListNazivFormatedOIB>
  <DomainObject.Predmet.OstaliListFormated>
    <izvorni_sadrzaj>
      <item>Borislav Malešević punomoćnik sudionika u postupku PUBLIC IMAGE d.o.o.</item>
    </izvorni_sadrzaj>
    <derivirana_varijabla naziv="DomainObject.Predmet.OstaliListFormated_1">
      <item>Borislav Malešević punomoćnik sudionika u postupku PUBLIC IMAGE d.o.o.</item>
    </derivirana_varijabla>
  </DomainObject.Predmet.OstaliListFormated>
  <DomainObject.Predmet.OstaliListFormatedOIB>
    <izvorni_sadrzaj>
      <item>Borislav Malešević, OIB 78173208601 punomoćnik sudionika u postupku PUBLIC IMAGE d.o.o.</item>
    </izvorni_sadrzaj>
    <derivirana_varijabla naziv="DomainObject.Predmet.OstaliListFormatedOIB_1">
      <item>Borislav Malešević, OIB 78173208601 punomoćnik sudionika u postupku PUBLIC IMAGE d.o.o.</item>
    </derivirana_varijabla>
  </DomainObject.Predmet.OstaliListFormatedOIB>
  <DomainObject.Predmet.OstaliListFormatedWithAdress>
    <izvorni_sadrzaj>
      <item>Borislav Malešević, Cernička 11/a, 10000 Zagreb punomoćnik sudionika u postupku PUBLIC IMAGE d.o.o.</item>
    </izvorni_sadrzaj>
    <derivirana_varijabla naziv="DomainObject.Predmet.OstaliListFormatedWithAdress_1">
      <item>Borislav Malešević, Cernička 11/a, 10000 Zagreb punomoćnik sudionika u postupku PUBLIC IMAGE d.o.o.</item>
    </derivirana_varijabla>
  </DomainObject.Predmet.OstaliListFormatedWithAdress>
  <DomainObject.Predmet.OstaliListFormatedWithAdressOIB>
    <izvorni_sadrzaj>
      <item>Borislav Malešević, OIB 78173208601, Cernička 11/a, 10000 Zagreb punomoćnik sudionika u postupku PUBLIC IMAGE d.o.o.</item>
    </izvorni_sadrzaj>
    <derivirana_varijabla naziv="DomainObject.Predmet.OstaliListFormatedWithAdressOIB_1">
      <item>Borislav Malešević, OIB 78173208601, Cernička 11/a, 10000 Zagreb punomoćnik sudionika u postupku PUBLIC IMAGE d.o.o.</item>
    </derivirana_varijabla>
  </DomainObject.Predmet.OstaliListFormatedWithAdressOIB>
  <DomainObject.Predmet.OstaliListNazivFormated>
    <izvorni_sadrzaj>
      <item>Borislav Malešević</item>
    </izvorni_sadrzaj>
    <derivirana_varijabla naziv="DomainObject.Predmet.OstaliListNazivFormated_1">
      <item>Borislav Malešević</item>
    </derivirana_varijabla>
  </DomainObject.Predmet.OstaliListNazivFormated>
  <DomainObject.Predmet.OstaliListNazivFormatedOIB>
    <izvorni_sadrzaj>
      <item>Borislav Malešević, OIB 78173208601</item>
    </izvorni_sadrzaj>
    <derivirana_varijabla naziv="DomainObject.Predmet.OstaliListNazivFormatedOIB_1">
      <item>Borislav Malešević, OIB 78173208601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PUBLIC IMAGE d.o.o.</izvorni_sadrzaj>
    <derivirana_varijabla naziv="DomainObject.Predmet.ProtustrankaIDrugi_1">PUBLIC IMAGE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PUBLIC IMAGE d.o.o., OIB 55916141830, Savska cesta 66, 10000 Zagreb</izvorni_sadrzaj>
    <derivirana_varijabla naziv="DomainObject.Predmet.ProtustrankaIDrugiAdressOIB_1">PUBLIC IMAGE d.o.o., OIB 55916141830, Savska cesta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PUBLIC IMAGE d.o.o.</item>
      <item>Borislav Malešević</item>
    </izvorni_sadrzaj>
    <derivirana_varijabla naziv="DomainObject.Predmet.SudioniciListNaziv_1">
      <item>FINA Regionalni centar Zagreb</item>
      <item>PUBLIC IMAGE d.o.o.</item>
      <item>Borislav Malešević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PUBLIC IMAGE d.o.o., OIB 55916141830, Savska cesta 66,10000 Zagreb</item>
      <item>Borislav Malešević, OIB 78173208601, Cernička 11/a,10000 Zagreb</item>
    </izvorni_sadrzaj>
    <derivirana_varijabla naziv="DomainObject.Predmet.SudioniciListAdressOIB_1">
      <item>FINA Regionalni centar Zagreb, OIB 85821130368, Trg svibanjskih žrtava 1995. 1,10000 Zagreb</item>
      <item>PUBLIC IMAGE d.o.o., OIB 55916141830, Savska cesta 66,10000 Zagreb</item>
      <item>Borislav Malešević, OIB 78173208601, Cernička 11/a,10000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55916141830</item>
      <item>, OIB 78173208601</item>
    </izvorni_sadrzaj>
    <derivirana_varijabla naziv="DomainObject.Predmet.SudioniciListNazivOIB_1">
      <item>, OIB 85821130368</item>
      <item>, OIB 55916141830</item>
      <item>, OIB 78173208601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1323</properties:Characters>
  <properties:Lines>48</properties:Lines>
  <properties:Paragraphs>17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2016-01-15T10:28:00Z</cp:lastPrinted>
  <dcterms:modified xmlns:xsi="http://www.w3.org/2001/XMLSchema-instance" xsi:type="dcterms:W3CDTF">2016-01-15T10:28:00Z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