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e012e" w14:paraId="8ce012e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C852DA">
        <w:t>2340</w:t>
      </w:r>
      <w:r>
        <w:t>/2015</w:t>
      </w:r>
      <w:r w:rsidR="00792D61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C852DA" w:rsidRPr="007C2E9A">
        <w:t>KLUB UNESCO ZAGREB</w:t>
      </w:r>
      <w:r w:rsidR="00C852DA">
        <w:t>,</w:t>
      </w:r>
      <w:r w:rsidR="00C852DA" w:rsidRPr="00F3645A">
        <w:t xml:space="preserve"> </w:t>
      </w:r>
      <w:r w:rsidR="00C852DA" w:rsidRPr="007C2E9A">
        <w:t>Svačićev trg 8, Zagreb</w:t>
      </w:r>
      <w:r w:rsidR="00C852DA" w:rsidRPr="00F3645A">
        <w:t xml:space="preserve">, OIB: </w:t>
      </w:r>
      <w:r w:rsidR="00C852DA" w:rsidRPr="007C2E9A">
        <w:t>26570223958</w:t>
      </w:r>
      <w:r>
        <w:t xml:space="preserve">, dana   </w:t>
      </w:r>
      <w:r w:rsidR="00C852DA">
        <w:t>19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C852DA" w:rsidRPr="007C2E9A">
        <w:t>KLUB UNESCO ZAGREB</w:t>
      </w:r>
      <w:r w:rsidR="00C852DA">
        <w:t>,</w:t>
      </w:r>
      <w:r w:rsidR="00C852DA" w:rsidRPr="00F3645A">
        <w:t xml:space="preserve"> </w:t>
      </w:r>
      <w:r w:rsidR="00C852DA" w:rsidRPr="007C2E9A">
        <w:t>Svačićev trg 8, Zagreb</w:t>
      </w:r>
      <w:r w:rsidR="00C852DA" w:rsidRPr="00F3645A">
        <w:t xml:space="preserve">, OIB: </w:t>
      </w:r>
      <w:r w:rsidR="00C852DA" w:rsidRPr="007C2E9A">
        <w:t>26570223958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C852DA">
        <w:t>19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 xml:space="preserve">Za stečajnog upravitelja imenuje se </w:t>
      </w:r>
      <w:r w:rsidR="006C50CE">
        <w:t xml:space="preserve">MIRJANA DUJMOVIĆ iz Zagreba, Božidara Magovca 48, OIB: </w:t>
      </w:r>
      <w:r w:rsidR="006C50CE" w:rsidRPr="00700889">
        <w:t>30711927799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C852DA" w:rsidRPr="007C2E9A">
        <w:t>KLUB UNESCO ZAGREB</w:t>
      </w:r>
      <w:r w:rsidR="00C852DA">
        <w:t>,</w:t>
      </w:r>
      <w:r w:rsidR="00C852DA" w:rsidRPr="00F3645A">
        <w:t xml:space="preserve"> </w:t>
      </w:r>
      <w:r w:rsidR="00C852DA" w:rsidRPr="007C2E9A">
        <w:t>Svačićev trg 8, Zagreb</w:t>
      </w:r>
      <w:r w:rsidR="00C852DA" w:rsidRPr="00F3645A">
        <w:t xml:space="preserve">, OIB: </w:t>
      </w:r>
      <w:r w:rsidR="00C852DA" w:rsidRPr="007C2E9A">
        <w:t>26570223958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C852DA">
        <w:t xml:space="preserve"> 19</w:t>
      </w:r>
      <w:r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F00624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F00624" w:rsidP="00047C0E" w:rsidR="00F00624">
      <w:pPr>
        <w:pStyle w:val="Bezproreda"/>
      </w:pPr>
    </w:p>
    <w:p w:rsidRDefault="00F00624" w:rsidP="00F00624" w:rsidR="00F00624">
      <w:pPr>
        <w:pStyle w:val="Bezproreda"/>
        <w:jc w:val="right"/>
      </w:pPr>
      <w:r>
        <w:t>Za točnost otpravka-ovlašteni službenik:</w:t>
      </w:r>
    </w:p>
    <w:p w:rsidRDefault="00F00624" w:rsidP="00F00624" w:rsidR="00F00624">
      <w:pPr>
        <w:pStyle w:val="Bezproreda"/>
        <w:jc w:val="right"/>
      </w:pPr>
      <w:r>
        <w:t xml:space="preserve">Tanja Štraubert </w:t>
      </w:r>
    </w:p>
    <w:sectPr w:rsidSect="00EF1FD3" w:rsidR="00F0062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C44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C852DA">
          <w:t>2340/2015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3A3366"/>
    <w:rsid w:val="004E266D"/>
    <w:rsid w:val="00623366"/>
    <w:rsid w:val="00677951"/>
    <w:rsid w:val="006C50CE"/>
    <w:rsid w:val="007675C3"/>
    <w:rsid w:val="00792D61"/>
    <w:rsid w:val="00AA7B27"/>
    <w:rsid w:val="00AE11D4"/>
    <w:rsid w:val="00BC1874"/>
    <w:rsid w:val="00C136F3"/>
    <w:rsid w:val="00C852DA"/>
    <w:rsid w:val="00DB4C44"/>
    <w:rsid w:val="00DC0AA2"/>
    <w:rsid w:val="00DE059B"/>
    <w:rsid w:val="00DF1FFF"/>
    <w:rsid w:val="00E75E0F"/>
    <w:rsid w:val="00E84179"/>
    <w:rsid w:val="00EC4E35"/>
    <w:rsid w:val="00EC58B8"/>
    <w:rsid w:val="00EF1FD3"/>
    <w:rsid w:val="00F00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792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D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D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D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D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792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D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D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D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D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2340</izvorni_sadrzaj>
    <derivirana_varijabla naziv="DomainObject.Predmet.Broj_1">2340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St-2340/2015</izvorni_sadrzaj>
    <derivirana_varijabla naziv="DomainObject.Predmet.OznakaBroj_1">St-2340/2015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UNESCO ZAGREB zastupanog po punomoćniku Višnja Ježić Sorić</izvorni_sadrzaj>
    <derivirana_varijabla naziv="DomainObject.Predmet.ProtustrankaFormated_1">  KLUB UNESCO ZAGREB zastupanog po punomoćniku Višnja Ježić Sorić</derivirana_varijabla>
  </DomainObject.Predmet.ProtustrankaFormated>
  <DomainObject.Predmet.ProtustrankaFormatedOIB>
    <izvorni_sadrzaj>  KLUB UNESCO ZAGREB, OIB 26570223958 zastupanog po punomoćniku Višnja Ježić Sorić</izvorni_sadrzaj>
    <derivirana_varijabla naziv="DomainObject.Predmet.ProtustrankaFormatedOIB_1">  KLUB UNESCO ZAGREB, OIB 26570223958 zastupanog po punomoćniku Višnja Ježić Sorić</derivirana_varijabla>
  </DomainObject.Predmet.ProtustrankaFormatedOIB>
  <DomainObject.Predmet.ProtustrankaFormatedWithAdress>
    <izvorni_sadrzaj> KLUB UNESCO ZAGREB, Svačićev trg 8, 10000 Zagreb zastupanog po punomoćniku Višnja Ježić Sorić</izvorni_sadrzaj>
    <derivirana_varijabla naziv="DomainObject.Predmet.ProtustrankaFormatedWithAdress_1"> KLUB UNESCO ZAGREB, Svačićev trg 8, 10000 Zagreb zastupanog po punomoćniku Višnja Ježić Sorić</derivirana_varijabla>
  </DomainObject.Predmet.ProtustrankaFormatedWithAdress>
  <DomainObject.Predmet.ProtustrankaFormatedWithAdressOIB>
    <izvorni_sadrzaj> KLUB UNESCO ZAGREB, OIB 26570223958, Svačićev trg 8, 10000 Zagreb zastupanog po punomoćniku Višnja Ježić Sorić</izvorni_sadrzaj>
    <derivirana_varijabla naziv="DomainObject.Predmet.ProtustrankaFormatedWithAdressOIB_1"> KLUB UNESCO ZAGREB, OIB 26570223958, Svačićev trg 8, 10000 Zagreb zastupanog po punomoćniku Višnja Ježić Sorić</derivirana_varijabla>
  </DomainObject.Predmet.ProtustrankaFormatedWithAdressOIB>
  <DomainObject.Predmet.ProtustrankaWithAdress>
    <izvorni_sadrzaj>KLUB UNESCO ZAGREB Svačićev trg 8, 10000 Zagreb</izvorni_sadrzaj>
    <derivirana_varijabla naziv="DomainObject.Predmet.ProtustrankaWithAdress_1">KLUB UNESCO ZAGREB Svačićev trg 8, 10000 Zagreb</derivirana_varijabla>
  </DomainObject.Predmet.ProtustrankaWithAdress>
  <DomainObject.Predmet.ProtustrankaWithAdressOIB>
    <izvorni_sadrzaj>KLUB UNESCO ZAGREB, OIB 26570223958, Svačićev trg 8, 10000 Zagreb</izvorni_sadrzaj>
    <derivirana_varijabla naziv="DomainObject.Predmet.ProtustrankaWithAdressOIB_1">KLUB UNESCO ZAGREB, OIB 26570223958, Svačićev trg 8, 10000 Zagreb</derivirana_varijabla>
  </DomainObject.Predmet.ProtustrankaWithAdressOIB>
  <DomainObject.Predmet.ProtustrankaNazivFormated>
    <izvorni_sadrzaj>KLUB UNESCO ZAGREB</izvorni_sadrzaj>
    <derivirana_varijabla naziv="DomainObject.Predmet.ProtustrankaNazivFormated_1">KLUB UNESCO ZAGREB</derivirana_varijabla>
  </DomainObject.Predmet.ProtustrankaNazivFormated>
  <DomainObject.Predmet.ProtustrankaNazivFormatedOIB>
    <izvorni_sadrzaj>KLUB UNESCO ZAGREB, OIB 26570223958</izvorni_sadrzaj>
    <derivirana_varijabla naziv="DomainObject.Predmet.ProtustrankaNazivFormatedOIB_1">KLUB UNESCO ZAGREB, OIB 26570223958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UNESCO ZAGREB zastupanog po punomoćniku Višnja Ježić Sorić</item>
    </izvorni_sadrzaj>
    <derivirana_varijabla naziv="DomainObject.Predmet.ProtuStrankaListFormated_1">
      <item>KLUB UNESCO ZAGREB zastupanog po punomoćniku Višnja Ježić Sorić</item>
    </derivirana_varijabla>
  </DomainObject.Predmet.ProtuStrankaListFormated>
  <DomainObject.Predmet.ProtuStrankaListFormatedOIB>
    <izvorni_sadrzaj>
      <item>KLUB UNESCO ZAGREB, OIB 26570223958 zastupanog po punomoćniku Višnja Ježić Sorić</item>
    </izvorni_sadrzaj>
    <derivirana_varijabla naziv="DomainObject.Predmet.ProtuStrankaListFormatedOIB_1">
      <item>KLUB UNESCO ZAGREB, OIB 26570223958 zastupanog po punomoćniku Višnja Ježić Sorić</item>
    </derivirana_varijabla>
  </DomainObject.Predmet.ProtuStrankaListFormatedOIB>
  <DomainObject.Predmet.ProtuStrankaListFormatedWithAdress>
    <izvorni_sadrzaj>
      <item>KLUB UNESCO ZAGREB, Svačićev trg 8, 10000 Zagreb zastupanog po punomoćniku Višnja Ježić Sorić</item>
    </izvorni_sadrzaj>
    <derivirana_varijabla naziv="DomainObject.Predmet.ProtuStrankaListFormatedWithAdress_1">
      <item>KLUB UNESCO ZAGREB, Svačićev trg 8, 10000 Zagreb zastupanog po punomoćniku Višnja Ježić Sorić</item>
    </derivirana_varijabla>
  </DomainObject.Predmet.ProtuStrankaListFormatedWithAdress>
  <DomainObject.Predmet.ProtuStrankaListFormatedWithAdressOIB>
    <izvorni_sadrzaj>
      <item>KLUB UNESCO ZAGREB, OIB 26570223958, Svačićev trg 8, 10000 Zagreb zastupanog po punomoćniku Višnja Ježić Sorić</item>
    </izvorni_sadrzaj>
    <derivirana_varijabla naziv="DomainObject.Predmet.ProtuStrankaListFormatedWithAdressOIB_1">
      <item>KLUB UNESCO ZAGREB, OIB 26570223958, Svačićev trg 8, 10000 Zagreb zastupanog po punomoćniku Višnja Ježić Sorić</item>
    </derivirana_varijabla>
  </DomainObject.Predmet.ProtuStrankaListFormatedWithAdressOIB>
  <DomainObject.Predmet.ProtuStrankaListNazivFormated>
    <izvorni_sadrzaj>
      <item>KLUB UNESCO ZAGREB</item>
    </izvorni_sadrzaj>
    <derivirana_varijabla naziv="DomainObject.Predmet.ProtuStrankaListNazivFormated_1">
      <item>KLUB UNESCO ZAGREB</item>
    </derivirana_varijabla>
  </DomainObject.Predmet.ProtuStrankaListNazivFormated>
  <DomainObject.Predmet.ProtuStrankaListNazivFormatedOIB>
    <izvorni_sadrzaj>
      <item>KLUB UNESCO ZAGREB, OIB 26570223958</item>
    </izvorni_sadrzaj>
    <derivirana_varijabla naziv="DomainObject.Predmet.ProtuStrankaListNazivFormatedOIB_1">
      <item>KLUB UNESCO ZAGREB, OIB 26570223958</item>
    </derivirana_varijabla>
  </DomainObject.Predmet.ProtuStrankaListNazivFormatedOIB>
  <DomainObject.Predmet.OstaliListFormated>
    <izvorni_sadrzaj>
      <item>Mirjana Dujmović</item>
      <item>Višnja Ježić Sorić punomoćnik sudionika u postupku KLUB UNESCO ZAGREB</item>
    </izvorni_sadrzaj>
    <derivirana_varijabla naziv="DomainObject.Predmet.OstaliListFormated_1">
      <item>Mirjana Dujmović</item>
      <item>Višnja Ježić Sorić punomoćnik sudionika u postupku KLUB UNESCO ZAGREB</item>
    </derivirana_varijabla>
  </DomainObject.Predmet.OstaliListFormated>
  <DomainObject.Predmet.OstaliListFormatedOIB>
    <izvorni_sadrzaj>
      <item>Mirjana Dujmović, OIB 30711927799</item>
      <item>Višnja Ježić Sorić, OIB 78675824795 punomoćnik sudionika u postupku KLUB UNESCO ZAGREB</item>
    </izvorni_sadrzaj>
    <derivirana_varijabla naziv="DomainObject.Predmet.OstaliListFormatedOIB_1">
      <item>Mirjana Dujmović, OIB 30711927799</item>
      <item>Višnja Ježić Sorić, OIB 78675824795 punomoćnik sudionika u postupku KLUB UNESCO ZAGREB</item>
    </derivirana_varijabla>
  </DomainObject.Predmet.OstaliListFormatedOIB>
  <DomainObject.Predmet.OstaliListFormatedWithAdress>
    <izvorni_sadrzaj>
      <item>Mirjana Dujmović, Božidara Magovca 48, 10000 Zagreb</item>
      <item>Višnja Ježić Sorić, Svačićev Trg 8, 10000 Zagreb punomoćnik sudionika u postupku KLUB UNESCO ZAGREB</item>
    </izvorni_sadrzaj>
    <derivirana_varijabla naziv="DomainObject.Predmet.OstaliListFormatedWithAdress_1">
      <item>Mirjana Dujmović, Božidara Magovca 48, 10000 Zagreb</item>
      <item>Višnja Ježić Sorić, Svačićev Trg 8, 10000 Zagreb punomoćnik sudionika u postupku KLUB UNESCO ZAGREB</item>
    </derivirana_varijabla>
  </DomainObject.Predmet.OstaliListFormatedWithAdress>
  <DomainObject.Predmet.OstaliListFormatedWithAdressOIB>
    <izvorni_sadrzaj>
      <item>Mirjana Dujmović, OIB 30711927799, Božidara Magovca 48, 10000 Zagreb</item>
      <item>Višnja Ježić Sorić, OIB 78675824795, Svačićev Trg 8, 10000 Zagreb punomoćnik sudionika u postupku KLUB UNESCO ZAGREB</item>
    </izvorni_sadrzaj>
    <derivirana_varijabla naziv="DomainObject.Predmet.OstaliListFormatedWithAdressOIB_1">
      <item>Mirjana Dujmović, OIB 30711927799, Božidara Magovca 48, 10000 Zagreb</item>
      <item>Višnja Ježić Sorić, OIB 78675824795, Svačićev Trg 8, 10000 Zagreb punomoćnik sudionika u postupku KLUB UNESCO ZAGREB</item>
    </derivirana_varijabla>
  </DomainObject.Predmet.OstaliListFormatedWithAdressOIB>
  <DomainObject.Predmet.OstaliListNazivFormated>
    <izvorni_sadrzaj>
      <item>Mirjana Dujmović</item>
      <item>Višnja Ježić Sorić</item>
    </izvorni_sadrzaj>
    <derivirana_varijabla naziv="DomainObject.Predmet.OstaliListNazivFormated_1">
      <item>Mirjana Dujmović</item>
      <item>Višnja Ježić Sorić</item>
    </derivirana_varijabla>
  </DomainObject.Predmet.OstaliListNazivFormated>
  <DomainObject.Predmet.OstaliListNazivFormatedOIB>
    <izvorni_sadrzaj>
      <item>Mirjana Dujmović, OIB 30711927799</item>
      <item>Višnja Ježić Sorić, OIB 78675824795</item>
    </izvorni_sadrzaj>
    <derivirana_varijabla naziv="DomainObject.Predmet.OstaliListNazivFormatedOIB_1">
      <item>Mirjana Dujmović, OIB 30711927799</item>
      <item>Višnja Ježić Sorić, OIB 78675824795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UNESCO ZAGREB</izvorni_sadrzaj>
    <derivirana_varijabla naziv="DomainObject.Predmet.ProtustrankaIDrugi_1">KLUB UNESCO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UNESCO ZAGREB, OIB 26570223958, Svačićev trg 8, 10000 Zagreb</izvorni_sadrzaj>
    <derivirana_varijabla naziv="DomainObject.Predmet.ProtustrankaIDrugiAdressOIB_1">KLUB UNESCO ZAGREB, OIB 26570223958, Svačićev trg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UNESCO ZAGREB</item>
      <item>FINA Regionalni centar Zagreb</item>
      <item>Mirjana Dujmović</item>
      <item>Višnja Ježić Sorić</item>
    </izvorni_sadrzaj>
    <derivirana_varijabla naziv="DomainObject.Predmet.SudioniciListNaziv_1">
      <item>KLUB UNESCO ZAGREB</item>
      <item>FINA Regionalni centar Zagreb</item>
      <item>Mirjana Dujmović</item>
      <item>Višnja Ježić Sorić</item>
    </derivirana_varijabla>
  </DomainObject.Predmet.SudioniciListNaziv>
  <DomainObject.Predmet.SudioniciListAdressOIB>
    <izvorni_sadrzaj>
      <item>KLUB UNESCO ZAGREB, OIB 26570223958, Svačićev trg 8,10000 Zagreb</item>
      <item>FINA Regionalni centar Zagreb, OIB 85821130368, Trg svibanjskih žrtava 1995. 1,10000 Zagreb</item>
      <item>Mirjana Dujmović, OIB 30711927799, Božidara Magovca 48,10000 Zagreb</item>
      <item>Višnja Ježić Sorić, OIB 78675824795, Svačićev Trg 8,10000 Zagreb</item>
    </izvorni_sadrzaj>
    <derivirana_varijabla naziv="DomainObject.Predmet.SudioniciListAdressOIB_1">
      <item>KLUB UNESCO ZAGREB, OIB 26570223958, Svačićev trg 8,10000 Zagreb</item>
      <item>FINA Regionalni centar Zagreb, OIB 85821130368, Trg svibanjskih žrtava 1995. 1,10000 Zagreb</item>
      <item>Mirjana Dujmović, OIB 30711927799, Božidara Magovca 48,10000 Zagreb</item>
      <item>Višnja Ježić Sorić, OIB 78675824795, Svačićev Trg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26570223958</item>
      <item>, OIB 85821130368</item>
      <item>, OIB 30711927799</item>
      <item>, OIB 78675824795</item>
    </izvorni_sadrzaj>
    <derivirana_varijabla naziv="DomainObject.Predmet.SudioniciListNazivOIB_1">
      <item>, OIB 26570223958</item>
      <item>, OIB 85821130368</item>
      <item>, OIB 30711927799</item>
      <item>, OIB 78675824795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1985</properties:Characters>
  <properties:Lines>71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2016-04-19T11:48:00Z</dcterms:created>
  <dc:creator>Sandra Rotar Vogrin</dc:creator>
  <cp:lastModifiedBy>Tanja Štraubert</cp:lastModifiedBy>
  <cp:lastPrinted>2016-04-19T12:24:00Z</cp:lastPrinted>
  <dcterms:modified xmlns:xsi="http://www.w3.org/2001/XMLSchema-instance" xsi:type="dcterms:W3CDTF">2016-04-19T12:24:00Z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