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e92f" w14:paraId="dd5e92f" w:rsidRDefault="00AE649C" w:rsidP="00FA5B5E" w:rsidR="00AE649C" w:rsidRPr="00B76F3C">
      <w:pPr>
        <w:pStyle w:val="Naslov3"/>
        <w15:collapsed w:val="false"/>
      </w:pPr>
    </w:p>
    <w:p w:rsidRDefault="00587EA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87EA1" w:rsidP="00587EA1" w:rsidR="00587EA1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St-273/2015-3.</w:t>
      </w:r>
    </w:p>
    <w:p w:rsidRDefault="00587EA1" w:rsidP="00587EA1" w:rsidR="00587EA1">
      <w:pPr>
        <w:jc w:val="both"/>
        <w:rPr>
          <w:rFonts w:cs="Arial" w:hAnsi="Arial" w:ascii="Arial"/>
          <w:b/>
        </w:rPr>
      </w:pPr>
    </w:p>
    <w:p w:rsidRDefault="00587EA1" w:rsidP="00587EA1" w:rsidR="00587E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587EA1" w:rsidP="00587EA1" w:rsidR="00587EA1">
      <w:pPr>
        <w:jc w:val="center"/>
        <w:rPr>
          <w:rFonts w:cs="Arial" w:hAnsi="Arial" w:ascii="Arial"/>
          <w:b/>
        </w:rPr>
      </w:pPr>
    </w:p>
    <w:p w:rsidRDefault="00587EA1" w:rsidP="00587EA1" w:rsidR="00587E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587EA1" w:rsidP="00587EA1" w:rsidR="00587EA1">
      <w:pPr>
        <w:jc w:val="center"/>
        <w:rPr>
          <w:rFonts w:cs="Arial" w:hAnsi="Arial" w:ascii="Arial"/>
        </w:rPr>
      </w:pP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TPS DRVO d.o.o. za proizvodnju, trgovinu i usluge iz Bjelovara, Mihanovićeva ulica 17, MBS 010086631, OIB 03246789326, dana 03. veljače 2016. godine  </w:t>
      </w:r>
    </w:p>
    <w:p w:rsidRDefault="00587EA1" w:rsidP="00587EA1" w:rsidR="00587EA1">
      <w:pPr>
        <w:jc w:val="both"/>
        <w:rPr>
          <w:rFonts w:cs="Arial" w:hAnsi="Arial" w:ascii="Arial"/>
        </w:rPr>
      </w:pPr>
    </w:p>
    <w:p w:rsidRDefault="00587EA1" w:rsidP="00587EA1" w:rsidR="00587E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87EA1" w:rsidP="00587EA1" w:rsidR="00587EA1">
      <w:pPr>
        <w:jc w:val="both"/>
        <w:rPr>
          <w:rFonts w:cs="Arial" w:hAnsi="Arial" w:ascii="Arial"/>
        </w:rPr>
      </w:pPr>
    </w:p>
    <w:p w:rsidRDefault="00587EA1" w:rsidP="00587EA1" w:rsidR="00587E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TPS DRVO d.o.o. za proizvodnju, trgovinu i usluge iz Bjelovara, Mihanovićeva ulica 17, MBS 010086631, OIB 03246789326. </w:t>
      </w:r>
    </w:p>
    <w:p w:rsidRDefault="00587EA1" w:rsidP="00587EA1" w:rsidR="00587E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MILAN BARIŠA OBRADOVIĆ iz Svete </w:t>
      </w:r>
      <w:proofErr w:type="spellStart"/>
      <w:r>
        <w:rPr>
          <w:rFonts w:cs="Arial" w:hAnsi="Arial" w:ascii="Arial"/>
        </w:rPr>
        <w:t>Nedelje</w:t>
      </w:r>
      <w:proofErr w:type="spellEnd"/>
      <w:r>
        <w:rPr>
          <w:rFonts w:cs="Arial" w:hAnsi="Arial" w:ascii="Arial"/>
        </w:rPr>
        <w:t>, Srebrnjak 20 B, OIB 45619494339.</w:t>
      </w:r>
    </w:p>
    <w:p w:rsidRDefault="00587EA1" w:rsidP="00587EA1" w:rsidR="00587E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TPS DRVO d.o.o. za proizvodnju, trgovinu i usluge iz Bjelovara, Mihanovićeva ulica 17, MBS 010086631, OIB 03246789326.</w:t>
      </w:r>
    </w:p>
    <w:p w:rsidRDefault="00587EA1" w:rsidP="00587EA1" w:rsidR="00587EA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14,30 sati, kada je ovo rješenje objavljeno na e-oglasnoj ploči ovoga suda.</w:t>
      </w:r>
    </w:p>
    <w:p w:rsidRDefault="00587EA1" w:rsidP="00587EA1" w:rsidR="00587EA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87EA1" w:rsidP="00587EA1" w:rsidR="00587EA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87EA1" w:rsidP="00587EA1" w:rsidR="00587E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587EA1" w:rsidP="00587EA1" w:rsidR="00587EA1">
      <w:pPr>
        <w:ind w:firstLine="851"/>
        <w:jc w:val="both"/>
        <w:rPr>
          <w:rFonts w:cs="Arial" w:hAnsi="Arial" w:ascii="Arial"/>
        </w:rPr>
      </w:pPr>
    </w:p>
    <w:p w:rsidRDefault="00587EA1" w:rsidP="00587EA1" w:rsidR="00587E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587EA1" w:rsidP="00587EA1" w:rsidR="00587E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St-273/2015-2.,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587EA1" w:rsidP="00587EA1" w:rsidR="00587E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87EA1" w:rsidP="00587EA1" w:rsidR="00587E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87EA1" w:rsidP="00587EA1" w:rsidR="00587E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87EA1" w:rsidP="00587EA1" w:rsidR="00587EA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87EA1" w:rsidP="00587EA1" w:rsidR="00587E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87EA1" w:rsidP="00587EA1" w:rsidR="00587E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587EA1" w:rsidP="00587EA1" w:rsidR="00587EA1">
      <w:pPr>
        <w:rPr>
          <w:rFonts w:cs="Arial" w:hAnsi="Arial" w:ascii="Arial"/>
          <w:b/>
        </w:rPr>
      </w:pPr>
    </w:p>
    <w:p w:rsidRDefault="00587EA1" w:rsidP="00587EA1" w:rsidR="00587EA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587EA1" w:rsidP="00587EA1" w:rsidR="00587EA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587EA1" w:rsidP="00587EA1" w:rsidR="00587EA1">
      <w:pPr>
        <w:ind w:firstLine="4111"/>
        <w:jc w:val="both"/>
        <w:rPr>
          <w:rFonts w:cs="Arial" w:hAnsi="Arial" w:ascii="Arial"/>
        </w:rPr>
      </w:pP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587EA1" w:rsidP="00587EA1" w:rsidR="00587EA1">
      <w:pPr>
        <w:jc w:val="both"/>
        <w:rPr>
          <w:rFonts w:cs="Arial" w:hAnsi="Arial" w:ascii="Arial"/>
        </w:rPr>
      </w:pPr>
    </w:p>
    <w:p w:rsidRDefault="00587EA1" w:rsidP="00587EA1" w:rsidR="00587EA1">
      <w:pPr>
        <w:jc w:val="both"/>
        <w:rPr>
          <w:rFonts w:cs="Arial" w:hAnsi="Arial" w:ascii="Arial"/>
        </w:rPr>
      </w:pPr>
    </w:p>
    <w:p w:rsidRDefault="00587EA1" w:rsidP="00587EA1" w:rsidR="00587EA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87EA1" w:rsidP="00587EA1" w:rsidR="00587E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587EA1" w:rsidP="00587EA1" w:rsidR="00587EA1">
      <w:pPr>
        <w:rPr>
          <w:rFonts w:cs="Arial" w:hAnsi="Arial" w:ascii="Arial"/>
        </w:rPr>
      </w:pPr>
    </w:p>
    <w:p w:rsidRDefault="00587EA1" w:rsidP="00587EA1" w:rsidR="00587EA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EA1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St-273/2015-3</izvorni_sadrzaj>
    <derivirana_varijabla naziv="DomainObject.Oznaka_1">St-273/2015-3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TPS DRVO društvo s ograničenom odgovornošću za proizvodnju, trgovinu i usluge, Bjelovar zastupanog po punomoćniku DAMIR JAKOPČIĆ</izvorni_sadrzaj>
    <derivirana_varijabla naziv="DomainObject.Predmet.ProtustrankaFormated_1">  TPS DRVO društvo s ograničenom odgovornošću za proizvodnju, trgovinu i usluge, Bjelovar zastupanog po punomoćniku DAMIR JAKOPČIĆ</derivirana_varijabla>
  </DomainObject.Predmet.ProtustrankaFormated>
  <DomainObject.Predmet.ProtustrankaFormatedOIB>
    <izvorni_sadrzaj>  TPS DRVO društvo s ograničenom odgovornošću za proizvodnju, trgovinu i usluge, Bjelovar, OIB 03246789326 zastupanog po punomoćniku DAMIR JAKOPČIĆ</izvorni_sadrzaj>
    <derivirana_varijabla naziv="DomainObject.Predmet.ProtustrankaFormatedOIB_1">  TPS DRVO društvo s ograničenom odgovornošću za proizvodnju, trgovinu i usluge, Bjelovar, OIB 03246789326 zastupanog po punomoćniku DAMIR JAKOPČIĆ</derivirana_varijabla>
  </DomainObject.Predmet.ProtustrankaFormatedOIB>
  <DomainObject.Predmet.ProtustrankaFormatedWithAdress>
    <izvorni_sadrzaj> TPS DRVO društvo s ograničenom odgovornošću za proizvodnju, trgovinu i usluge, Bjelovar, Mihanovićeva ulica 17, 43000 Bjelovar zastupanog po punomoćniku DAMIR JAKOPČIĆ</izvorni_sadrzaj>
    <derivirana_varijabla naziv="DomainObject.Predmet.ProtustrankaFormatedWithAdress_1"> TPS DRVO društvo s ograničenom odgovornošću za proizvodnju, trgovinu i usluge, Bjelovar, Mihanovićeva ulica 17, 43000 Bjelovar zastupanog po punomoćniku DAMIR JAKOPČIĆ</derivirana_varijabla>
  </DomainObject.Predmet.ProtustrankaFormatedWithAdress>
  <DomainObject.Predmet.ProtustrankaFormatedWithAdressOIB>
    <izvorni_sadrzaj> TPS DRVO društvo s ograničenom odgovornošću za proizvodnju, trgovinu i usluge, Bjelovar, OIB 03246789326, Mihanovićeva ulica 17, 43000 Bjelovar zastupanog po punomoćniku DAMIR JAKOPČIĆ</izvorni_sadrzaj>
    <derivirana_varijabla naziv="DomainObject.Predmet.ProtustrankaFormatedWithAdressOIB_1"> TPS DRVO društvo s ograničenom odgovornošću za proizvodnju, trgovinu i usluge, Bjelovar, OIB 03246789326, Mihanovićeva ulica 17, 43000 Bjelovar zastupanog po punomoćniku DAMIR JAKOPČIĆ</derivirana_varijabla>
  </DomainObject.Predmet.ProtustrankaFormatedWithAdressOIB>
  <DomainObject.Predmet.ProtustrankaWithAdress>
    <izvorni_sadrzaj>TPS DRVO društvo s ograničenom odgovornošću za proizvodnju, trgovinu i usluge, Bjelovar Mihanovićeva ulica 17, 43000 Bjelovar</izvorni_sadrzaj>
    <derivirana_varijabla naziv="DomainObject.Predmet.ProtustrankaWithAdress_1">TPS DRVO društvo s ograničenom odgovornošću za proizvodnju, trgovinu i usluge, Bjelovar Mihanovićeva ulica 17, 43000 Bjelovar</derivirana_varijabla>
  </DomainObject.Predmet.ProtustrankaWithAdress>
  <DomainObject.Predmet.ProtustrankaWithAdressOIB>
    <izvorni_sadrzaj>TPS DRVO društvo s ograničenom odgovornošću za proizvodnju, trgovinu i usluge, Bjelovar, OIB 03246789326, Mihanovićeva ulica 17, 43000 Bjelovar</izvorni_sadrzaj>
    <derivirana_varijabla naziv="DomainObject.Predmet.ProtustrankaWithAdressOIB_1">TPS DRVO društvo s ograničenom odgovornošću za proizvodnju, trgovinu i usluge, Bjelovar, OIB 03246789326, Mihanovićeva ulica 17, 43000 Bjelovar</derivirana_varijabla>
  </DomainObject.Predmet.ProtustrankaWithAdressOIB>
  <DomainObject.Predmet.ProtustrankaNazivFormated>
    <izvorni_sadrzaj>TPS DRVO društvo s ograničenom odgovornošću za proizvodnju, trgovinu i usluge, Bjelovar</izvorni_sadrzaj>
    <derivirana_varijabla naziv="DomainObject.Predmet.ProtustrankaNazivFormated_1">TPS DRVO društvo s ograničenom odgovornošću za proizvodnju, trgovinu i usluge, Bjelovar</derivirana_varijabla>
  </DomainObject.Predmet.ProtustrankaNazivFormated>
  <DomainObject.Predmet.ProtustrankaNazivFormatedOIB>
    <izvorni_sadrzaj>TPS DRVO društvo s ograničenom odgovornošću za proizvodnju, trgovinu i usluge, Bjelovar, OIB 03246789326</izvorni_sadrzaj>
    <derivirana_varijabla naziv="DomainObject.Predmet.ProtustrankaNazivFormatedOIB_1">TPS DRVO društvo s ograničenom odgovornošću za proizvodnju, trgovinu i usluge, Bjelovar, OIB 03246789326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TPS DRVO društvo s ograničenom odgovornošću za proizvodnju, trgovinu i usluge, Bjelovar zastupanog po punomoćniku DAMIR JAKOPČIĆ</item>
    </izvorni_sadrzaj>
    <derivirana_varijabla naziv="DomainObject.Predmet.ProtuStrankaListFormated_1">
      <item>TPS DRVO društvo s ograničenom odgovornošću za proizvodnju, trgovinu i usluge, Bjelovar zastupanog po punomoćniku DAMIR JAKOPČIĆ</item>
    </derivirana_varijabla>
  </DomainObject.Predmet.ProtuStrankaListFormated>
  <DomainObject.Predmet.ProtuStrankaListFormatedOIB>
    <izvorni_sadrzaj>
      <item>TPS DRVO društvo s ograničenom odgovornošću za proizvodnju, trgovinu i usluge, Bjelovar, OIB 03246789326 zastupanog po punomoćniku DAMIR JAKOPČIĆ</item>
    </izvorni_sadrzaj>
    <derivirana_varijabla naziv="DomainObject.Predmet.ProtuStrankaListFormatedOIB_1">
      <item>TPS DRVO društvo s ograničenom odgovornošću za proizvodnju, trgovinu i usluge, Bjelovar, OIB 03246789326 zastupanog po punomoćniku DAMIR JAKOPČIĆ</item>
    </derivirana_varijabla>
  </DomainObject.Predmet.ProtuStrankaListFormatedOIB>
  <DomainObject.Predmet.ProtuStrankaListFormatedWithAdress>
    <izvorni_sadrzaj>
      <item>TPS DRVO društvo s ograničenom odgovornošću za proizvodnju, trgovinu i usluge, Bjelovar, Mihanovićeva ulica 17, 43000 Bjelovar zastupanog po punomoćniku DAMIR JAKOPČIĆ</item>
    </izvorni_sadrzaj>
    <derivirana_varijabla naziv="DomainObject.Predmet.ProtuStrankaListFormatedWithAdress_1">
      <item>TPS DRVO društvo s ograničenom odgovornošću za proizvodnju, trgovinu i usluge, Bjelovar, Mihanovićeva ulica 17, 43000 Bjelovar zastupanog po punomoćniku DAMIR JAKOPČIĆ</item>
    </derivirana_varijabla>
  </DomainObject.Predmet.ProtuStrankaListFormatedWithAdress>
  <DomainObject.Predmet.ProtuStrankaListFormatedWithAdressOIB>
    <izvorni_sadrzaj>
      <item>TPS DRVO društvo s ograničenom odgovornošću za proizvodnju, trgovinu i usluge, Bjelovar, OIB 03246789326, Mihanovićeva ulica 17, 43000 Bjelovar zastupanog po punomoćniku DAMIR JAKOPČIĆ</item>
    </izvorni_sadrzaj>
    <derivirana_varijabla naziv="DomainObject.Predmet.ProtuStrankaListFormatedWithAdressOIB_1">
      <item>TPS DRVO društvo s ograničenom odgovornošću za proizvodnju, trgovinu i usluge, Bjelovar, OIB 03246789326, Mihanovićeva ulica 17, 43000 Bjelovar zastupanog po punomoćniku DAMIR JAKOPČIĆ</item>
    </derivirana_varijabla>
  </DomainObject.Predmet.ProtuStrankaListFormatedWithAdressOIB>
  <DomainObject.Predmet.ProtuStrankaListNazivFormated>
    <izvorni_sadrzaj>
      <item>TPS DRVO društvo s ograničenom odgovornošću za proizvodnju, trgovinu i usluge, Bjelovar</item>
    </izvorni_sadrzaj>
    <derivirana_varijabla naziv="DomainObject.Predmet.ProtuStrankaListNazivFormated_1">
      <item>TPS DRVO društvo s ograničenom odgovornošću za proizvodnju, trgovinu i usluge, Bjelovar</item>
    </derivirana_varijabla>
  </DomainObject.Predmet.ProtuStrankaListNazivFormated>
  <DomainObject.Predmet.ProtuStrankaListNazivFormatedOIB>
    <izvorni_sadrzaj>
      <item>TPS DRVO društvo s ograničenom odgovornošću za proizvodnju, trgovinu i usluge, Bjelovar, OIB 03246789326</item>
    </izvorni_sadrzaj>
    <derivirana_varijabla naziv="DomainObject.Predmet.ProtuStrankaListNazivFormatedOIB_1">
      <item>TPS DRVO društvo s ograničenom odgovornošću za proizvodnju, trgovinu i usluge, Bjelovar, OIB 03246789326</item>
    </derivirana_varijabla>
  </DomainObject.Predmet.ProtuStrankaListNazivFormatedOIB>
  <DomainObject.Predmet.OstaliListFormated>
    <izvorni_sadrzaj>
      <item>DAMIR JAKOPČIĆ punomoćnik sudionika u postupku TPS DRVO društvo s ograničenom odgovornošću za proizvodnju, trgovinu i usluge, Bjelovar</item>
    </izvorni_sadrzaj>
    <derivirana_varijabla naziv="DomainObject.Predmet.OstaliListFormated_1">
      <item>DAMIR JAKOPČIĆ punomoćnik sudionika u postupku TPS DRVO društvo s ograničenom odgovornošću za proizvodnju, trgovinu i usluge, Bjelovar</item>
    </derivirana_varijabla>
  </DomainObject.Predmet.OstaliListFormated>
  <DomainObject.Predmet.OstaliListFormatedOIB>
    <izvorni_sadrzaj>
      <item>DAMIR JAKOPČIĆ, OIB 69465525697 punomoćnik sudionika u postupku TPS DRVO društvo s ograničenom odgovornošću za proizvodnju, trgovinu i usluge, Bjelovar</item>
    </izvorni_sadrzaj>
    <derivirana_varijabla naziv="DomainObject.Predmet.OstaliListFormatedOIB_1">
      <item>DAMIR JAKOPČIĆ, OIB 69465525697 punomoćnik sudionika u postupku TPS DRVO društvo s ograničenom odgovornošću za proizvodnju, trgovinu i usluge, Bjelovar</item>
    </derivirana_varijabla>
  </DomainObject.Predmet.OstaliListFormatedOIB>
  <DomainObject.Predmet.OstaliListFormatedWithAdress>
    <izvorni_sadrzaj>
      <item>DAMIR JAKOPČIĆ, Škrinjari 121., 48214 Škrinjari punomoćnik sudionika u postupku TPS DRVO društvo s ograničenom odgovornošću za proizvodnju, trgovinu i usluge, Bjelovar</item>
    </izvorni_sadrzaj>
    <derivirana_varijabla naziv="DomainObject.Predmet.OstaliListFormatedWithAdress_1">
      <item>DAMIR JAKOPČIĆ, Škrinjari 121., 48214 Škrinjari punomoćnik sudionika u postupku TPS DRVO društvo s ograničenom odgovornošću za proizvodnju, trgovinu i usluge, Bjelovar</item>
    </derivirana_varijabla>
  </DomainObject.Predmet.OstaliListFormatedWithAdress>
  <DomainObject.Predmet.OstaliListFormatedWithAdressOIB>
    <izvorni_sadrzaj>
      <item>DAMIR JAKOPČIĆ, OIB 69465525697, Škrinjari 121., 48214 Škrinjari punomoćnik sudionika u postupku TPS DRVO društvo s ograničenom odgovornošću za proizvodnju, trgovinu i usluge, Bjelovar</item>
    </izvorni_sadrzaj>
    <derivirana_varijabla naziv="DomainObject.Predmet.OstaliListFormatedWithAdressOIB_1">
      <item>DAMIR JAKOPČIĆ, OIB 69465525697, Škrinjari 121., 48214 Škrinjari punomoćnik sudionika u postupku TPS DRVO društvo s ograničenom odgovornošću za proizvodnju, trgovinu i usluge, Bjelovar</item>
    </derivirana_varijabla>
  </DomainObject.Predmet.OstaliListFormatedWithAdressOIB>
  <DomainObject.Predmet.OstaliListNazivFormated>
    <izvorni_sadrzaj>
      <item>DAMIR JAKOPČIĆ</item>
    </izvorni_sadrzaj>
    <derivirana_varijabla naziv="DomainObject.Predmet.OstaliListNazivFormated_1">
      <item>DAMIR JAKOPČIĆ</item>
    </derivirana_varijabla>
  </DomainObject.Predmet.OstaliListNazivFormated>
  <DomainObject.Predmet.OstaliListNazivFormatedOIB>
    <izvorni_sadrzaj>
      <item>DAMIR JAKOPČIĆ, OIB 69465525697</item>
    </izvorni_sadrzaj>
    <derivirana_varijabla naziv="DomainObject.Predmet.OstaliListNazivFormatedOIB_1">
      <item>DAMIR JAKOPČIĆ, OIB 69465525697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St-273/2015-3</izvorni_sadrzaj>
    <derivirana_varijabla naziv="DomainObject.PoslovniBrojDokumenta_1">St-273/2015-3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TPS DRVO društvo s ograničenom odgovornošću za proizvodnju, trgovinu i usluge, Bjelovar</izvorni_sadrzaj>
    <derivirana_varijabla naziv="DomainObject.Predmet.ProtustrankaIDrugi_1">TPS DRVO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TPS DRVO društvo s ograničenom odgovornošću za proizvodnju, trgovinu i usluge, Bjelovar, OIB 03246789326, Mihanovićeva ulica 17, 43000 Bjelovar</izvorni_sadrzaj>
    <derivirana_varijabla naziv="DomainObject.Predmet.ProtustrankaIDrugiAdressOIB_1">TPS DRVO društvo s ograničenom odgovornošću za proizvodnju, trgovinu i usluge, Bjelovar, OIB 03246789326, Mihanovićeva ulica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TPS DRVO društvo s ograničenom odgovornošću za proizvodnju, trgovinu i usluge, Bjelovar</item>
      <item>DAMIR JAKOPČIĆ</item>
    </izvorni_sadrzaj>
    <derivirana_varijabla naziv="DomainObject.Predmet.SudioniciListNaziv_1">
      <item>FINA, RC ZAGREB, Podružnica Bjelovar</item>
      <item>TPS DRVO društvo s ograničenom odgovornošću za proizvodnju, trgovinu i usluge, Bjelovar</item>
      <item>DAMIR JAKOPČIĆ</item>
    </derivirana_varijabla>
  </DomainObject.Predmet.SudioniciListNaziv>
  <DomainObject.Predmet.SudioniciListAdressOIB>
    <izvorni_sadrzaj>
      <item>FINA, RC ZAGREB, Podružnica Bjelovar, OIB 85821130368, F. Supila 4,43000 Bjelovar</item>
      <item>TPS DRVO društvo s ograničenom odgovornošću za proizvodnju, trgovinu i usluge, Bjelovar, OIB 03246789326, Mihanovićeva ulica 17,43000 Bjelovar</item>
      <item>DAMIR JAKOPČIĆ, OIB 69465525697, Škrinjari 121.,48214 Škrinjari</item>
    </izvorni_sadrzaj>
    <derivirana_varijabla naziv="DomainObject.Predmet.SudioniciListAdressOIB_1">
      <item>FINA, RC ZAGREB, Podružnica Bjelovar, OIB 85821130368, F. Supila 4,43000 Bjelovar</item>
      <item>TPS DRVO društvo s ograničenom odgovornošću za proizvodnju, trgovinu i usluge, Bjelovar, OIB 03246789326, Mihanovićeva ulica 17,43000 Bjelovar</item>
      <item>DAMIR JAKOPČIĆ, OIB 69465525697, Škrinjari 121.,48214 Škrinjari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8B73E-BE01-4A8E-9DC6-DA480E70B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3838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2016-02-03T13:49:00Z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St-273/2015-3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