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754f" w14:paraId="37f754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B85639" w:rsidRPr="003802EC">
        <w:rPr>
          <w:lang w:val="hr-HR"/>
        </w:rPr>
        <w:t>NELINA SPIZA d.o.o., Split, Marina Getaldića 31, OIB: 29207657765, MBS: 060284654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85639" w:rsidRPr="003802EC">
        <w:rPr>
          <w:lang w:val="hr-HR"/>
        </w:rPr>
        <w:t>NELINA SPIZA d.o.o., Split, Marina Getaldića 31, OIB: 29207657765, MBS: 060284654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19074D">
        <w:rPr>
          <w:lang w:val="hr-HR"/>
        </w:rPr>
        <w:t>12,00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19074D">
        <w:rPr>
          <w:lang w:val="hr-HR"/>
        </w:rPr>
        <w:t>Stjepan Lović, Zagreb, Preradovićeva 13, OIB: 25964288839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85639" w:rsidRPr="003802EC">
        <w:rPr>
          <w:lang w:val="hr-HR"/>
        </w:rPr>
        <w:t>NELINA SPIZA d.o.o., Split, Marina Getaldića 31, OIB: 29207657765, MBS: 060284654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B85639">
        <w:rPr>
          <w:lang w:val="hr-HR"/>
        </w:rPr>
        <w:t>23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B856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B85639" w:rsidRPr="003802EC">
        <w:rPr>
          <w:lang w:val="hr-HR"/>
        </w:rPr>
        <w:t>NELINA SPIZA d.o.o., Split, Marina Getaldića 31, OIB: 29207657765, MBS: 060284654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E5F24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6E5F24">
        <w:rPr>
          <w:lang w:val="hr-HR"/>
        </w:rPr>
        <w:t>rujna</w:t>
      </w:r>
      <w:r w:rsidR="00143364" w:rsidRPr="004B4F6C">
        <w:rPr>
          <w:lang w:val="hr-HR"/>
        </w:rPr>
        <w:t xml:space="preserve">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85639">
        <w:rPr>
          <w:lang w:val="hr-HR"/>
        </w:rPr>
        <w:t>412</w:t>
      </w:r>
      <w:r w:rsidR="00B85639" w:rsidRPr="001B26EE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B85639">
        <w:rPr>
          <w:lang w:val="hr-HR"/>
        </w:rPr>
        <w:t>78</w:t>
      </w:r>
      <w:r w:rsidR="00B85639" w:rsidRPr="001B26EE">
        <w:rPr>
          <w:lang w:val="hr-HR"/>
        </w:rPr>
        <w:t>.</w:t>
      </w:r>
      <w:r w:rsidR="00B85639">
        <w:rPr>
          <w:lang w:val="hr-HR"/>
        </w:rPr>
        <w:t>284</w:t>
      </w:r>
      <w:r w:rsidR="00B85639" w:rsidRPr="001B26EE">
        <w:rPr>
          <w:lang w:val="hr-HR"/>
        </w:rPr>
        <w:t>,</w:t>
      </w:r>
      <w:r w:rsidR="00B85639">
        <w:rPr>
          <w:lang w:val="hr-HR"/>
        </w:rPr>
        <w:t>22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85639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6E5F24" w:rsidP="00F31929" w:rsidR="006E5F24">
      <w:pPr>
        <w:jc w:val="both"/>
        <w:rPr>
          <w:lang w:val="hr-HR"/>
        </w:rPr>
      </w:pPr>
    </w:p>
    <w:p w:rsidRDefault="00B85639" w:rsidP="00F31929" w:rsidR="00B85639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F6B1E" w:rsidRPr="002F6B1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85639">
      <w:t>2239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85639">
      <w:t>2239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074D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2F6B1E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B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B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B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B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B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B1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B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B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2239</izvorni_sadrzaj>
    <derivirana_varijabla naziv="DomainObject.Predmet.Broj_1">2239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St-2239/2015</izvorni_sadrzaj>
    <derivirana_varijabla naziv="DomainObject.Predmet.OznakaBroj_1">St-2239/2015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NELINA SPIZA društvo s ograničenom odgovornošću,  za ugostiteljstvo i trgovinu</izvorni_sadrzaj>
    <derivirana_varijabla naziv="DomainObject.Predmet.ProtustrankaFormated_1">  NELINA SPIZA društvo s ograničenom odgovornošću,  za ugostiteljstvo i trgovinu</derivirana_varijabla>
  </DomainObject.Predmet.ProtustrankaFormated>
  <DomainObject.Predmet.ProtustrankaFormatedOIB>
    <izvorni_sadrzaj>  NELINA SPIZA društvo s ograničenom odgovornošću,  za ugostiteljstvo i trgovinu, OIB 29207657765</izvorni_sadrzaj>
    <derivirana_varijabla naziv="DomainObject.Predmet.ProtustrankaFormatedOIB_1">  NELINA SPIZA društvo s ograničenom odgovornošću,  za ugostiteljstvo i trgovinu, OIB 29207657765</derivirana_varijabla>
  </DomainObject.Predmet.ProtustrankaFormatedOIB>
  <DomainObject.Predmet.ProtustrankaFormatedWithAdress>
    <izvorni_sadrzaj> NELINA SPIZA društvo s ograničenom odgovornošću,  za ugostiteljstvo i trgovinu, Marina Getaldića 31, 21000 Split</izvorni_sadrzaj>
    <derivirana_varijabla naziv="DomainObject.Predmet.ProtustrankaFormatedWithAdress_1"> NELINA SPIZA društvo s ograničenom odgovornošću,  za ugostiteljstvo i trgovinu, Marina Getaldića 31, 21000 Split</derivirana_varijabla>
  </DomainObject.Predmet.ProtustrankaFormatedWithAdress>
  <DomainObject.Predmet.ProtustrankaFormatedWithAdressOIB>
    <izvorni_sadrzaj> NELINA SPIZA društvo s ograničenom odgovornošću,  za ugostiteljstvo i trgovinu, OIB 29207657765, Marina Getaldića 31, 21000 Split</izvorni_sadrzaj>
    <derivirana_varijabla naziv="DomainObject.Predmet.ProtustrankaFormatedWithAdressOIB_1"> NELINA SPIZA društvo s ograničenom odgovornošću,  za ugostiteljstvo i trgovinu, OIB 29207657765, Marina Getaldića 31, 21000 Split</derivirana_varijabla>
  </DomainObject.Predmet.ProtustrankaFormatedWithAdressOIB>
  <DomainObject.Predmet.ProtustrankaWithAdress>
    <izvorni_sadrzaj>NELINA SPIZA društvo s ograničenom odgovornošću,  za ugostiteljstvo i trgovinu Marina Getaldića 31, 21000 Split</izvorni_sadrzaj>
    <derivirana_varijabla naziv="DomainObject.Predmet.ProtustrankaWithAdress_1">NELINA SPIZA društvo s ograničenom odgovornošću,  za ugostiteljstvo i trgovinu Marina Getaldića 31, 21000 Split</derivirana_varijabla>
  </DomainObject.Predmet.ProtustrankaWithAdress>
  <DomainObject.Predmet.ProtustrankaWithAdressOIB>
    <izvorni_sadrzaj>NELINA SPIZA društvo s ograničenom odgovornošću,  za ugostiteljstvo i trgovinu, OIB 29207657765, Marina Getaldića 31, 21000 Split</izvorni_sadrzaj>
    <derivirana_varijabla naziv="DomainObject.Predmet.ProtustrankaWithAdressOIB_1">NELINA SPIZA društvo s ograničenom odgovornošću,  za ugostiteljstvo i trgovinu, OIB 29207657765, Marina Getaldića 31, 21000 Split</derivirana_varijabla>
  </DomainObject.Predmet.ProtustrankaWithAdressOIB>
  <DomainObject.Predmet.ProtustrankaNazivFormated>
    <izvorni_sadrzaj>NELINA SPIZA društvo s ograničenom odgovornošću,  za ugostiteljstvo i trgovinu</izvorni_sadrzaj>
    <derivirana_varijabla naziv="DomainObject.Predmet.ProtustrankaNazivFormated_1">NELINA SPIZA društvo s ograničenom odgovornošću,  za ugostiteljstvo i trgovinu</derivirana_varijabla>
  </DomainObject.Predmet.ProtustrankaNazivFormated>
  <DomainObject.Predmet.ProtustrankaNazivFormatedOIB>
    <izvorni_sadrzaj>NELINA SPIZA društvo s ograničenom odgovornošću,  za ugostiteljstvo i trgovinu, OIB 29207657765</izvorni_sadrzaj>
    <derivirana_varijabla naziv="DomainObject.Predmet.ProtustrankaNazivFormatedOIB_1">NELINA SPIZA društvo s ograničenom odgovornošću,  za ugostiteljstvo i trgovinu, OIB 29207657765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78284.22</izvorni_sadrzaj>
    <derivirana_varijabla naziv="DomainObject.Predmet.TrenutnaVrijednost_1">78284.22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NELINA SPIZA društvo s ograničenom odgovornošću,  za ugostiteljstvo i trgovinu</item>
    </izvorni_sadrzaj>
    <derivirana_varijabla naziv="DomainObject.Predmet.ProtuStrankaListFormated_1">
      <item>NELINA SPIZA društvo s ograničenom odgovornošću,  za ugostiteljstvo i trgovinu</item>
    </derivirana_varijabla>
  </DomainObject.Predmet.ProtuStrankaListFormated>
  <DomainObject.Predmet.ProtuStrankaListFormatedOIB>
    <izvorni_sadrzaj>
      <item>NELINA SPIZA društvo s ograničenom odgovornošću,  za ugostiteljstvo i trgovinu, OIB 29207657765</item>
    </izvorni_sadrzaj>
    <derivirana_varijabla naziv="DomainObject.Predmet.ProtuStrankaListFormatedOIB_1">
      <item>NELINA SPIZA društvo s ograničenom odgovornošću,  za ugostiteljstvo i trgovinu, OIB 29207657765</item>
    </derivirana_varijabla>
  </DomainObject.Predmet.ProtuStrankaListFormatedOIB>
  <DomainObject.Predmet.ProtuStrankaListFormatedWithAdress>
    <izvorni_sadrzaj>
      <item>NELINA SPIZA društvo s ograničenom odgovornošću,  za ugostiteljstvo i trgovinu, Marina Getaldića 31, 21000 Split</item>
    </izvorni_sadrzaj>
    <derivirana_varijabla naziv="DomainObject.Predmet.ProtuStrankaListFormatedWithAdress_1">
      <item>NELINA SPIZA društvo s ograničenom odgovornošću,  za ugostiteljstvo i trgovinu, Marina Getaldića 31, 21000 Split</item>
    </derivirana_varijabla>
  </DomainObject.Predmet.ProtuStrankaListFormatedWithAdress>
  <DomainObject.Predmet.ProtuStrankaListFormatedWithAdressOIB>
    <izvorni_sadrzaj>
      <item>NELINA SPIZA društvo s ograničenom odgovornošću,  za ugostiteljstvo i trgovinu, OIB 29207657765, Marina Getaldića 31, 21000 Split</item>
    </izvorni_sadrzaj>
    <derivirana_varijabla naziv="DomainObject.Predmet.ProtuStrankaListFormatedWithAdressOIB_1">
      <item>NELINA SPIZA društvo s ograničenom odgovornošću,  za ugostiteljstvo i trgovinu, OIB 29207657765, Marina Getaldića 31, 21000 Split</item>
    </derivirana_varijabla>
  </DomainObject.Predmet.ProtuStrankaListFormatedWithAdressOIB>
  <DomainObject.Predmet.ProtuStrankaListNazivFormated>
    <izvorni_sadrzaj>
      <item>NELINA SPIZA društvo s ograničenom odgovornošću,  za ugostiteljstvo i trgovinu</item>
    </izvorni_sadrzaj>
    <derivirana_varijabla naziv="DomainObject.Predmet.ProtuStrankaListNazivFormated_1">
      <item>NELINA SPIZA društvo s ograničenom odgovornošću,  za ugostiteljstvo i trgovinu</item>
    </derivirana_varijabla>
  </DomainObject.Predmet.ProtuStrankaListNazivFormated>
  <DomainObject.Predmet.ProtuStrankaListNazivFormatedOIB>
    <izvorni_sadrzaj>
      <item>NELINA SPIZA društvo s ograničenom odgovornošću,  za ugostiteljstvo i trgovinu, OIB 29207657765</item>
    </izvorni_sadrzaj>
    <derivirana_varijabla naziv="DomainObject.Predmet.ProtuStrankaListNazivFormatedOIB_1">
      <item>NELINA SPIZA društvo s ograničenom odgovornošću,  za ugostiteljstvo i trgovinu, OIB 29207657765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NELINA SPIZA društvo s ograničenom odgovornošću,  za ugostiteljstvo i trgovinu</izvorni_sadrzaj>
    <derivirana_varijabla naziv="DomainObject.Predmet.ProtustrankaIDrugi_1">NELINA SPIZA društvo s ograničenom odgovornošću, 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NELINA SPIZA društvo s ograničenom odgovornošću,  za ugostiteljstvo i trgovinu, OIB 29207657765, Marina Getaldića 31, 21000 Split</izvorni_sadrzaj>
    <derivirana_varijabla naziv="DomainObject.Predmet.ProtustrankaIDrugiAdressOIB_1">NELINA SPIZA društvo s ograničenom odgovornošću,  za ugostiteljstvo i trgovinu, OIB 29207657765, Marina Getaldića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NELINA SPIZA društvo s ograničenom odgovornošću,  za ugostiteljstvo i trgovinu</item>
      <item>FINANCIJSKA AGENCIJA, RC SPLIT</item>
    </izvorni_sadrzaj>
    <derivirana_varijabla naziv="DomainObject.Predmet.SudioniciListNaziv_1">
      <item>NELINA SPIZA društvo s ograničenom odgovornošću,  za ugostiteljstvo i trgovinu</item>
      <item>FINANCIJSKA AGENCIJA, RC SPLIT</item>
    </derivirana_varijabla>
  </DomainObject.Predmet.SudioniciListNaziv>
  <DomainObject.Predmet.SudioniciListAdressOIB>
    <izvorni_sadrzaj>
      <item>NELINA SPIZA društvo s ograničenom odgovornošću,  za ugostiteljstvo i trgovinu, OIB 29207657765, Marina Getaldića 31,21000 Split</item>
      <item>FINANCIJSKA AGENCIJA, RC SPLIT, OIB 85821130368, Mažuranićevo šetalište 24 b,21000 Split</item>
    </izvorni_sadrzaj>
    <derivirana_varijabla naziv="DomainObject.Predmet.SudioniciListAdressOIB_1">
      <item>NELINA SPIZA društvo s ograničenom odgovornošću,  za ugostiteljstvo i trgovinu, OIB 29207657765, Marina Getaldića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29207657765</item>
      <item>, OIB 85821130368</item>
    </izvorni_sadrzaj>
    <derivirana_varijabla naziv="DomainObject.Predmet.SudioniciListNazivOIB_1">
      <item>, OIB 29207657765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3A150-091B-42A5-98F3-DA082CEE3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4259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2016-07-06T07:27:00Z</dcterms:created>
  <dc:creator>wsadmin</dc:creator>
  <cp:lastModifiedBy>Goran Radanović</cp:lastModifiedBy>
  <cp:lastPrinted>2016-07-06T09:48:00Z</cp:lastPrinted>
  <dcterms:modified xmlns:xsi="http://www.w3.org/2001/XMLSchema-instance" xsi:type="dcterms:W3CDTF">2016-07-06T09:52:00Z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