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ce65" w14:paraId="b50ce65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2518C4" w:rsidR="002518C4">
      <w:pPr>
        <w:jc w:val="right"/>
      </w:pPr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 w:rsidRPr="004D3D14">
        <w:t xml:space="preserve">  </w:t>
      </w:r>
      <w:r w:rsidR="00FA4FD0">
        <w:t>72</w:t>
      </w:r>
      <w:r w:rsidR="002518C4">
        <w:rPr>
          <w:b/>
        </w:rPr>
        <w:t xml:space="preserve">. </w:t>
      </w:r>
      <w:r w:rsidR="002518C4">
        <w:t>St-</w:t>
      </w:r>
      <w:r w:rsidR="00894079">
        <w:t>2067/2018</w:t>
      </w:r>
      <w:r w:rsidR="001E0078">
        <w:t>-3</w:t>
      </w:r>
    </w:p>
    <w:p w:rsidRDefault="002518C4" w:rsidP="002518C4" w:rsidR="002518C4">
      <w:pPr>
        <w:jc w:val="center"/>
      </w:pPr>
    </w:p>
    <w:p w:rsidRDefault="002518C4" w:rsidP="002518C4" w:rsidR="002518C4">
      <w:pPr>
        <w:jc w:val="center"/>
      </w:pPr>
      <w:r>
        <w:t>R E P U B L I K A  H R V A T S KA</w:t>
      </w:r>
    </w:p>
    <w:p w:rsidRDefault="00482DF3" w:rsidP="002518C4" w:rsidR="002518C4" w:rsidRPr="00D15F12">
      <w:pPr>
        <w:ind w:hanging="2880" w:left="2880"/>
        <w:jc w:val="center"/>
      </w:pPr>
      <w:r>
        <w:t>Z A K LJ U Č A K</w:t>
      </w:r>
      <w:r w:rsidR="002518C4" w:rsidRPr="00D15F12">
        <w:t xml:space="preserve"> </w:t>
      </w:r>
    </w:p>
    <w:p w:rsidRDefault="002518C4" w:rsidP="002518C4" w:rsidR="002518C4" w:rsidRPr="00010102">
      <w:pPr>
        <w:jc w:val="center"/>
        <w:rPr>
          <w:b/>
        </w:rPr>
      </w:pPr>
    </w:p>
    <w:p w:rsidRDefault="00FA4FD0" w:rsidP="00FA4FD0" w:rsidR="00FA4FD0" w:rsidRPr="001455F5">
      <w:pPr>
        <w:jc w:val="both"/>
      </w:pPr>
      <w:r w:rsidRPr="001455F5">
        <w:t xml:space="preserve">Trgovački sud u Zagrebu, po sucu Nikoli Ribarić, u predstečajnom postupku u povodu prijedloga dužnika </w:t>
      </w:r>
      <w:r w:rsidR="00894079" w:rsidRPr="00894079">
        <w:t xml:space="preserve">SHIP FUEL AND REPAIR SERVICE d.o.o. </w:t>
      </w:r>
      <w:r w:rsidR="00894079">
        <w:t>, Zagreb (Grad Zagreb), Radnička cesta 80, OIB: 88873118849,</w:t>
      </w:r>
      <w:r w:rsidRPr="001455F5">
        <w:t xml:space="preserve"> dana </w:t>
      </w:r>
      <w:r>
        <w:t>2</w:t>
      </w:r>
      <w:r w:rsidR="00CC6E89">
        <w:t>2</w:t>
      </w:r>
      <w:r w:rsidRPr="001455F5">
        <w:t>.</w:t>
      </w:r>
      <w:r>
        <w:t xml:space="preserve"> kolovoza</w:t>
      </w:r>
      <w:r w:rsidRPr="001455F5">
        <w:t xml:space="preserve"> 2018. godine, </w:t>
      </w:r>
    </w:p>
    <w:p w:rsidRDefault="001D7C1D" w:rsidP="00552AAE" w:rsidR="001D7C1D">
      <w:pPr>
        <w:jc w:val="both"/>
      </w:pPr>
    </w:p>
    <w:p w:rsidRDefault="00482DF3" w:rsidP="0042407B" w:rsidR="0042407B" w:rsidRPr="00C30926">
      <w:pPr>
        <w:jc w:val="center"/>
        <w:rPr>
          <w:b/>
        </w:rPr>
      </w:pPr>
      <w:r>
        <w:t xml:space="preserve">z a k lj u č i o </w:t>
      </w:r>
      <w:r w:rsidR="001D7C1D"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8C70F5" w:rsidR="008C70F5">
      <w:pPr>
        <w:numPr>
          <w:ilvl w:val="0"/>
          <w:numId w:val="1"/>
        </w:numPr>
        <w:jc w:val="both"/>
      </w:pPr>
      <w:r w:rsidRPr="00C30926">
        <w:t xml:space="preserve">Poziva se </w:t>
      </w:r>
      <w:r w:rsidR="002518C4">
        <w:t>predlagatelj</w:t>
      </w:r>
      <w:r w:rsidR="001D7C1D">
        <w:t xml:space="preserve"> </w:t>
      </w:r>
      <w:r w:rsidR="00894079" w:rsidRPr="00894079">
        <w:t xml:space="preserve">SHIP FUEL AND REPAIR SERVICE d.o.o. </w:t>
      </w:r>
      <w:r w:rsidR="00894079">
        <w:t>, Zagreb (Grad Zagreb), Radnička cesta 80, OIB: 88873118849</w:t>
      </w:r>
      <w:r w:rsidR="002518C4">
        <w:t>,</w:t>
      </w:r>
      <w:r w:rsidRPr="00C30926">
        <w:t xml:space="preserve"> u roku od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</w:t>
      </w:r>
      <w:r w:rsidR="008C70F5">
        <w:t>dostave</w:t>
      </w:r>
      <w:r w:rsidRPr="00C30926">
        <w:t xml:space="preserve"> ovog </w:t>
      </w:r>
      <w:r w:rsidR="00FA4FD0">
        <w:t>zaključka</w:t>
      </w:r>
      <w:r w:rsidR="008C70F5">
        <w:t xml:space="preserve"> (dostava se smatra obavljenom istekom osmoga dana od</w:t>
      </w:r>
    </w:p>
    <w:p w:rsidRDefault="008C70F5" w:rsidP="008C70F5" w:rsidR="0042407B">
      <w:pPr>
        <w:ind w:left="1080"/>
        <w:jc w:val="both"/>
      </w:pPr>
      <w:r>
        <w:t>dana objave pismena na mrežnoj stranici e-Oglasna ploča sudova – čl. 12 . SZ-a)</w:t>
      </w:r>
      <w:r w:rsidR="0042407B" w:rsidRPr="00C30926">
        <w:t>:</w:t>
      </w:r>
    </w:p>
    <w:p w:rsidRDefault="0042407B" w:rsidP="0042407B" w:rsidR="0042407B" w:rsidRPr="00C30926">
      <w:pPr>
        <w:jc w:val="both"/>
      </w:pPr>
    </w:p>
    <w:p w:rsidRDefault="0042407B" w:rsidP="0042407B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894079">
        <w:t>2067</w:t>
      </w:r>
      <w:r w:rsidR="00FA4FD0">
        <w:t>-2018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/>
    <w:p w:rsidRDefault="0042407B" w:rsidP="0042407B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>dostavi</w:t>
      </w:r>
      <w:r w:rsidR="002518C4">
        <w:t xml:space="preserve">ti 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 ovog </w:t>
      </w:r>
      <w:r w:rsidR="001D7C1D">
        <w:t>rješenja</w:t>
      </w:r>
      <w:r w:rsidRPr="00C30926">
        <w:t xml:space="preserve">, prijedlog za otvaranje stečajnog postupka će se odbaciti (čl. </w:t>
      </w:r>
      <w:r w:rsidR="001D7C1D">
        <w:t>28</w:t>
      </w:r>
      <w:r w:rsidRPr="00C30926">
        <w:t>. st.</w:t>
      </w:r>
      <w:r w:rsidR="00E2226D">
        <w:t xml:space="preserve"> </w:t>
      </w:r>
      <w:r w:rsidR="001D7C1D">
        <w:t>3. S</w:t>
      </w:r>
      <w:r w:rsidR="00C45E9F">
        <w:t>Z-a)</w:t>
      </w:r>
      <w:r w:rsidRPr="00C30926">
        <w:t>.</w:t>
      </w:r>
    </w:p>
    <w:p w:rsidRDefault="002518C4" w:rsidP="002518C4" w:rsidR="002518C4" w:rsidRPr="00C30926">
      <w:pPr>
        <w:ind w:left="360"/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D725F0" w:rsidP="00D725F0" w:rsidR="00D725F0">
      <w:pPr>
        <w:ind w:firstLine="708"/>
        <w:jc w:val="both"/>
      </w:pPr>
      <w:r w:rsidRPr="00D0792E">
        <w:t xml:space="preserve">Dužnik </w:t>
      </w:r>
      <w:r>
        <w:t xml:space="preserve">kao predlagatelj </w:t>
      </w:r>
      <w:r w:rsidRPr="00D0792E">
        <w:t xml:space="preserve">podnio </w:t>
      </w:r>
      <w:r>
        <w:t>jer ovom sudu temeljem odredbe članka 25</w:t>
      </w:r>
      <w:r w:rsidRPr="00D0792E">
        <w:t>. st</w:t>
      </w:r>
      <w:r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FA4FD0">
        <w:t>, 104/17</w:t>
      </w:r>
      <w:r>
        <w:t>: dalje</w:t>
      </w:r>
      <w:r w:rsidRPr="00D02C24">
        <w:t xml:space="preserve">: </w:t>
      </w:r>
      <w:r>
        <w:t>SZ</w:t>
      </w:r>
      <w:r w:rsidRPr="00D02C24">
        <w:t xml:space="preserve">) prijedlog za </w:t>
      </w:r>
      <w:r>
        <w:t>otvaranje predstečajnog postupka</w:t>
      </w:r>
      <w:r w:rsidRPr="00D0792E">
        <w:t xml:space="preserve">. </w:t>
      </w:r>
    </w:p>
    <w:p w:rsidRDefault="00D725F0" w:rsidP="00BC5B4C" w:rsidR="001D7C1D">
      <w:pPr>
        <w:ind w:firstLine="708"/>
        <w:jc w:val="both"/>
      </w:pPr>
      <w:r>
        <w:t xml:space="preserve">Prema odredbi </w:t>
      </w:r>
      <w:r w:rsidR="001D7C1D">
        <w:t>članka 28.</w:t>
      </w:r>
      <w:r w:rsidR="00FA4FD0">
        <w:t xml:space="preserve"> </w:t>
      </w:r>
      <w:r w:rsidR="001D7C1D">
        <w:t>st</w:t>
      </w:r>
      <w:r>
        <w:t xml:space="preserve">avak </w:t>
      </w:r>
      <w:r w:rsidR="001D7C1D">
        <w:t>1. S</w:t>
      </w:r>
      <w:r>
        <w:t>Z-a</w:t>
      </w:r>
      <w:r w:rsidR="001D7C1D">
        <w:t xml:space="preserve"> </w:t>
      </w:r>
      <w:r>
        <w:t xml:space="preserve">podnositelj prijedloga za otvaranje predstečajnog postupka dužan je </w:t>
      </w:r>
      <w:r w:rsidR="001D7C1D">
        <w:t>uplatiti predujam za troškove predstečajnog postupka u iznosu od 5.000,00 kuna.</w:t>
      </w:r>
      <w:r w:rsidR="00BC5B4C">
        <w:t xml:space="preserve"> </w:t>
      </w:r>
      <w:r w:rsidR="001D7C1D">
        <w:t>Dužnik je upozoren na posljedice propuštanja uplate, u skladu s odredbom članka 28.</w:t>
      </w:r>
      <w:r w:rsidR="00E2226D">
        <w:t xml:space="preserve"> </w:t>
      </w:r>
      <w:r w:rsidR="001D7C1D">
        <w:t>st.</w:t>
      </w:r>
      <w:r w:rsidR="00E2226D">
        <w:t xml:space="preserve"> </w:t>
      </w:r>
      <w:r w:rsidR="001D7C1D">
        <w:t>3. S</w:t>
      </w:r>
      <w:r w:rsidR="00C45E9F">
        <w:t>Z-a (toč.II)</w:t>
      </w:r>
      <w:r w:rsidR="001D7C1D">
        <w:t>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E2226D">
        <w:t>2</w:t>
      </w:r>
      <w:r w:rsidR="00031D1A">
        <w:t>2</w:t>
      </w:r>
      <w:r w:rsidR="00BC5B4C">
        <w:t>.</w:t>
      </w:r>
      <w:r w:rsidR="00E2226D">
        <w:t xml:space="preserve"> kolovoza 2018</w:t>
      </w:r>
      <w:r>
        <w:t>.</w:t>
      </w:r>
    </w:p>
    <w:p w:rsidRDefault="00C45E9F" w:rsidP="00E91121" w:rsidR="00C45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94008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C26D0E" w:rsidR="00C26D0E">
      <w:r w:rsidRPr="001455F5">
        <w:t>Nikoli Ribarić</w:t>
      </w:r>
      <w:r>
        <w:t xml:space="preserve"> </w:t>
      </w:r>
      <w:r w:rsidR="00C26D0E">
        <w:t>UPUTA O PRAVNOM LIJEKU:</w:t>
      </w:r>
    </w:p>
    <w:p w:rsidRDefault="00C26D0E" w:rsidP="00C26D0E" w:rsidR="00C26D0E">
      <w:r>
        <w:t>Protiv ovog zaključka  žalba nije dopuštena (čl. 19. st.</w:t>
      </w:r>
      <w:r w:rsidR="0034790B">
        <w:t xml:space="preserve"> </w:t>
      </w:r>
      <w:r>
        <w:t xml:space="preserve">7. SZ-a). </w:t>
      </w:r>
    </w:p>
    <w:p w:rsidRDefault="00E2226D" w:rsidP="00C26D0E" w:rsidR="00E2226D"/>
    <w:p w:rsidRDefault="00C26D0E" w:rsidP="00C26D0E" w:rsidR="001D7C1D">
      <w:pPr>
        <w:pStyle w:val="Podnaslov"/>
        <w:tabs>
          <w:tab w:pos="7889" w:val="left"/>
        </w:tabs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1D7C1D">
        <w:tab/>
      </w:r>
      <w:r w:rsidR="001D7C1D">
        <w:tab/>
      </w:r>
      <w:r w:rsidR="001D7C1D">
        <w:tab/>
      </w:r>
    </w:p>
    <w:p w:rsidRDefault="00494008" w:rsidP="001D7C1D" w:rsidR="00494008"/>
    <w:p w:rsidRDefault="00494008" w:rsidP="001D7C1D" w:rsidR="00494008"/>
    <w:sectPr w:rsidSect="00585191" w:rsidR="0049400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0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2226D">
      <w:t>72</w:t>
    </w:r>
    <w:r w:rsidR="000149C1">
      <w:t>.</w:t>
    </w:r>
    <w:r>
      <w:t xml:space="preserve"> St -</w:t>
    </w:r>
    <w:r w:rsidR="00CA7F13">
      <w:t>2067/2018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1D1A"/>
    <w:rsid w:val="00065FA4"/>
    <w:rsid w:val="000846DF"/>
    <w:rsid w:val="001D7C1D"/>
    <w:rsid w:val="001E0078"/>
    <w:rsid w:val="00220063"/>
    <w:rsid w:val="002518C4"/>
    <w:rsid w:val="002A0C24"/>
    <w:rsid w:val="0034790B"/>
    <w:rsid w:val="0042407B"/>
    <w:rsid w:val="00482DF3"/>
    <w:rsid w:val="00494008"/>
    <w:rsid w:val="004F67C0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489D"/>
    <w:rsid w:val="00873338"/>
    <w:rsid w:val="00894079"/>
    <w:rsid w:val="008C70F5"/>
    <w:rsid w:val="009903DB"/>
    <w:rsid w:val="009C3707"/>
    <w:rsid w:val="00A545CD"/>
    <w:rsid w:val="00A73B0F"/>
    <w:rsid w:val="00B13F51"/>
    <w:rsid w:val="00B27687"/>
    <w:rsid w:val="00B86AA5"/>
    <w:rsid w:val="00B9268D"/>
    <w:rsid w:val="00BC21E9"/>
    <w:rsid w:val="00BC5B4C"/>
    <w:rsid w:val="00C22FB5"/>
    <w:rsid w:val="00C25555"/>
    <w:rsid w:val="00C26D0E"/>
    <w:rsid w:val="00C45E9F"/>
    <w:rsid w:val="00C73C08"/>
    <w:rsid w:val="00CA7F13"/>
    <w:rsid w:val="00CC6E89"/>
    <w:rsid w:val="00CD09E2"/>
    <w:rsid w:val="00D03905"/>
    <w:rsid w:val="00D3117A"/>
    <w:rsid w:val="00D725F0"/>
    <w:rsid w:val="00D91CEA"/>
    <w:rsid w:val="00E2226D"/>
    <w:rsid w:val="00ED3B98"/>
    <w:rsid w:val="00F70A23"/>
    <w:rsid w:val="00F753F1"/>
    <w:rsid w:val="00FA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St-2067/2018</izvorni_sadrzaj>
    <derivirana_varijabla naziv="DomainObject.Predmet.OznakaBroj_1">St-2067/2018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SHIP FUEL AND REPAIR SERVICE d.o.o.</izvorni_sadrzaj>
    <derivirana_varijabla naziv="DomainObject.Predmet.ProtustrankaFormated_1">  SHIP FUEL AND REPAIR SERVICE d.o.o.</derivirana_varijabla>
  </DomainObject.Predmet.ProtustrankaFormated>
  <DomainObject.Predmet.ProtustrankaFormatedOIB>
    <izvorni_sadrzaj>  SHIP FUEL AND REPAIR SERVICE d.o.o., OIB 88873118849</izvorni_sadrzaj>
    <derivirana_varijabla naziv="DomainObject.Predmet.ProtustrankaFormatedOIB_1">  SHIP FUEL AND REPAIR SERVICE d.o.o., OIB 88873118849</derivirana_varijabla>
  </DomainObject.Predmet.ProtustrankaFormatedOIB>
  <DomainObject.Predmet.ProtustrankaFormatedWithAdress>
    <izvorni_sadrzaj> SHIP FUEL AND REPAIR SERVICE d.o.o., Radnička cesta 80, 10000 Zagreb</izvorni_sadrzaj>
    <derivirana_varijabla naziv="DomainObject.Predmet.ProtustrankaFormatedWithAdress_1"> SHIP FUEL AND REPAIR SERVICE d.o.o., Radnička cesta 80, 10000 Zagreb</derivirana_varijabla>
  </DomainObject.Predmet.ProtustrankaFormatedWithAdress>
  <DomainObject.Predmet.ProtustrankaFormatedWithAdressOIB>
    <izvorni_sadrzaj> SHIP FUEL AND REPAIR SERVICE d.o.o., OIB 88873118849, Radnička cesta 80, 10000 Zagreb</izvorni_sadrzaj>
    <derivirana_varijabla naziv="DomainObject.Predmet.ProtustrankaFormatedWithAdressOIB_1"> SHIP FUEL AND REPAIR SERVICE d.o.o., OIB 88873118849, Radnička cesta 80, 10000 Zagreb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SHIP FUEL AND REPAIR SERVICE d.o.o.; LAURUS trgovina d. o. o.</izvorni_sadrzaj>
    <derivirana_varijabla naziv="DomainObject.Predmet.StrankaFormated_1">  SHIP FUEL AND REPAIR SERVICE d.o.o.; LAURUS trgovina d. o. o.</derivirana_varijabla>
  </DomainObject.Predmet.StrankaFormated>
  <DomainObject.Predmet.StrankaFormatedOIB>
    <izvorni_sadrzaj>  SHIP FUEL AND REPAIR SERVICE d.o.o., OIB 88873118849; LAURUS trgovina d. o. o., OIB 73926026985</izvorni_sadrzaj>
    <derivirana_varijabla naziv="DomainObject.Predmet.StrankaFormatedOIB_1">  SHIP FUEL AND REPAIR SERVICE d.o.o., OIB 88873118849; LAURUS trgovina d. o. o., OIB 73926026985</derivirana_varijabla>
  </DomainObject.Predmet.StrankaFormatedOIB>
  <DomainObject.Predmet.StrankaFormatedWithAdress>
    <izvorni_sadrzaj> SHIP FUEL AND REPAIR SERVICE d.o.o., Radnička cesta 80, 10000 Zagreb; LAURUS trgovina d. o. o., Pilareva 4, 35000 Slavonski Brod</izvorni_sadrzaj>
    <derivirana_varijabla naziv="DomainObject.Predmet.StrankaFormatedWithAdress_1"> SHIP FUEL AND REPAIR SERVICE d.o.o., Radnička cesta 80, 10000 Zagreb; LAURUS trgovina d. o. o., Pilareva 4, 35000 Slavonski Brod</derivirana_varijabla>
  </DomainObject.Predmet.StrankaFormatedWithAdress>
  <DomainObject.Predmet.StrankaFormatedWithAdressOIB>
    <izvorni_sadrzaj> SHIP FUEL AND REPAIR SERVICE d.o.o., OIB 88873118849, Radnička cesta 80, 10000 Zagreb; LAURUS trgovina d. o. o., OIB 73926026985, Pilareva 4, 35000 Slavonski Brod</izvorni_sadrzaj>
    <derivirana_varijabla naziv="DomainObject.Predmet.StrankaFormatedWithAdressOIB_1"> SHIP FUEL AND REPAIR SERVICE d.o.o., OIB 88873118849, Radnička cesta 80, 10000 Zagreb; LAURUS trgovina d. o. o., OIB 73926026985, Pilareva 4, 35000 Slavonski Brod</derivirana_varijabla>
  </DomainObject.Predmet.StrankaFormatedWithAdressOIB>
  <DomainObject.Predmet.StrankaWithAdress>
    <izvorni_sadrzaj>SHIP FUEL AND REPAIR SERVICE d.o.o. Radnička cesta 80,10000 Zagreb,LAURUS trgovina d. o. o. Pilareva 4,35000 Slavonski Brod</izvorni_sadrzaj>
    <derivirana_varijabla naziv="DomainObject.Predmet.StrankaWithAdress_1">SHIP FUEL AND REPAIR SERVICE d.o.o. Radnička cesta 80,10000 Zagreb,LAURUS trgovina d. o. o. Pilareva 4,35000 Slavonski Brod</derivirana_varijabla>
  </DomainObject.Predmet.StrankaWithAdress>
  <DomainObject.Predmet.StrankaWithAdressOIB>
    <izvorni_sadrzaj>SHIP FUEL AND REPAIR SERVICE d.o.o., OIB 88873118849, Radnička cesta 80,10000 Zagreb,LAURUS trgovina d. o. o., OIB 73926026985, Pilareva 4,35000 Slavonski Brod</izvorni_sadrzaj>
    <derivirana_varijabla naziv="DomainObject.Predmet.StrankaWithAdressOIB_1">SHIP FUEL AND REPAIR SERVICE d.o.o., OIB 88873118849, Radnička cesta 80,10000 Zagreb,LAURUS trgovina d. o. o., OIB 73926026985, Pilareva 4,35000 Slavonski Brod</derivirana_varijabla>
  </DomainObject.Predmet.StrankaWithAdressOIB>
  <DomainObject.Predmet.StrankaNazivFormated>
    <izvorni_sadrzaj>SHIP FUEL AND REPAIR SERVICE d.o.o.,LAURUS trgovina d. o. o.</izvorni_sadrzaj>
    <derivirana_varijabla naziv="DomainObject.Predmet.StrankaNazivFormated_1">SHIP FUEL AND REPAIR SERVICE d.o.o.,LAURUS trgovina d. o. o.</derivirana_varijabla>
  </DomainObject.Predmet.StrankaNazivFormated>
  <DomainObject.Predmet.StrankaNazivFormatedOIB>
    <izvorni_sadrzaj>SHIP FUEL AND REPAIR SERVICE d.o.o., OIB 88873118849,LAURUS trgovina d. o. o., OIB 73926026985</izvorni_sadrzaj>
    <derivirana_varijabla naziv="DomainObject.Predmet.StrankaNazivFormatedOIB_1">SHIP FUEL AND REPAIR SERVICE d.o.o., OIB 88873118849,LAURUS trgovina d. o. o., OIB 73926026985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SHIP FUEL AND REPAIR SERVICE d.o.o.</item>
      <item>LAURUS trgovina d. o. o.</item>
    </izvorni_sadrzaj>
    <derivirana_varijabla naziv="DomainObject.Predmet.StrankaListFormated_1">
      <item>SHIP FUEL AND REPAIR SERVICE d.o.o.</item>
      <item>LAURUS trgovina d. o. o.</item>
    </derivirana_varijabla>
  </DomainObject.Predmet.StrankaListFormated>
  <DomainObject.Predmet.StrankaListFormatedOIB>
    <izvorni_sadrzaj>
      <item>SHIP FUEL AND REPAIR SERVICE d.o.o., OIB 88873118849</item>
      <item>LAURUS trgovina d. o. o., OIB 73926026985</item>
    </izvorni_sadrzaj>
    <derivirana_varijabla naziv="DomainObject.Predmet.StrankaListFormatedOIB_1">
      <item>SHIP FUEL AND REPAIR SERVICE d.o.o., OIB 88873118849</item>
      <item>LAURUS trgovina d. o. o., OIB 73926026985</item>
    </derivirana_varijabla>
  </DomainObject.Predmet.StrankaListFormatedOIB>
  <DomainObject.Predmet.StrankaListFormatedWithAdress>
    <izvorni_sadrzaj>
      <item>SHIP FUEL AND REPAIR SERVICE d.o.o., Radnička cesta 80, 10000 Zagreb</item>
      <item>LAURUS trgovina d. o. o., Pilareva 4, 35000 Slavonski Brod</item>
    </izvorni_sadrzaj>
    <derivirana_varijabla naziv="DomainObject.Predmet.StrankaListFormatedWithAdress_1">
      <item>SHIP FUEL AND REPAIR SERVICE d.o.o., Radnička cesta 80, 10000 Zagreb</item>
      <item>LAURUS trgovina d. o. o., Pilareva 4, 35000 Slavonski Brod</item>
    </derivirana_varijabla>
  </DomainObject.Predmet.StrankaListFormatedWithAdress>
  <DomainObject.Predmet.StrankaListFormatedWithAdressOIB>
    <izvorni_sadrzaj>
      <item>SHIP FUEL AND REPAIR SERVICE d.o.o., OIB 88873118849, Radnička cesta 80, 10000 Zagreb</item>
      <item>LAURUS trgovina d. o. o., OIB 73926026985, Pilareva 4, 35000 Slavonski Brod</item>
    </izvorni_sadrzaj>
    <derivirana_varijabla naziv="DomainObject.Predmet.StrankaListFormatedWithAdressOIB_1">
      <item>SHIP FUEL AND REPAIR SERVICE d.o.o., OIB 88873118849, Radnička cesta 80, 10000 Zagreb</item>
      <item>LAURUS trgovina d. o. o., OIB 73926026985, Pilareva 4, 35000 Slavonski Brod</item>
    </derivirana_varijabla>
  </DomainObject.Predmet.StrankaListFormatedWithAdressOIB>
  <DomainObject.Predmet.StrankaListNazivFormated>
    <izvorni_sadrzaj>
      <item>SHIP FUEL AND REPAIR SERVICE d.o.o.</item>
      <item>LAURUS trgovina d. o. o.</item>
    </izvorni_sadrzaj>
    <derivirana_varijabla naziv="DomainObject.Predmet.StrankaListNazivFormated_1">
      <item>SHIP FUEL AND REPAIR SERVICE d.o.o.</item>
      <item>LAURUS trgovina d. o. o.</item>
    </derivirana_varijabla>
  </DomainObject.Predmet.StrankaListNazivFormated>
  <DomainObject.Predmet.StrankaListNazivFormatedOIB>
    <izvorni_sadrzaj>
      <item>SHIP FUEL AND REPAIR SERVICE d.o.o., OIB 88873118849</item>
      <item>LAURUS trgovina d. o. o., OIB 73926026985</item>
    </izvorni_sadrzaj>
    <derivirana_varijabla naziv="DomainObject.Predmet.StrankaListNazivFormatedOIB_1">
      <item>SHIP FUEL AND REPAIR SERVICE d.o.o., OIB 88873118849</item>
      <item>LAURUS trgovina d. o. o., OIB 73926026985</item>
    </derivirana_varijabla>
  </DomainObject.Predmet.StrankaListNazivFormatedOIB>
  <DomainObject.Predmet.ProtuStrankaListFormated>
    <izvorni_sadrzaj>
      <item>SHIP FUEL AND REPAIR SERVICE d.o.o.</item>
    </izvorni_sadrzaj>
    <derivirana_varijabla naziv="DomainObject.Predmet.ProtuStrankaListFormated_1">
      <item>SHIP FUEL AND REPAIR SERVICE d.o.o.</item>
    </derivirana_varijabla>
  </DomainObject.Predmet.ProtuStrankaListFormated>
  <DomainObject.Predmet.ProtuStrankaListFormatedOIB>
    <izvorni_sadrzaj>
      <item>SHIP FUEL AND REPAIR SERVICE d.o.o., OIB 88873118849</item>
    </izvorni_sadrzaj>
    <derivirana_varijabla naziv="DomainObject.Predmet.ProtuStrankaListFormatedOIB_1">
      <item>SHIP FUEL AND REPAIR SERVICE d.o.o., OIB 88873118849</item>
    </derivirana_varijabla>
  </DomainObject.Predmet.ProtuStrankaListFormatedOIB>
  <DomainObject.Predmet.ProtuStrankaListFormatedWithAdress>
    <izvorni_sadrzaj>
      <item>SHIP FUEL AND REPAIR SERVICE d.o.o., Radnička cesta 80, 10000 Zagreb</item>
    </izvorni_sadrzaj>
    <derivirana_varijabla naziv="DomainObject.Predmet.ProtuStrankaListFormatedWithAdress_1">
      <item>SHIP FUEL AND REPAIR SERVICE d.o.o., Radnička cesta 80, 10000 Zagreb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</item>
    </izvorni_sadrzaj>
    <derivirana_varijabla naziv="DomainObject.Predmet.ProtuStrankaListFormatedWithAdressOIB_1">
      <item>SHIP FUEL AND REPAIR SERVICE d.o.o., OIB 88873118849, Radnička cesta 80, 10000 Zagreb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SHIP FUEL AND REPAIR SERVICE d.o.o. i dr.</izvorni_sadrzaj>
    <derivirana_varijabla naziv="DomainObject.Predmet.StrankaIDrugi_1">SHIP FUEL AND REPAIR SERVICE d.o.o. i dr.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SHIP FUEL AND REPAIR SERVICE d.o.o., OIB 88873118849, Radnička cesta 80, 10000 Zagreb i dr.</izvorni_sadrzaj>
    <derivirana_varijabla naziv="DomainObject.Predmet.StrankaIDrugiAdressOIB_1">SHIP FUEL AND REPAIR SERVICE d.o.o., OIB 88873118849, Radnička cesta 80, 10000 Zagreb i dr.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SHIP FUEL AND REPAIR SERVICE d.o.o.</item>
      <item>LAURUS trgovina d. o. o.</item>
    </izvorni_sadrzaj>
    <derivirana_varijabla naziv="DomainObject.Predmet.SudioniciListNaziv_1">
      <item>SHIP FUEL AND REPAIR SERVICE d.o.o.</item>
      <item>SHIP FUEL AND REPAIR SERVICE d.o.o.</item>
      <item>LAURUS trgovina d. o. o.</item>
    </derivirana_varijabla>
  </DomainObject.Predmet.SudioniciListNaziv>
  <DomainObject.Predmet.SudioniciListAdressOIB>
    <izvorni_sadrzaj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</izvorni_sadrzaj>
    <derivirana_varijabla naziv="DomainObject.Predmet.SudioniciListAdressOIB_1"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88873118849</item>
      <item>, OIB 73926026985</item>
    </izvorni_sadrzaj>
    <derivirana_varijabla naziv="DomainObject.Predmet.SudioniciListNazivOIB_1">
      <item>, OIB 88873118849</item>
      <item>, OIB 88873118849</item>
      <item>, OIB 73926026985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1548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2018-08-22T10:25:00Z</dcterms:created>
  <dc:creator>nribaric</dc:creator>
  <cp:lastModifiedBy>Jadranka Zelić</cp:lastModifiedBy>
  <cp:lastPrinted>2018-08-22T09:53:00Z</cp:lastPrinted>
  <dcterms:modified xmlns:xsi="http://www.w3.org/2001/XMLSchema-instance" xsi:type="dcterms:W3CDTF">2018-08-22T12:16:00Z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uplatu 50000 22.8.2018. SHIP FUEL AND REPAIR SERVICE.docx)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