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931f" w14:paraId="182931f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123EFB">
        <w:t>38</w:t>
      </w:r>
      <w:r w:rsidR="000B5F54">
        <w:t>/2019</w:t>
      </w:r>
      <w:r w:rsidR="0039730F">
        <w:t>-</w:t>
      </w:r>
      <w:r w:rsidR="00383DF6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123EFB">
        <w:t>GOTHAM j.</w:t>
      </w:r>
      <w:r w:rsidR="00123EFB" w:rsidRPr="005D3532">
        <w:t xml:space="preserve">d.o.o., </w:t>
      </w:r>
      <w:r w:rsidR="00123EFB">
        <w:t>Zadar</w:t>
      </w:r>
      <w:r w:rsidR="00123EFB" w:rsidRPr="005D3532">
        <w:t xml:space="preserve">, </w:t>
      </w:r>
      <w:r w:rsidR="00123EFB">
        <w:t>Put Bokanjca 18</w:t>
      </w:r>
      <w:r w:rsidR="00123EFB" w:rsidRPr="005D3532">
        <w:t xml:space="preserve">, OIB: </w:t>
      </w:r>
      <w:r w:rsidR="00123EFB">
        <w:t>35381786119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123EFB">
        <w:t>Mariji Lukić iz Žitarke</w:t>
      </w:r>
      <w:r>
        <w:t xml:space="preserve">,  </w:t>
      </w:r>
      <w:r w:rsidR="002C6BAA">
        <w:t>5</w:t>
      </w:r>
      <w:r w:rsidR="00B7471E">
        <w:t xml:space="preserve">. </w:t>
      </w:r>
      <w:r w:rsidR="00123EFB">
        <w:t>veljače</w:t>
      </w:r>
      <w:r w:rsidR="000B5F54">
        <w:t xml:space="preserve"> 2019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E5435F" w:rsidP="00E5435F" w:rsidR="00E5435F">
      <w:pPr>
        <w:pStyle w:val="Odlomakpopisa"/>
        <w:ind w:left="1638"/>
        <w:jc w:val="both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="00123EFB">
        <w:t>6</w:t>
      </w:r>
      <w:r w:rsidRPr="009F44F1">
        <w:t xml:space="preserve">. </w:t>
      </w:r>
      <w:r w:rsidR="00123EFB">
        <w:t>ožujka</w:t>
      </w:r>
      <w:r w:rsidRPr="009F44F1">
        <w:t xml:space="preserve"> 2019</w:t>
      </w:r>
      <w:r w:rsidR="00123EFB">
        <w:t>. u 10</w:t>
      </w:r>
      <w:r w:rsidRPr="009F44F1">
        <w:t>,</w:t>
      </w:r>
      <w:r w:rsidR="00123EFB">
        <w:t>0</w:t>
      </w:r>
      <w:r w:rsidR="009F44F1" w:rsidRPr="009F44F1">
        <w:t>0</w:t>
      </w:r>
      <w:r w:rsidRPr="00202FB8">
        <w:t xml:space="preserve"> </w:t>
      </w:r>
      <w:r>
        <w:t>sati kod Trgovačkog suda u Zadru, Dr. Franje Tuđmana 35, sudnica 26/I.</w:t>
      </w:r>
    </w:p>
    <w:p w:rsidRDefault="00E5435F" w:rsidP="00E5435F" w:rsidR="00E5435F">
      <w:pPr>
        <w:jc w:val="both"/>
      </w:pPr>
    </w:p>
    <w:p w:rsidRDefault="00E5435F" w:rsidP="00E5435F" w:rsidR="00E5435F">
      <w:pPr>
        <w:ind w:firstLine="708"/>
        <w:jc w:val="both"/>
      </w:pPr>
      <w:r>
        <w:t xml:space="preserve">III. </w:t>
      </w:r>
      <w:r w:rsidR="00123EFB">
        <w:t xml:space="preserve">Na ročište iz točke II. izreke ovog zaključka poziva se osoba ovlaštena za zastupanje dužnika po zakonu Marija Lukić iz Žitarke, podnositelj prijedloga Financijska agencija i pravna osoba koja obavlja poslove platnog prometa za dužnika, sve radi davanja odgovarajućih podataka i obavijesti u smislu odredbi čl. 177. Stečajnog zakona (Narodne novine 71/15 i 104/17). </w:t>
      </w:r>
      <w:r>
        <w:t xml:space="preserve"> </w:t>
      </w:r>
    </w:p>
    <w:p w:rsidRDefault="00E5435F" w:rsidP="00E5435F" w:rsidR="00E5435F">
      <w:pPr>
        <w:ind w:firstLine="708"/>
        <w:jc w:val="both"/>
      </w:pPr>
    </w:p>
    <w:p w:rsidRDefault="00E5435F" w:rsidP="00E5435F" w:rsidR="00E5435F" w:rsidRPr="00CD5002">
      <w:pPr>
        <w:ind w:firstLine="708"/>
        <w:jc w:val="both"/>
      </w:pPr>
      <w:r w:rsidRPr="00CD5002">
        <w:t xml:space="preserve">IV. </w:t>
      </w:r>
      <w:r>
        <w:tab/>
        <w:t>Ako osoba ovlaštena</w:t>
      </w:r>
      <w:r w:rsidRPr="00A96663">
        <w:t xml:space="preserve"> za zastupanje dužnika po zakonu</w:t>
      </w:r>
      <w:r>
        <w:t xml:space="preserve"> ne pristupi</w:t>
      </w:r>
      <w:r w:rsidRPr="00A96663">
        <w:t xml:space="preserve"> na navedeno ročište</w:t>
      </w:r>
      <w:r>
        <w:t xml:space="preserve"> ili prethodno ne dostavi podatke iz točke III. ovog rješenja </w:t>
      </w:r>
      <w:r w:rsidRPr="00A96663">
        <w:t>ili</w:t>
      </w:r>
      <w:r>
        <w:t xml:space="preserve"> ako</w:t>
      </w:r>
      <w:r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>
        <w:t>eno</w:t>
      </w:r>
      <w:r w:rsidRPr="00A96663">
        <w:t xml:space="preserve"> prisilno dovođenje od strane policijskih službenika sukladno odredbama čl. 178. i 180. Stečajnog zakona</w:t>
      </w:r>
      <w:r>
        <w:t>.</w:t>
      </w:r>
    </w:p>
    <w:p w:rsidRDefault="00A576FE" w:rsidP="00E5435F" w:rsidR="00A576FE">
      <w:pPr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123EFB" w:rsidR="00123EFB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123EFB">
        <w:t>GOTHAM j.</w:t>
      </w:r>
      <w:r w:rsidR="00123EFB" w:rsidRPr="005D3532">
        <w:t xml:space="preserve">d.o.o., </w:t>
      </w:r>
      <w:r w:rsidR="00123EFB">
        <w:t>Zadar</w:t>
      </w:r>
      <w:r w:rsidR="00C6393F">
        <w:t xml:space="preserve">. </w:t>
      </w:r>
      <w:r w:rsidR="00123EFB">
        <w:t xml:space="preserve">Postupajući po prijedlogu sud je objavio oglas u smislu odredbe članka 430. Stečajnog zakona postupajući temeljem kojeg je Republika Hrvatska, Ministarstvo financija, Porezna uprava, Područni ured Zadar podnijela prijedlog za pokretanje stečajnog postupka te je rješenjem 6 St-347/2018-7 od 7. siječnja 2019. obustavljen skraćeni stečajni postupak. </w:t>
      </w:r>
    </w:p>
    <w:p w:rsidRDefault="00123EFB" w:rsidP="00123EFB" w:rsidR="00123EFB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123EFB" w:rsidP="00123EFB" w:rsidR="00123EFB">
      <w:pPr>
        <w:jc w:val="both"/>
      </w:pPr>
      <w:r>
        <w:tab/>
        <w:t>Stoga je odlučeno kao u izreci.</w:t>
      </w:r>
    </w:p>
    <w:p w:rsidRDefault="00C6393F" w:rsidP="00123EFB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2C6BAA">
        <w:t>5</w:t>
      </w:r>
      <w:r w:rsidR="00B7471E">
        <w:t xml:space="preserve">. </w:t>
      </w:r>
      <w:r w:rsidR="00123EFB">
        <w:t>veljače</w:t>
      </w:r>
      <w:r w:rsidR="00B7471E">
        <w:t xml:space="preserve"> 201</w:t>
      </w:r>
      <w:r w:rsidR="000B5F54">
        <w:t>9</w:t>
      </w:r>
      <w:r w:rsidR="00B7471E">
        <w:t>.</w:t>
      </w:r>
    </w:p>
    <w:p w:rsidRDefault="00A576FE" w:rsidP="00A576FE" w:rsidR="00A576FE"/>
    <w:p w:rsidRDefault="004273CB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123EFB">
        <w:t>Mariji Lukić iz Žitarke</w:t>
      </w:r>
      <w:r w:rsidR="00123EFB" w:rsidRPr="005D3532">
        <w:t xml:space="preserve">, </w:t>
      </w:r>
      <w:r w:rsidR="00123EFB">
        <w:t>Augusta Šenoe 2/A</w:t>
      </w:r>
      <w:r w:rsidR="009F44F1">
        <w:t xml:space="preserve">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4273CB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123EFB">
      <w:t>38</w:t>
    </w:r>
    <w:r w:rsidR="00F91A0A">
      <w:t>/201</w:t>
    </w:r>
    <w:r w:rsidR="000B5F54">
      <w:t>9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B5F54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3EFB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6BAA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16C10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3DF6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273CB"/>
    <w:rsid w:val="00437F56"/>
    <w:rsid w:val="00441216"/>
    <w:rsid w:val="0044566F"/>
    <w:rsid w:val="004500FE"/>
    <w:rsid w:val="00450952"/>
    <w:rsid w:val="004530E4"/>
    <w:rsid w:val="00456801"/>
    <w:rsid w:val="00461C9E"/>
    <w:rsid w:val="00462D92"/>
    <w:rsid w:val="00465361"/>
    <w:rsid w:val="00470ECC"/>
    <w:rsid w:val="004731FA"/>
    <w:rsid w:val="004807CF"/>
    <w:rsid w:val="00486B07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51421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5CB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5F39FB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3E88"/>
    <w:rsid w:val="006A4759"/>
    <w:rsid w:val="006A4863"/>
    <w:rsid w:val="006A56FB"/>
    <w:rsid w:val="006A6907"/>
    <w:rsid w:val="006B0761"/>
    <w:rsid w:val="006B0D66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5F0A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1802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44F1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56C9F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0DB5"/>
    <w:rsid w:val="00CB2B49"/>
    <w:rsid w:val="00CB4D73"/>
    <w:rsid w:val="00CB5CA3"/>
    <w:rsid w:val="00CC38C9"/>
    <w:rsid w:val="00CC3921"/>
    <w:rsid w:val="00CC62D6"/>
    <w:rsid w:val="00CC717C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04DB7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435F"/>
    <w:rsid w:val="00E55A5C"/>
    <w:rsid w:val="00E61FA9"/>
    <w:rsid w:val="00E62FD9"/>
    <w:rsid w:val="00E642E6"/>
    <w:rsid w:val="00E651B1"/>
    <w:rsid w:val="00E71B9F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D2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7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3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3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3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3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7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3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3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3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3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St-38/2019</izvorni_sadrzaj>
    <derivirana_varijabla naziv="DomainObject.Predmet.OznakaBroj_1">St-38/2019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GOTHAM j.d.o.o. za ugostiteljstvo i trgovinu</izvorni_sadrzaj>
    <derivirana_varijabla naziv="DomainObject.Predmet.ProtustrankaFormated_1">  GOTHAM j.d.o.o. za ugostiteljstvo i trgovinu</derivirana_varijabla>
  </DomainObject.Predmet.ProtustrankaFormated>
  <DomainObject.Predmet.ProtustrankaFormatedOIB>
    <izvorni_sadrzaj>  GOTHAM j.d.o.o. za ugostiteljstvo i trgovinu, OIB 35381786119</izvorni_sadrzaj>
    <derivirana_varijabla naziv="DomainObject.Predmet.ProtustrankaFormatedOIB_1">  GOTHAM j.d.o.o. za ugostiteljstvo i trgovinu, OIB 35381786119</derivirana_varijabla>
  </DomainObject.Predmet.ProtustrankaFormatedOIB>
  <DomainObject.Predmet.ProtustrankaFormatedWithAdress>
    <izvorni_sadrzaj> GOTHAM j.d.o.o. za ugostiteljstvo i trgovinu, Put Bokanjca 18, 23000 Zadar</izvorni_sadrzaj>
    <derivirana_varijabla naziv="DomainObject.Predmet.ProtustrankaFormatedWithAdress_1"> GOTHAM j.d.o.o. za ugostiteljstvo i trgovinu, Put Bokanjca 18, 23000 Zadar</derivirana_varijabla>
  </DomainObject.Predmet.ProtustrankaFormatedWithAdress>
  <DomainObject.Predmet.ProtustrankaFormatedWithAdressOIB>
    <izvorni_sadrzaj> GOTHAM j.d.o.o. za ugostiteljstvo i trgovinu, OIB 35381786119, Put Bokanjca 18, 23000 Zadar</izvorni_sadrzaj>
    <derivirana_varijabla naziv="DomainObject.Predmet.ProtustrankaFormatedWithAdressOIB_1"> GOTHAM j.d.o.o. za ugostiteljstvo i trgovinu, OIB 35381786119, Put Bokanjca 18, 23000 Zadar</derivirana_varijabla>
  </DomainObject.Predmet.ProtustrankaFormatedWithAdressOIB>
  <DomainObject.Predmet.ProtustrankaWithAdress>
    <izvorni_sadrzaj>GOTHAM j.d.o.o. za ugostiteljstvo i trgovinu Put Bokanjca 18, 23000 Zadar</izvorni_sadrzaj>
    <derivirana_varijabla naziv="DomainObject.Predmet.ProtustrankaWithAdress_1">GOTHAM j.d.o.o. za ugostiteljstvo i trgovinu Put Bokanjca 18, 23000 Zadar</derivirana_varijabla>
  </DomainObject.Predmet.ProtustrankaWithAdress>
  <DomainObject.Predmet.ProtustrankaWithAdressOIB>
    <izvorni_sadrzaj>GOTHAM j.d.o.o. za ugostiteljstvo i trgovinu, OIB 35381786119, Put Bokanjca 18, 23000 Zadar</izvorni_sadrzaj>
    <derivirana_varijabla naziv="DomainObject.Predmet.ProtustrankaWithAdressOIB_1">GOTHAM j.d.o.o. za ugostiteljstvo i trgovinu, OIB 35381786119, Put Bokanjca 18, 23000 Zadar</derivirana_varijabla>
  </DomainObject.Predmet.ProtustrankaWithAdressOIB>
  <DomainObject.Predmet.ProtustrankaNazivFormated>
    <izvorni_sadrzaj>GOTHAM j.d.o.o. za ugostiteljstvo i trgovinu</izvorni_sadrzaj>
    <derivirana_varijabla naziv="DomainObject.Predmet.ProtustrankaNazivFormated_1">GOTHAM j.d.o.o. za ugostiteljstvo i trgovinu</derivirana_varijabla>
  </DomainObject.Predmet.ProtustrankaNazivFormated>
  <DomainObject.Predmet.ProtustrankaNazivFormatedOIB>
    <izvorni_sadrzaj>GOTHAM j.d.o.o. za ugostiteljstvo i trgovinu, OIB 35381786119</izvorni_sadrzaj>
    <derivirana_varijabla naziv="DomainObject.Predmet.ProtustrankaNazivFormatedOIB_1">GOTHAM j.d.o.o. za ugostiteljstvo i trgovinu, OIB 35381786119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GOTHAM j.d.o.o. za ugostiteljstvo i trgovinu</item>
    </izvorni_sadrzaj>
    <derivirana_varijabla naziv="DomainObject.Predmet.ProtuStrankaListFormated_1">
      <item>GOTHAM j.d.o.o. za ugostiteljstvo i trgovinu</item>
    </derivirana_varijabla>
  </DomainObject.Predmet.ProtuStrankaListFormated>
  <DomainObject.Predmet.ProtuStrankaListFormatedOIB>
    <izvorni_sadrzaj>
      <item>GOTHAM j.d.o.o. za ugostiteljstvo i trgovinu, OIB 35381786119</item>
    </izvorni_sadrzaj>
    <derivirana_varijabla naziv="DomainObject.Predmet.ProtuStrankaListFormatedOIB_1">
      <item>GOTHAM j.d.o.o. za ugostiteljstvo i trgovinu, OIB 35381786119</item>
    </derivirana_varijabla>
  </DomainObject.Predmet.ProtuStrankaListFormatedOIB>
  <DomainObject.Predmet.ProtuStrankaListFormatedWithAdress>
    <izvorni_sadrzaj>
      <item>GOTHAM j.d.o.o. za ugostiteljstvo i trgovinu, Put Bokanjca 18, 23000 Zadar</item>
    </izvorni_sadrzaj>
    <derivirana_varijabla naziv="DomainObject.Predmet.ProtuStrankaListFormatedWithAdress_1">
      <item>GOTHAM j.d.o.o. za ugostiteljstvo i trgovinu, Put Bokanjca 18, 23000 Zadar</item>
    </derivirana_varijabla>
  </DomainObject.Predmet.ProtuStrankaListFormatedWithAdress>
  <DomainObject.Predmet.ProtuStrankaListFormatedWithAdressOIB>
    <izvorni_sadrzaj>
      <item>GOTHAM j.d.o.o. za ugostiteljstvo i trgovinu, OIB 35381786119, Put Bokanjca 18, 23000 Zadar</item>
    </izvorni_sadrzaj>
    <derivirana_varijabla naziv="DomainObject.Predmet.ProtuStrankaListFormatedWithAdressOIB_1">
      <item>GOTHAM j.d.o.o. za ugostiteljstvo i trgovinu, OIB 35381786119, Put Bokanjca 18, 23000 Zadar</item>
    </derivirana_varijabla>
  </DomainObject.Predmet.ProtuStrankaListFormatedWithAdressOIB>
  <DomainObject.Predmet.ProtuStrankaListNazivFormated>
    <izvorni_sadrzaj>
      <item>GOTHAM j.d.o.o. za ugostiteljstvo i trgovinu</item>
    </izvorni_sadrzaj>
    <derivirana_varijabla naziv="DomainObject.Predmet.ProtuStrankaListNazivFormated_1">
      <item>GOTHAM j.d.o.o. za ugostiteljstvo i trgovinu</item>
    </derivirana_varijabla>
  </DomainObject.Predmet.ProtuStrankaListNazivFormated>
  <DomainObject.Predmet.ProtuStrankaListNazivFormatedOIB>
    <izvorni_sadrzaj>
      <item>GOTHAM j.d.o.o. za ugostiteljstvo i trgovinu, OIB 35381786119</item>
    </izvorni_sadrzaj>
    <derivirana_varijabla naziv="DomainObject.Predmet.ProtuStrankaListNazivFormatedOIB_1">
      <item>GOTHAM j.d.o.o. za ugostiteljstvo i trgovinu, OIB 35381786119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GOTHAM j.d.o.o. za ugostiteljstvo i trgovinu</izvorni_sadrzaj>
    <derivirana_varijabla naziv="DomainObject.Predmet.ProtustrankaIDrugi_1">GOTHAM j.d.o.o. za ugostiteljstvo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GOTHAM j.d.o.o. za ugostiteljstvo i trgovinu, OIB 35381786119, Put Bokanjca 18, 23000 Zadar</izvorni_sadrzaj>
    <derivirana_varijabla naziv="DomainObject.Predmet.ProtustrankaIDrugiAdressOIB_1">GOTHAM j.d.o.o. za ugostiteljstvo i trgovinu, OIB 35381786119, Put Bokanjca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GOTHAM j.d.o.o. za ugostiteljstvo i trgovinu</item>
      <item>FINA</item>
    </izvorni_sadrzaj>
    <derivirana_varijabla naziv="DomainObject.Predmet.SudioniciListNaziv_1">
      <item>GOTHAM j.d.o.o. za ugostiteljstvo i trgovinu</item>
      <item>FINA</item>
    </derivirana_varijabla>
  </DomainObject.Predmet.SudioniciListNaziv>
  <DomainObject.Predmet.SudioniciListAdressOIB>
    <izvorni_sadrzaj>
      <item>GOTHAM j.d.o.o. za ugostiteljstvo i trgovinu, OIB 35381786119, Put Bokanjca 18,23000 Zadar</item>
      <item>FINA, OIB 85821130368, Ivana Danila 4,23000 Zadar</item>
    </izvorni_sadrzaj>
    <derivirana_varijabla naziv="DomainObject.Predmet.SudioniciListAdressOIB_1">
      <item>GOTHAM j.d.o.o. za ugostiteljstvo i trgovinu, OIB 35381786119, Put Bokanjca 18,23000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35381786119</item>
      <item>, OIB 85821130368</item>
    </izvorni_sadrzaj>
    <derivirana_varijabla naziv="DomainObject.Predmet.SudioniciListNazivOIB_1">
      <item>, OIB 35381786119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4BC888-E38F-46AA-9F2B-0F867C38D0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2514</properties:Characters>
  <properties:Lines>79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2019-02-05T06:58:00Z</dcterms:created>
  <dc:creator>Administrator</dc:creator>
  <cp:lastModifiedBy>Ante Rubelj</cp:lastModifiedBy>
  <cp:lastPrinted>2019-02-08T10:51:00Z</cp:lastPrinted>
  <dcterms:modified xmlns:xsi="http://www.w3.org/2001/XMLSchema-instance" xsi:type="dcterms:W3CDTF">2019-02-08T10:51:00Z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(1St-38-19-2 RJ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