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80325" w14:paraId="b180325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8E0E5E">
        <w:t xml:space="preserve">   </w:t>
      </w:r>
      <w:r w:rsidR="00A30B5D">
        <w:t xml:space="preserve">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BF1572">
        <w:t>560</w:t>
      </w:r>
      <w:r w:rsidRPr="00E6050A">
        <w:t>/1</w:t>
      </w:r>
      <w:r w:rsidR="00BF1572">
        <w:t>4</w:t>
      </w:r>
    </w:p>
    <w:p w:rsidRDefault="00E910FA" w:rsidP="00E4647D" w:rsidR="00E910FA"/>
    <w:p w:rsidRDefault="00AE2726" w:rsidP="00AE2726" w:rsidR="00AE2726">
      <w:pPr>
        <w:jc w:val="center"/>
      </w:pPr>
      <w:r>
        <w:t>R E P U B L I K A    H R V A T S K A</w:t>
      </w:r>
    </w:p>
    <w:p w:rsidRDefault="00E910FA" w:rsidP="00AE2726" w:rsidR="00E910FA" w:rsidRPr="00E6050A">
      <w:pPr>
        <w:jc w:val="center"/>
      </w:pP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512C33" w:rsidP="00512C33" w:rsidR="00512C33" w:rsidRPr="00E6050A">
      <w:pPr>
        <w:jc w:val="both"/>
        <w:rPr>
          <w:b/>
        </w:rPr>
      </w:pPr>
    </w:p>
    <w:p w:rsidRDefault="00481874" w:rsidP="00512C33" w:rsidR="00512C33">
      <w:pPr>
        <w:ind w:firstLine="720"/>
        <w:jc w:val="both"/>
      </w:pPr>
      <w:r w:rsidRPr="00481874">
        <w:t>Trgovački sud u Zagrebu po stečajnom sucu Mislavu Kolakušiću, u stečajnom postupku nad</w:t>
      </w:r>
      <w:r w:rsidR="00BC5677" w:rsidRPr="00BC5677">
        <w:t xml:space="preserve"> </w:t>
      </w:r>
      <w:r w:rsidR="00DB121B" w:rsidRPr="00DB121B">
        <w:t>TECTUM MONT društvo s ograničenom odgovornošću za trgovinu i usluge, Zagreb, Maksimirsko naselje IV. 34, OIB:02572540197</w:t>
      </w:r>
      <w:r w:rsidR="00BC5677" w:rsidRPr="00BC5677">
        <w:t xml:space="preserve">, </w:t>
      </w:r>
      <w:r w:rsidR="001A3FE9">
        <w:t>24</w:t>
      </w:r>
      <w:r w:rsidR="00962099">
        <w:t xml:space="preserve">. </w:t>
      </w:r>
      <w:r w:rsidR="00BF1572">
        <w:t>siječnja</w:t>
      </w:r>
      <w:r w:rsidR="00962099">
        <w:t xml:space="preserve"> 201</w:t>
      </w:r>
      <w:r w:rsidR="00BF1572">
        <w:t>7</w:t>
      </w:r>
      <w:r w:rsidR="00512C33" w:rsidRPr="00E6050A">
        <w:t>.,</w:t>
      </w:r>
    </w:p>
    <w:p w:rsidRDefault="00481874" w:rsidP="00225175" w:rsidR="00481874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DB121B" w:rsidRPr="00DB121B">
        <w:t>TECTUM MONT društvo s ograničenom odgovornošću za trgovinu i usluge, Zagreb, Maksimirsko naselje IV. 34, OIB:02572540197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se</w:t>
      </w:r>
      <w:r w:rsidR="00E72C15">
        <w:t xml:space="preserve"> </w:t>
      </w:r>
      <w:r w:rsidR="00DB121B" w:rsidRPr="00DB121B">
        <w:t>DANIEL DEKOVIĆ, Zagreb, Novačka 329, 76292704973</w:t>
      </w:r>
      <w:r w:rsidR="0074145E">
        <w:t>.</w:t>
      </w:r>
      <w:r w:rsidR="00731374">
        <w:t xml:space="preserve"> 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DB121B" w:rsidRPr="00DB121B">
        <w:t>TECTUM MONT društvo s ograničenom odgovornošću za trgovinu i usluge, Zagreb, Maksimirsko naselje IV. 34, OIB:02572540197</w:t>
      </w:r>
      <w:r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802E3A" w:rsidP="00C77E16" w:rsidR="00802E3A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4F1CC7" w:rsidR="003B4780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DB121B" w:rsidP="00DB121B" w:rsidR="00DB121B">
      <w:pPr>
        <w:overflowPunct w:val="false"/>
        <w:ind w:firstLine="708"/>
        <w:jc w:val="both"/>
      </w:pPr>
      <w:r>
        <w:t>Financijska agencija, Regionalni centar Zagreb, podnijela je ovom sudu dana 22. srpnja 2014. prijedlog za otvaranje stečajnog postupka nad dužnikom.</w:t>
      </w:r>
    </w:p>
    <w:p w:rsidRDefault="00DB121B" w:rsidP="00DB121B" w:rsidR="00DB121B">
      <w:pPr>
        <w:overflowPunct w:val="false"/>
        <w:ind w:firstLine="708"/>
        <w:jc w:val="both"/>
      </w:pPr>
      <w:r>
        <w:t xml:space="preserve">Prijedlog je podnesen na temelju odredbe čl. 49. st. 2. Zakona o financijskom poslovanju i predstečajnoj nagodbi („Narodne novine“ broj 108/12 i 144/12, dalje ZFPN) jer je rješenjem od 13. prosinca 2013. nagodbeno vijeće odbacilo prijedlog ovdje dužnika za otvaranje postupka predstečajne nagodbe. </w:t>
      </w:r>
    </w:p>
    <w:p w:rsidRDefault="00DB121B" w:rsidP="00DB121B" w:rsidR="00DB121B">
      <w:pPr>
        <w:overflowPunct w:val="false"/>
        <w:ind w:firstLine="708"/>
        <w:jc w:val="both"/>
      </w:pPr>
      <w:r>
        <w:t>Financijska agencija je uz prijedlog za otvaranje stečajnog postupka nad dužnikom dostavila: potvrdu da dužnik ima evidentirane neizvršene osnove za plaćanje uz razdoblju duljem od 60 dana od 13. prosinca 2013., rješenje o odbacivanju prijedloga za otvaranje postupka predstečajne nagodbe od 13. prosinca 2013., te spis predstečajne nagodbe.</w:t>
      </w:r>
    </w:p>
    <w:p w:rsidRDefault="00DB121B" w:rsidP="00DB121B" w:rsidR="00DB121B">
      <w:pPr>
        <w:overflowPunct w:val="false"/>
        <w:ind w:firstLine="708"/>
        <w:jc w:val="both"/>
      </w:pPr>
      <w:r>
        <w:t>Rješenjem St-560/14 od 20. listopada 2014. u ovom predmetu pokrenut prethodni postupak nad predloženim stečajnim dužnikom.</w:t>
      </w:r>
    </w:p>
    <w:p w:rsidRDefault="00DB121B" w:rsidP="00DB121B" w:rsidR="00DB121B">
      <w:pPr>
        <w:overflowPunct w:val="false"/>
        <w:ind w:firstLine="708"/>
        <w:jc w:val="both"/>
      </w:pPr>
      <w:r>
        <w:t>Dužnik tijekom prethodnog postupka nije pristupao na ročišta.</w:t>
      </w:r>
    </w:p>
    <w:p w:rsidRDefault="00DB121B" w:rsidP="00DB121B" w:rsidR="00DB121B">
      <w:pPr>
        <w:overflowPunct w:val="false"/>
        <w:ind w:firstLine="708"/>
        <w:jc w:val="both"/>
      </w:pPr>
      <w:r>
        <w:tab/>
        <w:t xml:space="preserve">Privremeni stečajni upravitelj je u svom izvješću od 16. svibnja 2016. ustvrdio da dužnik ima dugotrajnu materijalnu imovinu knjigovodstvene vrijednosti 5.578,67 kn, dok </w:t>
      </w:r>
      <w:r>
        <w:lastRenderedPageBreak/>
        <w:t>kratkotrajne materijalne imovine nema. Nadalje je ustvrdio da dužnik nije vlasnik osobnog vozila, te je s obzirom da troškovi otvaranja i vođenja stečajnog postupka iznose 29.000,00 kn, predložio sudu da temeljem odredbe članka 132. Stečajnog zakona pozove vjerovnike na uplatu traženog iznosa.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DB121B">
        <w:t>560</w:t>
      </w:r>
      <w:r w:rsidR="004E3A3B">
        <w:t>/</w:t>
      </w:r>
      <w:r>
        <w:t>1</w:t>
      </w:r>
      <w:r w:rsidR="00DB121B">
        <w:t>4</w:t>
      </w:r>
      <w:r>
        <w:t xml:space="preserve"> </w:t>
      </w:r>
      <w:r w:rsidRPr="00CB1210">
        <w:t xml:space="preserve">od </w:t>
      </w:r>
      <w:r w:rsidR="00DB121B">
        <w:t>30</w:t>
      </w:r>
      <w:r w:rsidR="00667B0F" w:rsidRPr="00667B0F">
        <w:t xml:space="preserve">. </w:t>
      </w:r>
      <w:r w:rsidR="00DB121B">
        <w:t>rujna</w:t>
      </w:r>
      <w:r w:rsidR="00667B0F" w:rsidRPr="00667B0F">
        <w:t xml:space="preserve"> 2016.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DB121B">
        <w:t>29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niti naknadno</w:t>
      </w:r>
      <w:r w:rsidR="004042C4">
        <w:t xml:space="preserve"> </w:t>
      </w:r>
      <w:r w:rsidR="00F0333D">
        <w:t xml:space="preserve">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5F71F8" w:rsidP="00DE5D3C" w:rsidR="005F71F8">
      <w:pPr>
        <w:overflowPunct w:val="false"/>
        <w:jc w:val="both"/>
        <w:rPr>
          <w:noProof w:val="false"/>
        </w:rPr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1A3FE9">
        <w:rPr>
          <w:noProof w:val="false"/>
        </w:rPr>
        <w:t>24</w:t>
      </w:r>
      <w:r w:rsidR="00EF6870">
        <w:rPr>
          <w:noProof w:val="false"/>
        </w:rPr>
        <w:t xml:space="preserve">. </w:t>
      </w:r>
      <w:r w:rsidR="00BF1572">
        <w:rPr>
          <w:noProof w:val="false"/>
        </w:rPr>
        <w:t>siječnja</w:t>
      </w:r>
      <w:r w:rsidR="00FC6425" w:rsidRPr="00FC6425">
        <w:rPr>
          <w:noProof w:val="false"/>
        </w:rPr>
        <w:t xml:space="preserve"> 201</w:t>
      </w:r>
      <w:r w:rsidR="00BF1572">
        <w:rPr>
          <w:noProof w:val="false"/>
        </w:rPr>
        <w:t>7</w:t>
      </w:r>
      <w:r w:rsidR="00FC6425" w:rsidRPr="00FC6425">
        <w:rPr>
          <w:noProof w:val="false"/>
        </w:rPr>
        <w:t>.</w:t>
      </w:r>
    </w:p>
    <w:p w:rsidRDefault="00E910FA" w:rsidP="005F71F8" w:rsidR="00E910FA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9759F0">
        <w:rPr>
          <w:noProof w:val="false"/>
        </w:rPr>
        <w:t xml:space="preserve"> v.r.</w:t>
      </w:r>
    </w:p>
    <w:p w:rsidRDefault="00E910FA" w:rsidP="00E4647D" w:rsidR="00E910FA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865B87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9759F0" w:rsidP="00E23277" w:rsidR="009759F0">
      <w:pPr>
        <w:jc w:val="both"/>
      </w:pPr>
    </w:p>
    <w:p w:rsidRDefault="009759F0" w:rsidP="007A1486" w:rsidR="009759F0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9759F0" w:rsidP="007A1486" w:rsidR="009759F0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9759F0" w:rsidP="007A1486" w:rsidR="009759F0" w:rsidRPr="007A1486">
      <w:pPr>
        <w:ind w:left="720"/>
      </w:pPr>
    </w:p>
    <w:p w:rsidRDefault="001F1245" w:rsidP="009759F0" w:rsidR="001F1245" w:rsidRPr="009D23EC"/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9F0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8267C1" w:rsidR="00CF1E49">
    <w:pPr>
      <w:pStyle w:val="Zaglavlje"/>
      <w:jc w:val="right"/>
    </w:pPr>
    <w:r>
      <w:t>66 St-</w:t>
    </w:r>
    <w:r w:rsidR="00BF1572">
      <w:t>560</w:t>
    </w:r>
    <w:r w:rsidR="00956E4C">
      <w:t>/1</w:t>
    </w:r>
    <w:r w:rsidR="00BF1572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928"/>
    <w:rsid w:val="00073B19"/>
    <w:rsid w:val="000748E6"/>
    <w:rsid w:val="000764BE"/>
    <w:rsid w:val="00077877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2E0E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3FE9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4A05"/>
    <w:rsid w:val="001F02EC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70DC"/>
    <w:rsid w:val="002877B8"/>
    <w:rsid w:val="00287A69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1E1C"/>
    <w:rsid w:val="003047BE"/>
    <w:rsid w:val="003058FF"/>
    <w:rsid w:val="00305AC9"/>
    <w:rsid w:val="00307AB8"/>
    <w:rsid w:val="00307B10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1916"/>
    <w:rsid w:val="00521DB4"/>
    <w:rsid w:val="00522ADE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508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50025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59F0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AF4"/>
    <w:rsid w:val="009B31F2"/>
    <w:rsid w:val="009B35EA"/>
    <w:rsid w:val="009B430D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1813"/>
    <w:rsid w:val="00A32354"/>
    <w:rsid w:val="00A34378"/>
    <w:rsid w:val="00A40964"/>
    <w:rsid w:val="00A4097D"/>
    <w:rsid w:val="00A410C0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70A84"/>
    <w:rsid w:val="00C71B98"/>
    <w:rsid w:val="00C74D19"/>
    <w:rsid w:val="00C74FE1"/>
    <w:rsid w:val="00C755A8"/>
    <w:rsid w:val="00C75B5F"/>
    <w:rsid w:val="00C76E29"/>
    <w:rsid w:val="00C77E16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21D"/>
    <w:rsid w:val="00D86240"/>
    <w:rsid w:val="00D8692F"/>
    <w:rsid w:val="00D86EFF"/>
    <w:rsid w:val="00D87288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5F11"/>
    <w:rsid w:val="00F07EDA"/>
    <w:rsid w:val="00F136F2"/>
    <w:rsid w:val="00F138E0"/>
    <w:rsid w:val="00F143ED"/>
    <w:rsid w:val="00F14936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7188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C5"/>
    <w:rsid w:val="00F67059"/>
    <w:rsid w:val="00F676FA"/>
    <w:rsid w:val="00F7045D"/>
    <w:rsid w:val="00F70BA1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5726"/>
    <w:rsid w:val="00F978E1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759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9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9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9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9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759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9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9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9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9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2014.</izvorni_sadrzaj>
    <derivirana_varijabla naziv="DomainObject.Predmet.DatumOsnivanja_1">24.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St-560/2014</izvorni_sadrzaj>
    <derivirana_varijabla naziv="DomainObject.Predmet.OznakaBroj_1">St-560/2014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TECTUM MONT d.o.o. zastupanog po punomoćniku JOSIP JOZELJIĆ</izvorni_sadrzaj>
    <derivirana_varijabla naziv="DomainObject.Predmet.ProtustrankaFormated_1">  TECTUM MONT d.o.o. zastupanog po punomoćniku JOSIP JOZELJIĆ</derivirana_varijabla>
  </DomainObject.Predmet.ProtustrankaFormated>
  <DomainObject.Predmet.ProtustrankaFormatedOIB>
    <izvorni_sadrzaj>  TECTUM MONT d.o.o., OIB 02572540197 zastupanog po punomoćniku JOSIP JOZELJIĆ</izvorni_sadrzaj>
    <derivirana_varijabla naziv="DomainObject.Predmet.ProtustrankaFormatedOIB_1">  TECTUM MONT d.o.o., OIB 02572540197 zastupanog po punomoćniku JOSIP JOZELJIĆ</derivirana_varijabla>
  </DomainObject.Predmet.ProtustrankaFormatedOIB>
  <DomainObject.Predmet.ProtustrankaFormatedWithAdress>
    <izvorni_sadrzaj> TECTUM MONT d.o.o., Maksimirsko naselje IV. 34, 10000 Zagreb zastupanog po punomoćniku JOSIP JOZELJIĆ</izvorni_sadrzaj>
    <derivirana_varijabla naziv="DomainObject.Predmet.ProtustrankaFormatedWithAdress_1"> TECTUM MONT d.o.o., Maksimirsko naselje IV. 34, 10000 Zagreb zastupanog po punomoćniku JOSIP JOZELJIĆ</derivirana_varijabla>
  </DomainObject.Predmet.ProtustrankaFormatedWithAdress>
  <DomainObject.Predmet.ProtustrankaFormatedWithAdressOIB>
    <izvorni_sadrzaj> TECTUM MONT d.o.o., OIB 02572540197, Maksimirsko naselje IV. 34, 10000 Zagreb zastupanog po punomoćniku JOSIP JOZELJIĆ</izvorni_sadrzaj>
    <derivirana_varijabla naziv="DomainObject.Predmet.ProtustrankaFormatedWithAdressOIB_1"> TECTUM MONT d.o.o., OIB 02572540197, Maksimirsko naselje IV. 34, 10000 Zagreb zastupanog po punomoćniku JOSIP JOZELJIĆ</derivirana_varijabla>
  </DomainObject.Predmet.ProtustrankaFormatedWithAdressOIB>
  <DomainObject.Predmet.ProtustrankaWithAdress>
    <izvorni_sadrzaj>TECTUM MONT d.o.o. Maksimirsko naselje IV. 34, 10000 Zagreb</izvorni_sadrzaj>
    <derivirana_varijabla naziv="DomainObject.Predmet.ProtustrankaWithAdress_1">TECTUM MONT d.o.o. Maksimirsko naselje IV. 34, 10000 Zagreb</derivirana_varijabla>
  </DomainObject.Predmet.ProtustrankaWithAdress>
  <DomainObject.Predmet.ProtustrankaWithAdressOIB>
    <izvorni_sadrzaj>TECTUM MONT d.o.o., OIB 02572540197, Maksimirsko naselje IV. 34, 10000 Zagreb</izvorni_sadrzaj>
    <derivirana_varijabla naziv="DomainObject.Predmet.ProtustrankaWithAdressOIB_1">TECTUM MONT d.o.o., OIB 02572540197, Maksimirsko naselje IV. 34, 10000 Zagreb</derivirana_varijabla>
  </DomainObject.Predmet.ProtustrankaWithAdressOIB>
  <DomainObject.Predmet.ProtustrankaNazivFormated>
    <izvorni_sadrzaj>TECTUM MONT d.o.o.</izvorni_sadrzaj>
    <derivirana_varijabla naziv="DomainObject.Predmet.ProtustrankaNazivFormated_1">TECTUM MONT d.o.o.</derivirana_varijabla>
  </DomainObject.Predmet.ProtustrankaNazivFormated>
  <DomainObject.Predmet.ProtustrankaNazivFormatedOIB>
    <izvorni_sadrzaj>TECTUM MONT d.o.o., OIB 02572540197</izvorni_sadrzaj>
    <derivirana_varijabla naziv="DomainObject.Predmet.ProtustrankaNazivFormatedOIB_1">TECTUM MONT d.o.o., OIB 02572540197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TECTUM MONT d.o.o. zastupanog po punomoćniku JOSIP JOZELJIĆ</item>
    </izvorni_sadrzaj>
    <derivirana_varijabla naziv="DomainObject.Predmet.ProtuStrankaListFormated_1">
      <item>TECTUM MONT d.o.o. zastupanog po punomoćniku JOSIP JOZELJIĆ</item>
    </derivirana_varijabla>
  </DomainObject.Predmet.ProtuStrankaListFormated>
  <DomainObject.Predmet.ProtuStrankaListFormatedOIB>
    <izvorni_sadrzaj>
      <item>TECTUM MONT d.o.o., OIB 02572540197 zastupanog po punomoćniku JOSIP JOZELJIĆ</item>
    </izvorni_sadrzaj>
    <derivirana_varijabla naziv="DomainObject.Predmet.ProtuStrankaListFormatedOIB_1">
      <item>TECTUM MONT d.o.o., OIB 02572540197 zastupanog po punomoćniku JOSIP JOZELJIĆ</item>
    </derivirana_varijabla>
  </DomainObject.Predmet.ProtuStrankaListFormatedOIB>
  <DomainObject.Predmet.ProtuStrankaListFormatedWithAdress>
    <izvorni_sadrzaj>
      <item>TECTUM MONT d.o.o., Maksimirsko naselje IV. 34, 10000 Zagreb zastupanog po punomoćniku JOSIP JOZELJIĆ</item>
    </izvorni_sadrzaj>
    <derivirana_varijabla naziv="DomainObject.Predmet.ProtuStrankaListFormatedWithAdress_1">
      <item>TECTUM MONT d.o.o., Maksimirsko naselje IV. 34, 10000 Zagreb zastupanog po punomoćniku JOSIP JOZELJIĆ</item>
    </derivirana_varijabla>
  </DomainObject.Predmet.ProtuStrankaListFormatedWithAdress>
  <DomainObject.Predmet.ProtuStrankaListFormatedWithAdressOIB>
    <izvorni_sadrzaj>
      <item>TECTUM MONT d.o.o., OIB 02572540197, Maksimirsko naselje IV. 34, 10000 Zagreb zastupanog po punomoćniku JOSIP JOZELJIĆ</item>
    </izvorni_sadrzaj>
    <derivirana_varijabla naziv="DomainObject.Predmet.ProtuStrankaListFormatedWithAdressOIB_1">
      <item>TECTUM MONT d.o.o., OIB 02572540197, Maksimirsko naselje IV. 34, 10000 Zagreb zastupanog po punomoćniku JOSIP JOZELJIĆ</item>
    </derivirana_varijabla>
  </DomainObject.Predmet.ProtuStrankaListFormatedWithAdressOIB>
  <DomainObject.Predmet.ProtuStrankaListNazivFormated>
    <izvorni_sadrzaj>
      <item>TECTUM MONT d.o.o.</item>
    </izvorni_sadrzaj>
    <derivirana_varijabla naziv="DomainObject.Predmet.ProtuStrankaListNazivFormated_1">
      <item>TECTUM MONT d.o.o.</item>
    </derivirana_varijabla>
  </DomainObject.Predmet.ProtuStrankaListNazivFormated>
  <DomainObject.Predmet.ProtuStrankaListNazivFormatedOIB>
    <izvorni_sadrzaj>
      <item>TECTUM MONT d.o.o., OIB 02572540197</item>
    </izvorni_sadrzaj>
    <derivirana_varijabla naziv="DomainObject.Predmet.ProtuStrankaListNazivFormatedOIB_1">
      <item>TECTUM MONT d.o.o., OIB 02572540197</item>
    </derivirana_varijabla>
  </DomainObject.Predmet.ProtuStrankaListNazivFormatedOIB>
  <DomainObject.Predmet.OstaliListFormated>
    <izvorni_sadrzaj>
      <item>JOSIP JOZELJIĆ punomoćnik sudionika u postupku TECTUM MONT d.o.o.</item>
      <item>Daniel Deković</item>
    </izvorni_sadrzaj>
    <derivirana_varijabla naziv="DomainObject.Predmet.OstaliListFormated_1">
      <item>JOSIP JOZELJIĆ punomoćnik sudionika u postupku TECTUM MONT d.o.o.</item>
      <item>Daniel Deković</item>
    </derivirana_varijabla>
  </DomainObject.Predmet.OstaliListFormated>
  <DomainObject.Predmet.OstaliListFormatedOIB>
    <izvorni_sadrzaj>
      <item>JOSIP JOZELJIĆ, OIB 04090491156 punomoćnik sudionika u postupku TECTUM MONT d.o.o.</item>
      <item>Daniel Deković, OIB 76292704973</item>
    </izvorni_sadrzaj>
    <derivirana_varijabla naziv="DomainObject.Predmet.OstaliListFormatedOIB_1">
      <item>JOSIP JOZELJIĆ, OIB 04090491156 punomoćnik sudionika u postupku TECTUM MONT d.o.o.</item>
      <item>Daniel Deković, OIB 76292704973</item>
    </derivirana_varijabla>
  </DomainObject.Predmet.OstaliListFormatedOIB>
  <DomainObject.Predmet.OstaliListFormatedWithAdress>
    <izvorni_sadrzaj>
      <item>JOSIP JOZELJIĆ, Maksimirsko naselje IV 34, 10000 Zagreb punomoćnik sudionika u postupku TECTUM MONT d.o.o.</item>
      <item>Daniel Deković, Novačka 329, 10000 Zagreb</item>
    </izvorni_sadrzaj>
    <derivirana_varijabla naziv="DomainObject.Predmet.OstaliListFormatedWithAdress_1">
      <item>JOSIP JOZELJIĆ, Maksimirsko naselje IV 34, 10000 Zagreb punomoćnik sudionika u postupku TECTUM MONT d.o.o.</item>
      <item>Daniel Deković, Novačka 329, 10000 Zagreb</item>
    </derivirana_varijabla>
  </DomainObject.Predmet.OstaliListFormatedWithAdress>
  <DomainObject.Predmet.OstaliListFormatedWithAdressOIB>
    <izvorni_sadrzaj>
      <item>JOSIP JOZELJIĆ, OIB 04090491156, Maksimirsko naselje IV 34, 10000 Zagreb punomoćnik sudionika u postupku TECTUM MONT d.o.o.</item>
      <item>Daniel Deković, OIB 76292704973, Novačka 329, 10000 Zagreb</item>
    </izvorni_sadrzaj>
    <derivirana_varijabla naziv="DomainObject.Predmet.OstaliListFormatedWithAdressOIB_1">
      <item>JOSIP JOZELJIĆ, OIB 04090491156, Maksimirsko naselje IV 34, 10000 Zagreb punomoćnik sudionika u postupku TECTUM MONT d.o.o.</item>
      <item>Daniel Deković, OIB 76292704973, Novačka 329, 10000 Zagreb</item>
    </derivirana_varijabla>
  </DomainObject.Predmet.OstaliListFormatedWithAdressOIB>
  <DomainObject.Predmet.OstaliListNazivFormated>
    <izvorni_sadrzaj>
      <item>JOSIP JOZELJIĆ</item>
      <item>Daniel Deković</item>
    </izvorni_sadrzaj>
    <derivirana_varijabla naziv="DomainObject.Predmet.OstaliListNazivFormated_1">
      <item>JOSIP JOZELJIĆ</item>
      <item>Daniel Deković</item>
    </derivirana_varijabla>
  </DomainObject.Predmet.OstaliListNazivFormated>
  <DomainObject.Predmet.OstaliListNazivFormatedOIB>
    <izvorni_sadrzaj>
      <item>JOSIP JOZELJIĆ, OIB 04090491156</item>
      <item>Daniel Deković, OIB 76292704973</item>
    </izvorni_sadrzaj>
    <derivirana_varijabla naziv="DomainObject.Predmet.OstaliListNazivFormatedOIB_1">
      <item>JOSIP JOZELJIĆ, OIB 04090491156</item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TECTUM MONT d.o.o.</izvorni_sadrzaj>
    <derivirana_varijabla naziv="DomainObject.Predmet.ProtustrankaIDrugi_1">TECTUM MONT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TECTUM MONT d.o.o., OIB 02572540197, Maksimirsko naselje IV. 34, 10000 Zagreb</izvorni_sadrzaj>
    <derivirana_varijabla naziv="DomainObject.Predmet.ProtustrankaIDrugiAdressOIB_1">TECTUM MONT d.o.o., OIB 02572540197, Maksimirsko naselje IV.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TECTUM MONT d.o.o.</item>
      <item>JOSIP JOZELJIĆ</item>
      <item>Daniel Deković</item>
      <item>VJEROVNICI</item>
    </izvorni_sadrzaj>
    <derivirana_varijabla naziv="DomainObject.Predmet.SudioniciListNaziv_1">
      <item>FINA Regionalni centar Zagreb</item>
      <item>TECTUM MONT d.o.o.</item>
      <item>JOSIP JOZELJIĆ</item>
      <item>Daniel Deković</item>
      <item>VJEROVNICI</item>
    </derivirana_varijabla>
  </DomainObject.Predmet.SudioniciListNaziv>
  <DomainObject.Predmet.SudioniciListAdressOIB>
    <izvorni_sadrzaj>
      <item>FINA Regionalni centar Zagreb, OIB 85821130368, Ilica 307,10000 Zagreb</item>
      <item>TECTUM MONT d.o.o., OIB 02572540197, Maksimirsko naselje IV. 34,10000 Zagreb</item>
      <item>JOSIP JOZELJIĆ, OIB 04090491156, Maksimirsko naselje IV 34,10000 Zagreb</item>
      <item>Daniel Deković, OIB 76292704973, Novačka 329,10000 Zagreb</item>
      <item>VJEROVNICI</item>
    </izvorni_sadrzaj>
    <derivirana_varijabla naziv="DomainObject.Predmet.SudioniciListAdressOIB_1">
      <item>FINA Regionalni centar Zagreb, OIB 85821130368, Ilica 307,10000 Zagreb</item>
      <item>TECTUM MONT d.o.o., OIB 02572540197, Maksimirsko naselje IV. 34,10000 Zagreb</item>
      <item>JOSIP JOZELJIĆ, OIB 04090491156, Maksimirsko naselje IV 34,10000 Zagreb</item>
      <item>Daniel Deković, OIB 76292704973, Novačka 329,10000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02572540197</item>
      <item>, OIB 04090491156</item>
      <item>, OIB 76292704973</item>
      <item>, OIB null</item>
    </izvorni_sadrzaj>
    <derivirana_varijabla naziv="DomainObject.Predmet.SudioniciListNazivOIB_1">
      <item>, OIB 85821130368</item>
      <item>, OIB 02572540197</item>
      <item>, OIB 04090491156</item>
      <item>, OIB 76292704973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631</properties:Words>
  <properties:Characters>3489</properties:Characters>
  <properties:Lines>81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2017-01-23T11:50:00Z</dcterms:created>
  <dc:creator>novakb</dc:creator>
  <cp:lastModifiedBy>Ivana Stampf</cp:lastModifiedBy>
  <cp:lastPrinted>2013-08-26T14:50:00Z</cp:lastPrinted>
  <dcterms:modified xmlns:xsi="http://www.w3.org/2001/XMLSchema-instance" xsi:type="dcterms:W3CDTF">2017-01-24T09:38:00Z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