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5089" w14:paraId="6c95089" w:rsidRDefault="005F2902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A7B" w:rsidRPr="00E36A7B">
        <w:rPr>
          <w:b/>
          <w:lang w:val="hr-HR"/>
        </w:rPr>
        <w:t xml:space="preserve"> </w:t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  <w:t xml:space="preserve">  </w:t>
      </w:r>
      <w:r w:rsidR="00E36A7B" w:rsidRPr="00E36A7B">
        <w:rPr>
          <w:b/>
          <w:lang w:val="hr-HR"/>
        </w:rPr>
        <w:t>Broj: 7/St-2211/2016-2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</w:p>
    <w:p w:rsidRDefault="00E36A7B" w:rsidP="007B218F" w:rsidR="007B218F" w:rsidRPr="00E22421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92355E">
        <w:rPr>
          <w:lang w:val="hr-HR"/>
        </w:rPr>
        <w:t xml:space="preserve"> OIB 18683136487,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E36A7B" w:rsidRPr="00E36A7B">
        <w:rPr>
          <w:lang w:val="hr-HR"/>
        </w:rPr>
        <w:t>OPRISAVCI-TRANSPORT d.o.o. za proizvodnju i usluge, skraćena tvrtka: OPRISAVCI-TRANSPORT d.o.o., Oprisavci, Oprisavci 216, OIB 13315049171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E36A7B">
        <w:rPr>
          <w:lang w:val="hr-HR"/>
        </w:rPr>
        <w:t>14. listopada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E36A7B" w:rsidRPr="00E36A7B">
        <w:rPr>
          <w:lang w:val="hr-HR"/>
        </w:rPr>
        <w:t>OPRISAVCI-TRANSPORT d.o.o. za proizvodnju i usluge, skraćena tvrtka: OPRISAVCI-TRANSPORT d.o.o., Oprisavci, Oprisavci 216, OIB 13315049171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36A7B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18. studenog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2F049F">
        <w:rPr>
          <w:b/>
          <w:lang w:val="hr-HR"/>
        </w:rPr>
        <w:t>09</w:t>
      </w:r>
      <w:r w:rsidR="007B218F" w:rsidRPr="00D13568">
        <w:rPr>
          <w:b/>
          <w:lang w:val="hr-HR"/>
        </w:rPr>
        <w:t>:</w:t>
      </w:r>
      <w:r w:rsidR="002F049F">
        <w:rPr>
          <w:b/>
          <w:lang w:val="hr-HR"/>
        </w:rPr>
        <w:t>0</w:t>
      </w:r>
      <w:r w:rsidR="00E86E1C">
        <w:rPr>
          <w:b/>
          <w:lang w:val="hr-HR"/>
        </w:rPr>
        <w:t>0</w:t>
      </w:r>
      <w:r w:rsidR="007B218F" w:rsidRPr="00D13568">
        <w:rPr>
          <w:b/>
          <w:lang w:val="hr-HR"/>
        </w:rPr>
        <w:t xml:space="preserve">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570130" w:rsidP="00570130" w:rsidR="00570130">
      <w:pPr>
        <w:jc w:val="right"/>
        <w:rPr>
          <w:lang w:val="hr-HR"/>
        </w:rPr>
      </w:pPr>
    </w:p>
    <w:p w:rsidRDefault="004A0F66" w:rsidP="00570130" w:rsidR="004A0F66">
      <w:pPr>
        <w:jc w:val="right"/>
        <w:rPr>
          <w:lang w:val="hr-HR"/>
        </w:rPr>
      </w:pPr>
      <w:r w:rsidRPr="004A0F66">
        <w:rPr>
          <w:b/>
          <w:lang w:val="hr-HR"/>
        </w:rPr>
        <w:lastRenderedPageBreak/>
        <w:t>Broj: 7/St-</w:t>
      </w:r>
      <w:r w:rsidR="00E36A7B">
        <w:rPr>
          <w:b/>
          <w:lang w:val="hr-HR"/>
        </w:rPr>
        <w:t>2211</w:t>
      </w:r>
      <w:r w:rsidRPr="004A0F66">
        <w:rPr>
          <w:b/>
          <w:lang w:val="hr-HR"/>
        </w:rPr>
        <w:t>/2016-</w:t>
      </w:r>
      <w:r w:rsidR="0062545E">
        <w:rPr>
          <w:b/>
          <w:lang w:val="hr-HR"/>
        </w:rPr>
        <w:t>2</w:t>
      </w:r>
    </w:p>
    <w:p w:rsidRDefault="004A0F66" w:rsidP="00570130" w:rsidR="004A0F66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</w:t>
      </w:r>
      <w:r w:rsidR="003556E6">
        <w:rPr>
          <w:lang w:val="hr-HR"/>
        </w:rPr>
        <w:t>e</w:t>
      </w:r>
      <w:r w:rsidR="00595245">
        <w:rPr>
          <w:lang w:val="hr-HR"/>
        </w:rPr>
        <w:t xml:space="preserve"> Slavonski Brod, za provođenje skraćenog stečajnog postupka nad stečajnim dužnikom doneseno je pravomoćno rješenje poslovni broj 7</w:t>
      </w:r>
      <w:r w:rsidR="00E36A7B">
        <w:rPr>
          <w:lang w:val="hr-HR"/>
        </w:rPr>
        <w:t>/St-983</w:t>
      </w:r>
      <w:r w:rsidR="00595245">
        <w:rPr>
          <w:lang w:val="hr-HR"/>
        </w:rPr>
        <w:t>/2015-</w:t>
      </w:r>
      <w:r w:rsidR="0092355E">
        <w:rPr>
          <w:lang w:val="hr-HR"/>
        </w:rPr>
        <w:t>7</w:t>
      </w:r>
      <w:r w:rsidR="00595245">
        <w:rPr>
          <w:lang w:val="hr-HR"/>
        </w:rPr>
        <w:t xml:space="preserve"> od </w:t>
      </w:r>
      <w:r w:rsidR="00E36A7B">
        <w:rPr>
          <w:lang w:val="hr-HR"/>
        </w:rPr>
        <w:t>29. ožujka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62545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E36A7B">
        <w:rPr>
          <w:lang w:val="hr-HR"/>
        </w:rPr>
        <w:t>136.496,80</w:t>
      </w:r>
      <w:r>
        <w:rPr>
          <w:lang w:val="hr-HR"/>
        </w:rPr>
        <w:t xml:space="preserve"> Kn što je vidljivo iz Stanja računa poreznog obveznika na dan </w:t>
      </w:r>
      <w:r w:rsidR="00E36A7B">
        <w:rPr>
          <w:lang w:val="hr-HR"/>
        </w:rPr>
        <w:t>08</w:t>
      </w:r>
      <w:r w:rsidR="00E86E1C">
        <w:rPr>
          <w:lang w:val="hr-HR"/>
        </w:rPr>
        <w:t>. veljače</w:t>
      </w:r>
      <w:r>
        <w:rPr>
          <w:lang w:val="hr-HR"/>
        </w:rPr>
        <w:t xml:space="preserve">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E36A7B">
        <w:rPr>
          <w:lang w:val="hr-HR"/>
        </w:rPr>
        <w:t>40.299,15</w:t>
      </w:r>
      <w:r>
        <w:rPr>
          <w:lang w:val="hr-HR"/>
        </w:rPr>
        <w:t xml:space="preserve"> Kn u neprekinutom razdoblju od </w:t>
      </w:r>
      <w:r w:rsidR="00E36A7B">
        <w:rPr>
          <w:lang w:val="hr-HR"/>
        </w:rPr>
        <w:t>379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</w:t>
      </w:r>
      <w:r w:rsidR="0062545E">
        <w:rPr>
          <w:lang w:val="hr-HR"/>
        </w:rPr>
        <w:t xml:space="preserve"> postupka</w:t>
      </w:r>
      <w:r w:rsidR="002F049F">
        <w:rPr>
          <w:lang w:val="hr-HR"/>
        </w:rPr>
        <w:t>.</w:t>
      </w:r>
      <w:r w:rsidR="0062545E">
        <w:rPr>
          <w:lang w:val="hr-HR"/>
        </w:rPr>
        <w:t xml:space="preserve"> </w:t>
      </w:r>
    </w:p>
    <w:p w:rsidRDefault="00595245" w:rsidP="00595245" w:rsidR="00595245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E36A7B">
        <w:rPr>
          <w:lang w:val="hr-HR"/>
        </w:rPr>
        <w:t>14. listopada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92355E" w:rsidP="007B218F" w:rsidR="0092355E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</w:t>
      </w:r>
      <w:r w:rsidR="00831DF4">
        <w:rPr>
          <w:lang w:val="hr-HR"/>
        </w:rPr>
        <w:t xml:space="preserve">  </w:t>
      </w:r>
      <w:r w:rsidR="00953C42">
        <w:rPr>
          <w:lang w:val="hr-HR"/>
        </w:rPr>
        <w:t>Stečajna sutkinja:</w:t>
      </w:r>
    </w:p>
    <w:p w:rsidRDefault="00953C42" w:rsidP="00E36A7B" w:rsidR="007F0A01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92355E">
        <w:rPr>
          <w:lang w:val="hr-HR"/>
        </w:rPr>
        <w:t xml:space="preserve"> </w:t>
      </w:r>
      <w:r w:rsidR="00E36A7B">
        <w:rPr>
          <w:lang w:val="hr-HR"/>
        </w:rPr>
        <w:t xml:space="preserve">  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7F0A01" w:rsidP="007F0A01" w:rsidR="007F0A01">
      <w:pPr>
        <w:ind w:firstLine="720" w:left="5040"/>
        <w:jc w:val="both"/>
        <w:rPr>
          <w:lang w:val="hr-HR"/>
        </w:rPr>
      </w:pPr>
    </w:p>
    <w:p w:rsidRDefault="007F0A01" w:rsidP="007F0A01" w:rsidR="007F0A01">
      <w:pPr>
        <w:ind w:firstLine="720" w:left="5040"/>
        <w:jc w:val="both"/>
        <w:rPr>
          <w:lang w:val="hr-HR"/>
        </w:rPr>
      </w:pPr>
    </w:p>
    <w:p w:rsidRDefault="0062545E" w:rsidP="0092355E" w:rsidR="0062545E">
      <w:pPr>
        <w:ind w:firstLine="720"/>
        <w:jc w:val="both"/>
        <w:rPr>
          <w:lang w:val="hr-HR"/>
        </w:rPr>
      </w:pPr>
    </w:p>
    <w:p w:rsidRDefault="0062545E" w:rsidP="0092355E" w:rsidR="0062545E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62545E" w:rsidP="007B218F" w:rsidR="0062545E">
      <w:pPr>
        <w:rPr>
          <w:sz w:val="20"/>
          <w:szCs w:val="20"/>
          <w:lang w:val="hr-HR"/>
        </w:rPr>
      </w:pPr>
    </w:p>
    <w:p w:rsidRDefault="002F2637" w:rsidP="007B218F" w:rsidR="002F2637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>- ŽDO Građansko upravni odjel, Sl.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435" w:rsidP="009A799F" w:rsidR="00A73435">
      <w:r>
        <w:separator/>
      </w:r>
    </w:p>
  </w:endnote>
  <w:endnote w:id="0" w:type="continuationSeparator">
    <w:p w:rsidRDefault="00A73435" w:rsidP="009A799F" w:rsidR="00A73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435" w:rsidP="009A799F" w:rsidR="00A73435">
      <w:r>
        <w:separator/>
      </w:r>
    </w:p>
  </w:footnote>
  <w:footnote w:id="0" w:type="continuationSeparator">
    <w:p w:rsidRDefault="00A73435" w:rsidP="009A799F" w:rsidR="00A73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06A3" w:rsidRPr="000B06A3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515F"/>
    <w:rsid w:val="0007630B"/>
    <w:rsid w:val="00087E93"/>
    <w:rsid w:val="000A0F80"/>
    <w:rsid w:val="000A5A3C"/>
    <w:rsid w:val="000B06A3"/>
    <w:rsid w:val="00194620"/>
    <w:rsid w:val="0020027E"/>
    <w:rsid w:val="00265457"/>
    <w:rsid w:val="002920CF"/>
    <w:rsid w:val="002A0407"/>
    <w:rsid w:val="002D31B3"/>
    <w:rsid w:val="002F049F"/>
    <w:rsid w:val="002F2637"/>
    <w:rsid w:val="00301A55"/>
    <w:rsid w:val="003218EF"/>
    <w:rsid w:val="00332F99"/>
    <w:rsid w:val="003537DD"/>
    <w:rsid w:val="003556E6"/>
    <w:rsid w:val="00391F98"/>
    <w:rsid w:val="003B5341"/>
    <w:rsid w:val="00400048"/>
    <w:rsid w:val="00443442"/>
    <w:rsid w:val="00445DB5"/>
    <w:rsid w:val="0047183E"/>
    <w:rsid w:val="004A0F66"/>
    <w:rsid w:val="00526308"/>
    <w:rsid w:val="005467AE"/>
    <w:rsid w:val="00552EF9"/>
    <w:rsid w:val="00570130"/>
    <w:rsid w:val="00595245"/>
    <w:rsid w:val="005B29CD"/>
    <w:rsid w:val="005D27D4"/>
    <w:rsid w:val="005F2902"/>
    <w:rsid w:val="0062545E"/>
    <w:rsid w:val="00634164"/>
    <w:rsid w:val="00775014"/>
    <w:rsid w:val="00776629"/>
    <w:rsid w:val="007A49DF"/>
    <w:rsid w:val="007B218F"/>
    <w:rsid w:val="007F0A01"/>
    <w:rsid w:val="008233B0"/>
    <w:rsid w:val="00831DF4"/>
    <w:rsid w:val="0085247E"/>
    <w:rsid w:val="008735D8"/>
    <w:rsid w:val="00880A21"/>
    <w:rsid w:val="00896203"/>
    <w:rsid w:val="008E7013"/>
    <w:rsid w:val="009075F4"/>
    <w:rsid w:val="0092355E"/>
    <w:rsid w:val="00953C42"/>
    <w:rsid w:val="009A799F"/>
    <w:rsid w:val="009E2409"/>
    <w:rsid w:val="00A13D20"/>
    <w:rsid w:val="00A17298"/>
    <w:rsid w:val="00A45904"/>
    <w:rsid w:val="00A73435"/>
    <w:rsid w:val="00A86DEF"/>
    <w:rsid w:val="00A95477"/>
    <w:rsid w:val="00CB6952"/>
    <w:rsid w:val="00CD07B7"/>
    <w:rsid w:val="00CE454D"/>
    <w:rsid w:val="00CF33AF"/>
    <w:rsid w:val="00D13568"/>
    <w:rsid w:val="00D22E25"/>
    <w:rsid w:val="00DA381F"/>
    <w:rsid w:val="00DC1270"/>
    <w:rsid w:val="00E108BD"/>
    <w:rsid w:val="00E22421"/>
    <w:rsid w:val="00E36A7B"/>
    <w:rsid w:val="00E86E1C"/>
    <w:rsid w:val="00EB17F9"/>
    <w:rsid w:val="00EB6486"/>
    <w:rsid w:val="00ED31A8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0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0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0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0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0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0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0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0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0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0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St-2211/2016</izvorni_sadrzaj>
    <derivirana_varijabla naziv="DomainObject.Predmet.OznakaBroj_1">St-2211/2016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OPRISAVCI-TRANSPORT d.o.o. za proizvodnju i usluge</izvorni_sadrzaj>
    <derivirana_varijabla naziv="DomainObject.Predmet.ProtustrankaFormated_1">  OPRISAVCI-TRANSPORT d.o.o. za proizvodnju i usluge</derivirana_varijabla>
  </DomainObject.Predmet.ProtustrankaFormated>
  <DomainObject.Predmet.ProtustrankaFormatedOIB>
    <izvorni_sadrzaj>  OPRISAVCI-TRANSPORT d.o.o. za proizvodnju i usluge, OIB 13315049171</izvorni_sadrzaj>
    <derivirana_varijabla naziv="DomainObject.Predmet.ProtustrankaFormatedOIB_1">  OPRISAVCI-TRANSPORT d.o.o. za proizvodnju i usluge, OIB 13315049171</derivirana_varijabla>
  </DomainObject.Predmet.ProtustrankaFormatedOIB>
  <DomainObject.Predmet.ProtustrankaFormatedWithAdress>
    <izvorni_sadrzaj> OPRISAVCI-TRANSPORT d.o.o. za proizvodnju i usluge, Oprisavci 216, 35213 Oprisavci</izvorni_sadrzaj>
    <derivirana_varijabla naziv="DomainObject.Predmet.ProtustrankaFormatedWithAdress_1"> OPRISAVCI-TRANSPORT d.o.o. za proizvodnju i usluge, Oprisavci 216, 35213 Oprisavci</derivirana_varijabla>
  </DomainObject.Predmet.ProtustrankaFormatedWithAdress>
  <DomainObject.Predmet.ProtustrankaFormatedWithAdressOIB>
    <izvorni_sadrzaj> OPRISAVCI-TRANSPORT d.o.o. za proizvodnju i usluge, OIB 13315049171, Oprisavci 216, 35213 Oprisavci</izvorni_sadrzaj>
    <derivirana_varijabla naziv="DomainObject.Predmet.ProtustrankaFormatedWithAdressOIB_1"> OPRISAVCI-TRANSPORT d.o.o. za proizvodnju i usluge, OIB 13315049171, Oprisavci 216, 35213 Oprisavci</derivirana_varijabla>
  </DomainObject.Predmet.ProtustrankaFormatedWithAdressOIB>
  <DomainObject.Predmet.ProtustrankaWithAdress>
    <izvorni_sadrzaj>OPRISAVCI-TRANSPORT d.o.o. za proizvodnju i usluge Oprisavci 216, 35213 Oprisavci</izvorni_sadrzaj>
    <derivirana_varijabla naziv="DomainObject.Predmet.ProtustrankaWithAdress_1">OPRISAVCI-TRANSPORT d.o.o. za proizvodnju i usluge Oprisavci 216, 35213 Oprisavci</derivirana_varijabla>
  </DomainObject.Predmet.ProtustrankaWithAdress>
  <DomainObject.Predmet.ProtustrankaWithAdressOIB>
    <izvorni_sadrzaj>OPRISAVCI-TRANSPORT d.o.o. za proizvodnju i usluge, OIB 13315049171, Oprisavci 216, 35213 Oprisavci</izvorni_sadrzaj>
    <derivirana_varijabla naziv="DomainObject.Predmet.ProtustrankaWithAdressOIB_1">OPRISAVCI-TRANSPORT d.o.o. za proizvodnju i usluge, OIB 13315049171, Oprisavci 216, 35213 Oprisavci</derivirana_varijabla>
  </DomainObject.Predmet.ProtustrankaWithAdressOIB>
  <DomainObject.Predmet.ProtustrankaNazivFormated>
    <izvorni_sadrzaj>OPRISAVCI-TRANSPORT d.o.o. za proizvodnju i usluge</izvorni_sadrzaj>
    <derivirana_varijabla naziv="DomainObject.Predmet.ProtustrankaNazivFormated_1">OPRISAVCI-TRANSPORT d.o.o. za proizvodnju i usluge</derivirana_varijabla>
  </DomainObject.Predmet.ProtustrankaNazivFormated>
  <DomainObject.Predmet.ProtustrankaNazivFormatedOIB>
    <izvorni_sadrzaj>OPRISAVCI-TRANSPORT d.o.o. za proizvodnju i usluge, OIB 13315049171</izvorni_sadrzaj>
    <derivirana_varijabla naziv="DomainObject.Predmet.ProtustrankaNazivFormatedOIB_1">OPRISAVCI-TRANSPORT d.o.o. za proizvodnju i usluge, OIB 13315049171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</izvorni_sadrzaj>
    <derivirana_varijabla naziv="DomainObject.Predmet.StrankaFormated_1">  MINISTARSTVO FINANCIJA,POREZNA UPRAVA</derivirana_varijabla>
  </DomainObject.Predmet.StrankaFormated>
  <DomainObject.Predmet.StrankaFormatedOIB>
    <izvorni_sadrzaj>  MINISTARSTVO FINANCIJA,POREZNA UPRAVA</izvorni_sadrzaj>
    <derivirana_varijabla naziv="DomainObject.Predmet.StrankaFormatedOIB_1">  MINISTARSTVO FINANCIJA,POREZNA UPRAVA</derivirana_varijabla>
  </DomainObject.Predmet.StrankaFormatedOIB>
  <DomainObject.Predmet.StrankaFormatedWithAdress>
    <izvorni_sadrzaj> MINISTARSTVO FINANCIJA,POREZNA UPRAVA</izvorni_sadrzaj>
    <derivirana_varijabla naziv="DomainObject.Predmet.StrankaFormatedWithAdress_1"> MINISTARSTVO FINANCIJA,POREZNA UPRAVA</derivirana_varijabla>
  </DomainObject.Predmet.StrankaFormatedWithAdress>
  <DomainObject.Predmet.StrankaFormatedWithAdressOIB>
    <izvorni_sadrzaj> MINISTARSTVO FINANCIJA,POREZNA UPRAVA</izvorni_sadrzaj>
    <derivirana_varijabla naziv="DomainObject.Predmet.StrankaFormatedWithAdressOIB_1"> MINISTARSTVO FINANCIJA,POREZNA UPRAVA</derivirana_varijabla>
  </DomainObject.Predmet.StrankaFormatedWithAdressOIB>
  <DomainObject.Predmet.StrankaWithAdress>
    <izvorni_sadrzaj>MINISTARSTVO FINANCIJA,POREZNA UPRAVA </izvorni_sadrzaj>
    <derivirana_varijabla naziv="DomainObject.Predmet.StrankaWithAdress_1">MINISTARSTVO FINANCIJA,POREZNA UPRAVA </derivirana_varijabla>
  </DomainObject.Predmet.StrankaWithAdress>
  <DomainObject.Predmet.StrankaWithAdressOIB>
    <izvorni_sadrzaj>MINISTARSTVO FINANCIJA,POREZNA UPRAVA</izvorni_sadrzaj>
    <derivirana_varijabla naziv="DomainObject.Predmet.StrankaWithAdressOIB_1">MINISTARSTVO FINANCIJA,POREZNA UPRAVA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</izvorni_sadrzaj>
    <derivirana_varijabla naziv="DomainObject.Predmet.StrankaNazivFormatedOIB_1">MINISTARSTVO FINANCIJA,POREZNA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FINANCIJA,POREZNA UPRAVA</item>
    </izvorni_sadrzaj>
    <derivirana_varijabla naziv="DomainObject.Predmet.StrankaListFormated_1">
      <item>MINISTARSTVO FINANCIJA,POREZNA UPRAVA</item>
    </derivirana_varijabla>
  </DomainObject.Predmet.StrankaListFormated>
  <DomainObject.Predmet.StrankaListFormatedOIB>
    <izvorni_sadrzaj>
      <item>MINISTARSTVO FINANCIJA,POREZNA UPRAVA</item>
    </izvorni_sadrzaj>
    <derivirana_varijabla naziv="DomainObject.Predmet.StrankaListFormatedOIB_1">
      <item>MINISTARSTVO FINANCIJA,POREZNA UPRAVA</item>
    </derivirana_varijabla>
  </DomainObject.Predmet.StrankaListFormatedOIB>
  <DomainObject.Predmet.StrankaListFormatedWithAdress>
    <izvorni_sadrzaj>
      <item>MINISTARSTVO FINANCIJA,POREZNA UPRAVA</item>
    </izvorni_sadrzaj>
    <derivirana_varijabla naziv="DomainObject.Predmet.StrankaListFormatedWithAdress_1">
      <item>MINISTARSTVO FINANCIJA,POREZNA UPRAVA</item>
    </derivirana_varijabla>
  </DomainObject.Predmet.StrankaListFormatedWithAdress>
  <DomainObject.Predmet.StrankaListFormatedWithAdressOIB>
    <izvorni_sadrzaj>
      <item>MINISTARSTVO FINANCIJA,POREZNA UPRAVA</item>
    </izvorni_sadrzaj>
    <derivirana_varijabla naziv="DomainObject.Predmet.StrankaListFormatedWithAdressOIB_1">
      <item>MINISTARSTVO FINANCIJA,POREZNA UPRAVA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</item>
    </izvorni_sadrzaj>
    <derivirana_varijabla naziv="DomainObject.Predmet.StrankaListNazivFormatedOIB_1">
      <item>MINISTARSTVO FINANCIJA,POREZNA UPRAVA</item>
    </derivirana_varijabla>
  </DomainObject.Predmet.StrankaListNazivFormatedOIB>
  <DomainObject.Predmet.ProtuStrankaListFormated>
    <izvorni_sadrzaj>
      <item>OPRISAVCI-TRANSPORT d.o.o. za proizvodnju i usluge</item>
    </izvorni_sadrzaj>
    <derivirana_varijabla naziv="DomainObject.Predmet.ProtuStrankaListFormated_1">
      <item>OPRISAVCI-TRANSPORT d.o.o. za proizvodnju i usluge</item>
    </derivirana_varijabla>
  </DomainObject.Predmet.ProtuStrankaListFormated>
  <DomainObject.Predmet.ProtuStrankaListFormatedOIB>
    <izvorni_sadrzaj>
      <item>OPRISAVCI-TRANSPORT d.o.o. za proizvodnju i usluge, OIB 13315049171</item>
    </izvorni_sadrzaj>
    <derivirana_varijabla naziv="DomainObject.Predmet.ProtuStrankaListFormatedOIB_1">
      <item>OPRISAVCI-TRANSPORT d.o.o. za proizvodnju i usluge, OIB 13315049171</item>
    </derivirana_varijabla>
  </DomainObject.Predmet.ProtuStrankaListFormatedOIB>
  <DomainObject.Predmet.ProtuStrankaListFormatedWithAdress>
    <izvorni_sadrzaj>
      <item>OPRISAVCI-TRANSPORT d.o.o. za proizvodnju i usluge, Oprisavci 216, 35213 Oprisavci</item>
    </izvorni_sadrzaj>
    <derivirana_varijabla naziv="DomainObject.Predmet.ProtuStrankaListFormatedWithAdress_1">
      <item>OPRISAVCI-TRANSPORT d.o.o. za proizvodnju i usluge, Oprisavci 216, 35213 Oprisavci</item>
    </derivirana_varijabla>
  </DomainObject.Predmet.ProtuStrankaListFormatedWithAdress>
  <DomainObject.Predmet.ProtuStrankaListFormatedWithAdressOIB>
    <izvorni_sadrzaj>
      <item>OPRISAVCI-TRANSPORT d.o.o. za proizvodnju i usluge, OIB 13315049171, Oprisavci 216, 35213 Oprisavci</item>
    </izvorni_sadrzaj>
    <derivirana_varijabla naziv="DomainObject.Predmet.ProtuStrankaListFormatedWithAdressOIB_1">
      <item>OPRISAVCI-TRANSPORT d.o.o. za proizvodnju i usluge, OIB 13315049171, Oprisavci 216, 35213 Oprisavci</item>
    </derivirana_varijabla>
  </DomainObject.Predmet.ProtuStrankaListFormatedWithAdressOIB>
  <DomainObject.Predmet.ProtuStrankaListNazivFormated>
    <izvorni_sadrzaj>
      <item>OPRISAVCI-TRANSPORT d.o.o. za proizvodnju i usluge</item>
    </izvorni_sadrzaj>
    <derivirana_varijabla naziv="DomainObject.Predmet.ProtuStrankaListNazivFormated_1">
      <item>OPRISAVCI-TRANSPORT d.o.o. za proizvodnju i usluge</item>
    </derivirana_varijabla>
  </DomainObject.Predmet.ProtuStrankaListNazivFormated>
  <DomainObject.Predmet.ProtuStrankaListNazivFormatedOIB>
    <izvorni_sadrzaj>
      <item>OPRISAVCI-TRANSPORT d.o.o. za proizvodnju i usluge, OIB 13315049171</item>
    </izvorni_sadrzaj>
    <derivirana_varijabla naziv="DomainObject.Predmet.ProtuStrankaListNazivFormatedOIB_1">
      <item>OPRISAVCI-TRANSPORT d.o.o. za proizvodnju i usluge, OIB 13315049171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OPRISAVCI-TRANSPORT d.o.o. za proizvodnju i usluge</izvorni_sadrzaj>
    <derivirana_varijabla naziv="DomainObject.Predmet.ProtustrankaIDrugi_1">OPRISAVCI-TRANSPORT d.o.o. za proizvodnju i usluge</derivirana_varijabla>
  </DomainObject.Predmet.ProtustrankaIDrugi>
  <DomainObject.Predmet.StrankaIDrugiAdressOIB>
    <izvorni_sadrzaj>MINISTARSTVO FINANCIJA,POREZNA UPRAVA</izvorni_sadrzaj>
    <derivirana_varijabla naziv="DomainObject.Predmet.StrankaIDrugiAdressOIB_1">MINISTARSTVO FINANCIJA,POREZNA UPRAVA</derivirana_varijabla>
  </DomainObject.Predmet.StrankaIDrugiAdressOIB>
  <DomainObject.Predmet.ProtustrankaIDrugiAdressOIB>
    <izvorni_sadrzaj>OPRISAVCI-TRANSPORT d.o.o. za proizvodnju i usluge, OIB 13315049171, Oprisavci 216, 35213 Oprisavci</izvorni_sadrzaj>
    <derivirana_varijabla naziv="DomainObject.Predmet.ProtustrankaIDrugiAdressOIB_1">OPRISAVCI-TRANSPORT d.o.o. za proizvodnju i usluge, OIB 13315049171, Oprisavci 216,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OPRISAVCI-TRANSPORT d.o.o. za proizvodnju i usluge</item>
      <item>MINISTARSTVO FINANCIJA,POREZNA UPRAVA</item>
    </izvorni_sadrzaj>
    <derivirana_varijabla naziv="DomainObject.Predmet.SudioniciListNaziv_1">
      <item>OPRISAVCI-TRANSPORT d.o.o. za proizvodnju i usluge</item>
      <item>MINISTARSTVO FINANCIJA,POREZNA UPRAVA</item>
    </derivirana_varijabla>
  </DomainObject.Predmet.SudioniciListNaziv>
  <DomainObject.Predmet.SudioniciListAdressOIB>
    <izvorni_sadrzaj>
      <item>OPRISAVCI-TRANSPORT d.o.o. za proizvodnju i usluge, OIB 13315049171, Oprisavci 216,35213 Oprisavci</item>
      <item>MINISTARSTVO FINANCIJA,POREZNA UPRAVA</item>
    </izvorni_sadrzaj>
    <derivirana_varijabla naziv="DomainObject.Predmet.SudioniciListAdressOIB_1">
      <item>OPRISAVCI-TRANSPORT d.o.o. za proizvodnju i usluge, OIB 13315049171, Oprisavci 216,35213 Oprisavci</item>
      <item>MINISTARSTVO FINANCIJA,POREZNA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13315049171</item>
      <item>, OIB null</item>
    </izvorni_sadrzaj>
    <derivirana_varijabla naziv="DomainObject.Predmet.SudioniciListNazivOIB_1">
      <item>, OIB 13315049171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9871C-BFF6-4E08-B5FB-9327A03D9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638</properties:Words>
  <properties:Characters>3809</properties:Characters>
  <properties:Lines>100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2016-10-14T11:32:00Z</dcterms:created>
  <dc:creator>zbiondic</dc:creator>
  <cp:lastModifiedBy>wsadmin</cp:lastModifiedBy>
  <cp:lastPrinted>2016-06-13T10:41:00Z</cp:lastPrinted>
  <dcterms:modified xmlns:xsi="http://www.w3.org/2001/XMLSchema-instance" xsi:type="dcterms:W3CDTF">2016-10-14T11:44:00Z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