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5647" w14:paraId="3195647" w:rsidRDefault="00200937" w:rsidP="00200937" w:rsidR="0020093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0937" w:rsidP="00200937" w:rsidR="0020093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00937" w:rsidP="00200937" w:rsidR="0020093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00937" w:rsidP="00200937" w:rsidR="0020093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00937" w:rsidP="00200937" w:rsidR="00200937"/>
    <w:p w:rsidRDefault="00200937" w:rsidP="00200937" w:rsidR="0020093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00937" w:rsidP="00200937" w:rsidR="0020093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00937" w:rsidP="00200937" w:rsidR="0020093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00937" w:rsidP="00200937" w:rsidR="0020093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00937" w:rsidP="00200937" w:rsidR="0020093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3294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PURPURA d. o. o. "u likvidaciji" Poreč, Bože Milanovića 20, OIB 04494688427, MBS 130026373, 25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00937" w:rsidP="00200937" w:rsidR="0020093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00937" w:rsidP="00200937" w:rsidR="0020093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00937" w:rsidP="00200937" w:rsidR="0020093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00937" w:rsidP="00200937" w:rsidR="0020093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PURPURA d. o. o. "u likvidaciji" Poreč, Bože Milanovića 20, OIB 04494688427, MBS 130026373.</w:t>
      </w:r>
    </w:p>
    <w:p w:rsidRDefault="00200937" w:rsidP="00200937" w:rsidR="0020093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00937" w:rsidP="00200937" w:rsidR="0020093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00937" w:rsidP="00200937" w:rsidR="0020093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00937" w:rsidP="00200937" w:rsidR="0020093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FLANATICA d. o. o. "u likvidaciji"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1126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13.801,68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00937" w:rsidP="00200937" w:rsidR="0020093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  <w:r>
        <w:rPr>
          <w:rFonts w:cs="Times New Roman" w:eastAsia="Times New Roman"/>
          <w:szCs w:val="24"/>
          <w:lang w:eastAsia="hr-HR"/>
        </w:rPr>
        <w:t xml:space="preserve"> Prema čl. 15. st. 1. Stečajnog zakona za vrijeme likvidacije pravne osobe nije dopušteno pokretanje predstečajnog postupka, a pokretanje stečajnog postupka dopušteno je dok se ne provede podjela imovine. </w:t>
      </w:r>
    </w:p>
    <w:p w:rsidRDefault="00200937" w:rsidP="00200937" w:rsidR="0020093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</w:t>
      </w:r>
      <w:r>
        <w:rPr>
          <w:rFonts w:cs="Times New Roman" w:eastAsia="Times New Roman"/>
          <w:szCs w:val="24"/>
          <w:lang w:eastAsia="hr-HR"/>
        </w:rPr>
        <w:t>i</w:t>
      </w:r>
      <w:r w:rsidRPr="00D05CA9">
        <w:rPr>
          <w:rFonts w:cs="Times New Roman" w:eastAsia="Times New Roman"/>
          <w:szCs w:val="24"/>
          <w:lang w:eastAsia="hr-HR"/>
        </w:rPr>
        <w:t xml:space="preserve"> da u Očevidniku redoslijeda osnova za plaćanje ima evidentirane neizvršene osnove za plaćanje u neprekinutom razdoblju duljem od 120 dana, </w:t>
      </w:r>
      <w:r>
        <w:rPr>
          <w:rFonts w:cs="Times New Roman" w:eastAsia="Times New Roman"/>
          <w:szCs w:val="24"/>
          <w:lang w:eastAsia="hr-HR"/>
        </w:rPr>
        <w:t xml:space="preserve">te kako ne proizlazi da bi bila provedena podjela imovine dužnika,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200937" w:rsidP="00200937" w:rsidR="0020093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00937" w:rsidP="00200937" w:rsidR="0020093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25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00937" w:rsidP="00200937" w:rsidR="0020093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00937" w:rsidP="00200937" w:rsidR="0020093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200937" w:rsidP="00200937" w:rsidR="0020093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200937" w:rsidP="00200937" w:rsidR="0020093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00937" w:rsidP="00200937" w:rsidR="0020093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00937" w:rsidP="00200937" w:rsidR="0020093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00937" w:rsidP="00200937" w:rsidR="0020093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200937" w:rsidP="00200937" w:rsidR="0020093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200937" w:rsidP="00200937" w:rsidR="0020093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00937" w:rsidP="00200937" w:rsidR="00200937" w:rsidRPr="00D05CA9">
      <w:pPr>
        <w:tabs>
          <w:tab w:pos="4116" w:val="left"/>
        </w:tabs>
      </w:pPr>
    </w:p>
    <w:p w:rsidRDefault="00200937" w:rsidP="00200937" w:rsidR="00200937" w:rsidRPr="00D05CA9">
      <w:pPr>
        <w:tabs>
          <w:tab w:pos="4116" w:val="left"/>
        </w:tabs>
      </w:pPr>
    </w:p>
    <w:p w:rsidRDefault="00200937" w:rsidP="00200937" w:rsidR="00200937" w:rsidRPr="00D05CA9">
      <w:pPr>
        <w:tabs>
          <w:tab w:pos="4116" w:val="left"/>
        </w:tabs>
      </w:pPr>
    </w:p>
    <w:p w:rsidRDefault="00200937" w:rsidP="00200937" w:rsidR="00200937" w:rsidRPr="00D05CA9">
      <w:pPr>
        <w:tabs>
          <w:tab w:pos="4116" w:val="left"/>
        </w:tabs>
      </w:pPr>
    </w:p>
    <w:p w:rsidRDefault="00200937" w:rsidP="00200937" w:rsidR="00200937" w:rsidRPr="00D05CA9">
      <w:pPr>
        <w:tabs>
          <w:tab w:pos="4116" w:val="left"/>
        </w:tabs>
      </w:pPr>
    </w:p>
    <w:p w:rsidRDefault="00200937" w:rsidP="00200937" w:rsidR="00200937" w:rsidRPr="00D05CA9">
      <w:pPr>
        <w:tabs>
          <w:tab w:pos="4116" w:val="left"/>
        </w:tabs>
      </w:pPr>
    </w:p>
    <w:p w:rsidRDefault="00200937" w:rsidP="00200937" w:rsidR="00200937" w:rsidRPr="00D05CA9">
      <w:pPr>
        <w:tabs>
          <w:tab w:pos="4116" w:val="left"/>
        </w:tabs>
      </w:pPr>
    </w:p>
    <w:p w:rsidRDefault="00200937" w:rsidP="00200937" w:rsidR="00200937" w:rsidRPr="00D05CA9">
      <w:pPr>
        <w:tabs>
          <w:tab w:pos="4116" w:val="left"/>
        </w:tabs>
      </w:pPr>
    </w:p>
    <w:p w:rsidRDefault="00200937" w:rsidP="00200937" w:rsidR="00200937" w:rsidRPr="00D05CA9">
      <w:pPr>
        <w:tabs>
          <w:tab w:pos="4116" w:val="left"/>
        </w:tabs>
      </w:pPr>
    </w:p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 w:rsidRPr="00D05CA9"/>
    <w:p w:rsidRDefault="00200937" w:rsidP="00200937" w:rsidR="00200937"/>
    <w:p w:rsidRDefault="00200937" w:rsidP="00200937" w:rsidR="00200937"/>
    <w:p w:rsidRDefault="00200937" w:rsidP="00200937" w:rsidR="00200937"/>
    <w:p w:rsidRDefault="00200937" w:rsidP="00200937" w:rsidR="00200937"/>
    <w:p w:rsidRDefault="00200937" w:rsidP="00200937" w:rsidR="00200937"/>
    <w:p w:rsidRDefault="00200937" w:rsidP="00200937" w:rsidR="00200937"/>
    <w:p w:rsidRDefault="00200937" w:rsidP="00200937" w:rsidR="00200937"/>
    <w:p w:rsidRDefault="00200937" w:rsidP="00200937" w:rsidR="00200937"/>
    <w:p w:rsidRDefault="00200937" w:rsidP="00200937" w:rsidR="00200937"/>
    <w:p w:rsidRDefault="00200937" w:rsidP="00200937" w:rsidR="00200937"/>
    <w:p w:rsidRDefault="00200937" w:rsidP="00200937" w:rsidR="00200937"/>
    <w:p w:rsidRDefault="00200937" w:rsidP="00200937" w:rsidR="00200937"/>
    <w:p w:rsidRDefault="008414F2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623" w:rsidP="00200937" w:rsidR="00117623">
      <w:r>
        <w:separator/>
      </w:r>
    </w:p>
  </w:endnote>
  <w:endnote w:id="0" w:type="continuationSeparator">
    <w:p w:rsidRDefault="00117623" w:rsidP="00200937" w:rsidR="00117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623" w:rsidP="00200937" w:rsidR="00117623">
      <w:r>
        <w:separator/>
      </w:r>
    </w:p>
  </w:footnote>
  <w:footnote w:id="0" w:type="continuationSeparator">
    <w:p w:rsidRDefault="00117623" w:rsidP="00200937" w:rsidR="00117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623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414F2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200937">
      <w:t>311/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623" w:rsidP="00A81E97" w:rsidR="00A81E97">
    <w:pPr>
      <w:pStyle w:val="Zaglavlje"/>
      <w:jc w:val="right"/>
    </w:pPr>
    <w:r>
      <w:t>11 St-</w:t>
    </w:r>
    <w:r w:rsidR="00200937">
      <w:t>311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FDE"/>
    <w:rsid w:val="00117623"/>
    <w:rsid w:val="00200937"/>
    <w:rsid w:val="00406FDE"/>
    <w:rsid w:val="008414F2"/>
    <w:rsid w:val="009A6044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093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09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093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09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093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09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093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1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4F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4F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4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4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093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09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093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09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093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09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093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1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4F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4F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4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4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St-311/2015</izvorni_sadrzaj>
    <derivirana_varijabla naziv="DomainObject.Predmet.OznakaBroj_1">St-311/2015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PURPURA d.o.o. "u likvidaciji", POREČ</izvorni_sadrzaj>
    <derivirana_varijabla naziv="DomainObject.Predmet.ProtustrankaFormated_1">  PURPURA d.o.o. "u likvidaciji", POREČ</derivirana_varijabla>
  </DomainObject.Predmet.ProtustrankaFormated>
  <DomainObject.Predmet.ProtustrankaFormatedOIB>
    <izvorni_sadrzaj>  PURPURA d.o.o. "u likvidaciji", POREČ, OIB 04494688427</izvorni_sadrzaj>
    <derivirana_varijabla naziv="DomainObject.Predmet.ProtustrankaFormatedOIB_1">  PURPURA d.o.o. "u likvidaciji", POREČ, OIB 04494688427</derivirana_varijabla>
  </DomainObject.Predmet.ProtustrankaFormatedOIB>
  <DomainObject.Predmet.ProtustrankaFormatedWithAdress>
    <izvorni_sadrzaj> PURPURA d.o.o. "u likvidaciji", POREČ, Bože Milanovića 20, 52440 Poreč</izvorni_sadrzaj>
    <derivirana_varijabla naziv="DomainObject.Predmet.ProtustrankaFormatedWithAdress_1"> PURPURA d.o.o. "u likvidaciji", POREČ, Bože Milanovića 20, 52440 Poreč</derivirana_varijabla>
  </DomainObject.Predmet.ProtustrankaFormatedWithAdress>
  <DomainObject.Predmet.ProtustrankaFormatedWithAdressOIB>
    <izvorni_sadrzaj> PURPURA d.o.o. "u likvidaciji", POREČ, OIB 04494688427, Bože Milanovića 20, 52440 Poreč</izvorni_sadrzaj>
    <derivirana_varijabla naziv="DomainObject.Predmet.ProtustrankaFormatedWithAdressOIB_1"> PURPURA d.o.o. "u likvidaciji", POREČ, OIB 04494688427, Bože Milanovića 20, 52440 Poreč</derivirana_varijabla>
  </DomainObject.Predmet.ProtustrankaFormatedWithAdressOIB>
  <DomainObject.Predmet.ProtustrankaWithAdress>
    <izvorni_sadrzaj>PURPURA d.o.o. "u likvidaciji", POREČ Bože Milanovića 20, 52440 Poreč</izvorni_sadrzaj>
    <derivirana_varijabla naziv="DomainObject.Predmet.ProtustrankaWithAdress_1">PURPURA d.o.o. "u likvidaciji", POREČ Bože Milanovića 20, 52440 Poreč</derivirana_varijabla>
  </DomainObject.Predmet.ProtustrankaWithAdress>
  <DomainObject.Predmet.ProtustrankaWithAdressOIB>
    <izvorni_sadrzaj>PURPURA d.o.o. "u likvidaciji", POREČ, OIB 04494688427, Bože Milanovića 20, 52440 Poreč</izvorni_sadrzaj>
    <derivirana_varijabla naziv="DomainObject.Predmet.ProtustrankaWithAdressOIB_1">PURPURA d.o.o. "u likvidaciji", POREČ, OIB 04494688427, Bože Milanovića 20, 52440 Poreč</derivirana_varijabla>
  </DomainObject.Predmet.ProtustrankaWithAdressOIB>
  <DomainObject.Predmet.ProtustrankaNazivFormated>
    <izvorni_sadrzaj>PURPURA d.o.o. "u likvidaciji", POREČ</izvorni_sadrzaj>
    <derivirana_varijabla naziv="DomainObject.Predmet.ProtustrankaNazivFormated_1">PURPURA d.o.o. "u likvidaciji", POREČ</derivirana_varijabla>
  </DomainObject.Predmet.ProtustrankaNazivFormated>
  <DomainObject.Predmet.ProtustrankaNazivFormatedOIB>
    <izvorni_sadrzaj>PURPURA d.o.o. "u likvidaciji", POREČ, OIB 04494688427</izvorni_sadrzaj>
    <derivirana_varijabla naziv="DomainObject.Predmet.ProtustrankaNazivFormatedOIB_1">PURPURA d.o.o. "u likvidaciji", POREČ, OIB 04494688427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13801.68</izvorni_sadrzaj>
    <derivirana_varijabla naziv="DomainObject.Predmet.TrenutnaVrijednost_1">13801.68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PURPURA d.o.o. "u likvidaciji", POREČ</item>
    </izvorni_sadrzaj>
    <derivirana_varijabla naziv="DomainObject.Predmet.ProtuStrankaListFormated_1">
      <item>PURPURA d.o.o. "u likvidaciji", POREČ</item>
    </derivirana_varijabla>
  </DomainObject.Predmet.ProtuStrankaListFormated>
  <DomainObject.Predmet.ProtuStrankaListFormatedOIB>
    <izvorni_sadrzaj>
      <item>PURPURA d.o.o. "u likvidaciji", POREČ, OIB 04494688427</item>
    </izvorni_sadrzaj>
    <derivirana_varijabla naziv="DomainObject.Predmet.ProtuStrankaListFormatedOIB_1">
      <item>PURPURA d.o.o. "u likvidaciji", POREČ, OIB 04494688427</item>
    </derivirana_varijabla>
  </DomainObject.Predmet.ProtuStrankaListFormatedOIB>
  <DomainObject.Predmet.ProtuStrankaListFormatedWithAdress>
    <izvorni_sadrzaj>
      <item>PURPURA d.o.o. "u likvidaciji", POREČ, Bože Milanovića 20, 52440 Poreč</item>
    </izvorni_sadrzaj>
    <derivirana_varijabla naziv="DomainObject.Predmet.ProtuStrankaListFormatedWithAdress_1">
      <item>PURPURA d.o.o. "u likvidaciji", POREČ, Bože Milanovića 20, 52440 Poreč</item>
    </derivirana_varijabla>
  </DomainObject.Predmet.ProtuStrankaListFormatedWithAdress>
  <DomainObject.Predmet.ProtuStrankaListFormatedWithAdressOIB>
    <izvorni_sadrzaj>
      <item>PURPURA d.o.o. "u likvidaciji", POREČ, OIB 04494688427, Bože Milanovića 20, 52440 Poreč</item>
    </izvorni_sadrzaj>
    <derivirana_varijabla naziv="DomainObject.Predmet.ProtuStrankaListFormatedWithAdressOIB_1">
      <item>PURPURA d.o.o. "u likvidaciji", POREČ, OIB 04494688427, Bože Milanovića 20, 52440 Poreč</item>
    </derivirana_varijabla>
  </DomainObject.Predmet.ProtuStrankaListFormatedWithAdressOIB>
  <DomainObject.Predmet.ProtuStrankaListNazivFormated>
    <izvorni_sadrzaj>
      <item>PURPURA d.o.o. "u likvidaciji", POREČ</item>
    </izvorni_sadrzaj>
    <derivirana_varijabla naziv="DomainObject.Predmet.ProtuStrankaListNazivFormated_1">
      <item>PURPURA d.o.o. "u likvidaciji", POREČ</item>
    </derivirana_varijabla>
  </DomainObject.Predmet.ProtuStrankaListNazivFormated>
  <DomainObject.Predmet.ProtuStrankaListNazivFormatedOIB>
    <izvorni_sadrzaj>
      <item>PURPURA d.o.o. "u likvidaciji", POREČ, OIB 04494688427</item>
    </izvorni_sadrzaj>
    <derivirana_varijabla naziv="DomainObject.Predmet.ProtuStrankaListNazivFormatedOIB_1">
      <item>PURPURA d.o.o. "u likvidaciji", POREČ, OIB 04494688427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PURPURA d.o.o. "u likvidaciji", POREČ</izvorni_sadrzaj>
    <derivirana_varijabla naziv="DomainObject.Predmet.ProtustrankaIDrugi_1">PURPURA d.o.o. "u likvidaciji",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PURPURA d.o.o. "u likvidaciji", POREČ, OIB 04494688427, Bože Milanovića 20, 52440 Poreč</izvorni_sadrzaj>
    <derivirana_varijabla naziv="DomainObject.Predmet.ProtustrankaIDrugiAdressOIB_1">PURPURA d.o.o. "u likvidaciji", POREČ, OIB 04494688427,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PURPURA d.o.o. "u likvidaciji", POREČ</item>
    </izvorni_sadrzaj>
    <derivirana_varijabla naziv="DomainObject.Predmet.SudioniciListNaziv_1">
      <item>FINANCIJSKA AGENCIJA, RC RIJEKA, PODRUŽNICA PULA, PULA</item>
      <item>PURPURA d.o.o. "u likvidaciji",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PURPURA d.o.o. "u likvidaciji", POREČ, OIB 04494688427, Bože Milanovića 20,52440 Poreč</item>
    </izvorni_sadrzaj>
    <derivirana_varijabla naziv="DomainObject.Predmet.SudioniciListAdressOIB_1">
      <item>FINANCIJSKA AGENCIJA, RC RIJEKA, PODRUŽNICA PULA, PULA, OIB 85821130368, Giardini 5,52100 Pula</item>
      <item>PURPURA d.o.o. "u likvidaciji", POREČ, OIB 04494688427,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04494688427</item>
    </izvorni_sadrzaj>
    <derivirana_varijabla naziv="DomainObject.Predmet.SudioniciListNazivOIB_1">
      <item>, OIB 85821130368</item>
      <item>, OIB 04494688427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416</properties:Words>
  <properties:Characters>2279</properties:Characters>
  <properties:Lines>91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2015-11-25T15:46:00Z</dcterms:created>
  <dc:creator>Mihaela Kaligari</dc:creator>
  <dc:description/>
  <cp:keywords/>
  <cp:lastModifiedBy>Mihaela Kaligari</cp:lastModifiedBy>
  <cp:lastPrinted>2015-11-25T15:48:00Z</cp:lastPrinted>
  <dcterms:modified xmlns:xsi="http://www.w3.org/2001/XMLSchema-instance" xsi:type="dcterms:W3CDTF">2015-12-04T12:24:00Z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