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5b696" w14:paraId="125b696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F86BA7" w:rsidP="00F86BA7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F86BA7" w:rsidP="00F86BA7" w:rsidR="00F86BA7" w:rsidRPr="00F86BA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86BA7" w:rsidP="00F86BA7" w:rsidR="00F86BA7" w:rsidRPr="00F86BA7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F86BA7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F86BA7" w:rsidP="00F86BA7" w:rsidR="00F86BA7" w:rsidRPr="00F86BA7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F86BA7">
        <w:rPr>
          <w:rFonts w:cs="Times New Roman" w:eastAsia="Times New Roman"/>
          <w:szCs w:val="20"/>
          <w:lang w:eastAsia="hr-HR"/>
        </w:rPr>
        <w:t xml:space="preserve">               6 St-810/2016-2.</w:t>
      </w:r>
    </w:p>
    <w:p w:rsidRDefault="00F86BA7" w:rsidP="00F86BA7" w:rsidR="00F86BA7" w:rsidRPr="00F86BA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86BA7" w:rsidP="00F86BA7" w:rsidR="00F86BA7" w:rsidRPr="00F86BA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86BA7" w:rsidP="00F86BA7" w:rsidR="00F86BA7" w:rsidRPr="00F86BA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86BA7" w:rsidP="00F86BA7" w:rsidR="00F86BA7" w:rsidRPr="00F86BA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86BA7">
        <w:rPr>
          <w:rFonts w:cs="Times New Roman" w:eastAsia="Times New Roman"/>
          <w:szCs w:val="20"/>
          <w:lang w:eastAsia="hr-HR"/>
        </w:rPr>
        <w:t>O G L A S</w:t>
      </w:r>
    </w:p>
    <w:p w:rsidRDefault="00F86BA7" w:rsidP="00F86BA7" w:rsidR="00F86BA7" w:rsidRPr="00F86BA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F86BA7" w:rsidP="00F86BA7" w:rsidR="00F86BA7" w:rsidRPr="00F86BA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86BA7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HRVATSKI INTERIJERI d.o.o. za usluge, Zagreb, Pavla </w:t>
      </w:r>
      <w:proofErr w:type="spellStart"/>
      <w:r w:rsidRPr="00F86BA7">
        <w:rPr>
          <w:rFonts w:cs="Times New Roman" w:eastAsia="Times New Roman"/>
          <w:szCs w:val="20"/>
          <w:lang w:eastAsia="hr-HR"/>
        </w:rPr>
        <w:t>Hatza</w:t>
      </w:r>
      <w:proofErr w:type="spellEnd"/>
      <w:r w:rsidRPr="00F86BA7">
        <w:rPr>
          <w:rFonts w:cs="Times New Roman" w:eastAsia="Times New Roman"/>
          <w:szCs w:val="20"/>
          <w:lang w:eastAsia="hr-HR"/>
        </w:rPr>
        <w:t xml:space="preserve"> 12, MBS: 080686910, OIB: 59380410520, koji se vodi kod ovoga suda pod brojem St-810/2016, temeljem odredbe čl.430., 431. i 434. Stečajnog zakona (Narodne novine br. 71/15), objavljuje:</w:t>
      </w:r>
    </w:p>
    <w:p w:rsidRDefault="00F86BA7" w:rsidP="00F86BA7" w:rsidR="00F86BA7" w:rsidRPr="00F86BA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86BA7" w:rsidP="00F86BA7" w:rsidR="00F86BA7" w:rsidRPr="00F86BA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86BA7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245.263,86 kn, u koji iznos je uračunata kamata i naknada Financijske agencije za provedbu ovrhe na novčanim sredstvima.  </w:t>
      </w:r>
    </w:p>
    <w:p w:rsidRDefault="00F86BA7" w:rsidP="00F86BA7" w:rsidR="00F86BA7" w:rsidRPr="00F86BA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86BA7" w:rsidP="00F86BA7" w:rsidR="00F86BA7" w:rsidRPr="00F86BA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86BA7">
        <w:rPr>
          <w:rFonts w:cs="Times New Roman" w:eastAsia="Times New Roman"/>
          <w:szCs w:val="20"/>
          <w:lang w:eastAsia="hr-HR"/>
        </w:rPr>
        <w:t xml:space="preserve">II. Poziva se osoba ovlaštena za zastupanje dužnika – Tatjana Kos, </w:t>
      </w:r>
      <w:proofErr w:type="spellStart"/>
      <w:r w:rsidRPr="00F86BA7">
        <w:rPr>
          <w:rFonts w:cs="Times New Roman" w:eastAsia="Times New Roman"/>
          <w:szCs w:val="20"/>
          <w:lang w:eastAsia="hr-HR"/>
        </w:rPr>
        <w:t>Mraclin</w:t>
      </w:r>
      <w:proofErr w:type="spellEnd"/>
      <w:r w:rsidRPr="00F86BA7">
        <w:rPr>
          <w:rFonts w:cs="Times New Roman" w:eastAsia="Times New Roman"/>
          <w:szCs w:val="20"/>
          <w:lang w:eastAsia="hr-HR"/>
        </w:rPr>
        <w:t>, Braće Radića 169 A, OIB: 54115183162, da u roku od 15 dana od objave ovog oglasa na mrežnoj stranici e-Oglasna ploča Trgovačkog suda u Bjelovaru podnese sudu javnobilježnički ovjerovljen popis imovine i obveza na propisanom obrascu.</w:t>
      </w:r>
    </w:p>
    <w:p w:rsidRDefault="00F86BA7" w:rsidP="00F86BA7" w:rsidR="00F86BA7" w:rsidRPr="00F86BA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86BA7" w:rsidP="00F86BA7" w:rsidR="00F86BA7" w:rsidRPr="00F86BA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86BA7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F86BA7" w:rsidP="00F86BA7" w:rsidR="00F86BA7" w:rsidRPr="00F86BA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86BA7" w:rsidP="00F86BA7" w:rsidR="00F86BA7" w:rsidRPr="00F86BA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86BA7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86BA7" w:rsidP="00F86BA7" w:rsidR="00F86BA7" w:rsidRPr="00F86BA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86BA7" w:rsidP="00F86BA7" w:rsidR="00F86BA7" w:rsidRPr="00F86BA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86BA7">
        <w:rPr>
          <w:rFonts w:cs="Times New Roman" w:eastAsia="Times New Roman"/>
          <w:szCs w:val="20"/>
          <w:lang w:eastAsia="hr-HR"/>
        </w:rPr>
        <w:t xml:space="preserve">U Bjelovaru 10. lipnja 2016. </w:t>
      </w:r>
    </w:p>
    <w:p w:rsidRDefault="00F86BA7" w:rsidP="00F86BA7" w:rsidR="00F86BA7" w:rsidRPr="00F86BA7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F86BA7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F86BA7" w:rsidP="00F86BA7" w:rsidR="00F86BA7" w:rsidRPr="00F86BA7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F86BA7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F86BA7" w:rsidP="00F86BA7" w:rsidR="00F86BA7" w:rsidRPr="00F86BA7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F86BA7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F86BA7" w:rsidP="00F86BA7" w:rsidR="00F86BA7" w:rsidRPr="00F86BA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86BA7" w:rsidP="00F86BA7" w:rsidR="00F86BA7" w:rsidRPr="00F86BA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F86BA7">
        <w:rPr>
          <w:rFonts w:cs="Times New Roman" w:eastAsia="Times New Roman"/>
          <w:szCs w:val="20"/>
          <w:lang w:eastAsia="hr-HR"/>
        </w:rPr>
        <w:t>Rj</w:t>
      </w:r>
      <w:proofErr w:type="spellEnd"/>
      <w:r w:rsidRPr="00F86BA7">
        <w:rPr>
          <w:rFonts w:cs="Times New Roman" w:eastAsia="Times New Roman"/>
          <w:szCs w:val="20"/>
          <w:lang w:eastAsia="hr-HR"/>
        </w:rPr>
        <w:t>.</w:t>
      </w:r>
    </w:p>
    <w:p w:rsidRDefault="00F86BA7" w:rsidP="00F86BA7" w:rsidR="00F86BA7" w:rsidRPr="00F86BA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86BA7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F86BA7" w:rsidP="00F86BA7" w:rsidR="00F86BA7" w:rsidRPr="00F86BA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86BA7">
        <w:rPr>
          <w:rFonts w:cs="Times New Roman" w:eastAsia="Times New Roman"/>
          <w:szCs w:val="20"/>
          <w:lang w:eastAsia="hr-HR"/>
        </w:rPr>
        <w:t xml:space="preserve">            - zakonskom zastupniku dužnika putem pošte</w:t>
      </w:r>
    </w:p>
    <w:p w:rsidRDefault="00F86BA7" w:rsidP="00F86BA7" w:rsidR="00F86BA7" w:rsidRPr="00F86BA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86BA7">
        <w:rPr>
          <w:rFonts w:cs="Times New Roman" w:eastAsia="Times New Roman"/>
          <w:szCs w:val="20"/>
          <w:lang w:eastAsia="hr-HR"/>
        </w:rPr>
        <w:t>II. Kal. 45 dana</w:t>
      </w:r>
    </w:p>
    <w:p w:rsidRDefault="00F86BA7" w:rsidP="00F86BA7" w:rsidR="00F86BA7" w:rsidRPr="00F86BA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86BA7">
        <w:rPr>
          <w:rFonts w:cs="Times New Roman" w:eastAsia="Times New Roman"/>
          <w:szCs w:val="20"/>
          <w:lang w:eastAsia="hr-HR"/>
        </w:rPr>
        <w:t>Bjelovar, 10.6.2016.</w:t>
      </w:r>
    </w:p>
    <w:p w:rsidRDefault="00F86BA7" w:rsidP="00F86BA7" w:rsidR="00F86BA7" w:rsidRPr="00F86BA7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86BA7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8903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St-810/2016-2</izvorni_sadrzaj>
    <derivirana_varijabla naziv="DomainObject.Oznaka_1">St-810/2016-2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810</izvorni_sadrzaj>
    <derivirana_varijabla naziv="DomainObject.Predmet.Broj_1">810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St-810/2016</izvorni_sadrzaj>
    <derivirana_varijabla naziv="DomainObject.Predmet.OznakaBroj_1">St-810/2016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 INTERIJERI d.o.o.</izvorni_sadrzaj>
    <derivirana_varijabla naziv="DomainObject.Predmet.ProtustrankaFormated_1">  HRVATSKI INTERIJERI d.o.o.</derivirana_varijabla>
  </DomainObject.Predmet.ProtustrankaFormated>
  <DomainObject.Predmet.ProtustrankaFormatedOIB>
    <izvorni_sadrzaj>  HRVATSKI INTERIJERI d.o.o., OIB 59380410520</izvorni_sadrzaj>
    <derivirana_varijabla naziv="DomainObject.Predmet.ProtustrankaFormatedOIB_1">  HRVATSKI INTERIJERI d.o.o., OIB 59380410520</derivirana_varijabla>
  </DomainObject.Predmet.ProtustrankaFormatedOIB>
  <DomainObject.Predmet.ProtustrankaFormatedWithAdress>
    <izvorni_sadrzaj> HRVATSKI INTERIJERI d.o.o., Pavla Hatza 12, 10000 Zagreb</izvorni_sadrzaj>
    <derivirana_varijabla naziv="DomainObject.Predmet.ProtustrankaFormatedWithAdress_1"> HRVATSKI INTERIJERI d.o.o., Pavla Hatza 12, 10000 Zagreb</derivirana_varijabla>
  </DomainObject.Predmet.ProtustrankaFormatedWithAdress>
  <DomainObject.Predmet.ProtustrankaFormatedWithAdressOIB>
    <izvorni_sadrzaj> HRVATSKI INTERIJERI d.o.o., OIB 59380410520, Pavla Hatza 12, 10000 Zagreb</izvorni_sadrzaj>
    <derivirana_varijabla naziv="DomainObject.Predmet.ProtustrankaFormatedWithAdressOIB_1"> HRVATSKI INTERIJERI d.o.o., OIB 59380410520, Pavla Hatza 12, 10000 Zagreb</derivirana_varijabla>
  </DomainObject.Predmet.ProtustrankaFormatedWithAdressOIB>
  <DomainObject.Predmet.ProtustrankaWithAdress>
    <izvorni_sadrzaj>HRVATSKI INTERIJERI d.o.o. Pavla Hatza 12, 10000 Zagreb</izvorni_sadrzaj>
    <derivirana_varijabla naziv="DomainObject.Predmet.ProtustrankaWithAdress_1">HRVATSKI INTERIJERI d.o.o. Pavla Hatza 12, 10000 Zagreb</derivirana_varijabla>
  </DomainObject.Predmet.ProtustrankaWithAdress>
  <DomainObject.Predmet.ProtustrankaWithAdressOIB>
    <izvorni_sadrzaj>HRVATSKI INTERIJERI d.o.o., OIB 59380410520, Pavla Hatza 12, 10000 Zagreb</izvorni_sadrzaj>
    <derivirana_varijabla naziv="DomainObject.Predmet.ProtustrankaWithAdressOIB_1">HRVATSKI INTERIJERI d.o.o., OIB 59380410520, Pavla Hatza 12, 10000 Zagreb</derivirana_varijabla>
  </DomainObject.Predmet.ProtustrankaWithAdressOIB>
  <DomainObject.Predmet.ProtustrankaNazivFormated>
    <izvorni_sadrzaj>HRVATSKI INTERIJERI d.o.o.</izvorni_sadrzaj>
    <derivirana_varijabla naziv="DomainObject.Predmet.ProtustrankaNazivFormated_1">HRVATSKI INTERIJERI d.o.o.</derivirana_varijabla>
  </DomainObject.Predmet.ProtustrankaNazivFormated>
  <DomainObject.Predmet.ProtustrankaNazivFormatedOIB>
    <izvorni_sadrzaj>HRVATSKI INTERIJERI d.o.o., OIB 59380410520</izvorni_sadrzaj>
    <derivirana_varijabla naziv="DomainObject.Predmet.ProtustrankaNazivFormatedOIB_1">HRVATSKI INTERIJERI d.o.o., OIB 59380410520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HRVATSKI INTERIJERI d.o.o.</item>
    </izvorni_sadrzaj>
    <derivirana_varijabla naziv="DomainObject.Predmet.ProtuStrankaListFormated_1">
      <item>HRVATSKI INTERIJERI d.o.o.</item>
    </derivirana_varijabla>
  </DomainObject.Predmet.ProtuStrankaListFormated>
  <DomainObject.Predmet.ProtuStrankaListFormatedOIB>
    <izvorni_sadrzaj>
      <item>HRVATSKI INTERIJERI d.o.o., OIB 59380410520</item>
    </izvorni_sadrzaj>
    <derivirana_varijabla naziv="DomainObject.Predmet.ProtuStrankaListFormatedOIB_1">
      <item>HRVATSKI INTERIJERI d.o.o., OIB 59380410520</item>
    </derivirana_varijabla>
  </DomainObject.Predmet.ProtuStrankaListFormatedOIB>
  <DomainObject.Predmet.ProtuStrankaListFormatedWithAdress>
    <izvorni_sadrzaj>
      <item>HRVATSKI INTERIJERI d.o.o., Pavla Hatza 12, 10000 Zagreb</item>
    </izvorni_sadrzaj>
    <derivirana_varijabla naziv="DomainObject.Predmet.ProtuStrankaListFormatedWithAdress_1">
      <item>HRVATSKI INTERIJERI d.o.o., Pavla Hatza 12, 10000 Zagreb</item>
    </derivirana_varijabla>
  </DomainObject.Predmet.ProtuStrankaListFormatedWithAdress>
  <DomainObject.Predmet.ProtuStrankaListFormatedWithAdressOIB>
    <izvorni_sadrzaj>
      <item>HRVATSKI INTERIJERI d.o.o., OIB 59380410520, Pavla Hatza 12, 10000 Zagreb</item>
    </izvorni_sadrzaj>
    <derivirana_varijabla naziv="DomainObject.Predmet.ProtuStrankaListFormatedWithAdressOIB_1">
      <item>HRVATSKI INTERIJERI d.o.o., OIB 59380410520, Pavla Hatza 12, 10000 Zagreb</item>
    </derivirana_varijabla>
  </DomainObject.Predmet.ProtuStrankaListFormatedWithAdressOIB>
  <DomainObject.Predmet.ProtuStrankaListNazivFormated>
    <izvorni_sadrzaj>
      <item>HRVATSKI INTERIJERI d.o.o.</item>
    </izvorni_sadrzaj>
    <derivirana_varijabla naziv="DomainObject.Predmet.ProtuStrankaListNazivFormated_1">
      <item>HRVATSKI INTERIJERI d.o.o.</item>
    </derivirana_varijabla>
  </DomainObject.Predmet.ProtuStrankaListNazivFormated>
  <DomainObject.Predmet.ProtuStrankaListNazivFormatedOIB>
    <izvorni_sadrzaj>
      <item>HRVATSKI INTERIJERI d.o.o., OIB 59380410520</item>
    </izvorni_sadrzaj>
    <derivirana_varijabla naziv="DomainObject.Predmet.ProtuStrankaListNazivFormatedOIB_1">
      <item>HRVATSKI INTERIJERI d.o.o., OIB 59380410520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>St-810/2016-2</izvorni_sadrzaj>
    <derivirana_varijabla naziv="DomainObject.PoslovniBrojDokumenta_1">St-810/2016-2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HRVATSKI INTERIJERI d.o.o.</izvorni_sadrzaj>
    <derivirana_varijabla naziv="DomainObject.Predmet.ProtustrankaIDrugi_1">HRVATSKI INTERIJERI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HRVATSKI INTERIJERI d.o.o., OIB 59380410520, Pavla Hatza 12, 10000 Zagreb</izvorni_sadrzaj>
    <derivirana_varijabla naziv="DomainObject.Predmet.ProtustrankaIDrugiAdressOIB_1">HRVATSKI INTERIJERI d.o.o., OIB 59380410520, Pavla Hatza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HRVATSKI INTERIJERI d.o.o.</item>
      <item>FINA Regionalni centar Zagreb</item>
    </izvorni_sadrzaj>
    <derivirana_varijabla naziv="DomainObject.Predmet.SudioniciListNaziv_1">
      <item>HRVATSKI INTERIJERI d.o.o.</item>
      <item>FINA Regionalni centar Zagreb</item>
    </derivirana_varijabla>
  </DomainObject.Predmet.SudioniciListNaziv>
  <DomainObject.Predmet.SudioniciListAdressOIB>
    <izvorni_sadrzaj>
      <item>HRVATSKI INTERIJERI d.o.o., OIB 59380410520, Pavla Hatza 12,10000 Zagreb</item>
      <item>FINA Regionalni centar Zagreb, OIB 85821130368, Trg svibanjskih žrtava 1995. 1,10000 Zagreb</item>
    </izvorni_sadrzaj>
    <derivirana_varijabla naziv="DomainObject.Predmet.SudioniciListAdressOIB_1">
      <item>HRVATSKI INTERIJERI d.o.o., OIB 59380410520, Pavla Hatza 12,10000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32172C-8169-4128-AD1A-49FB6E9D83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309</properties:Words>
  <properties:Characters>1711</properties:Characters>
  <properties:Lines>51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2016-06-10T07:19:00Z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St-810/2016-2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