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6151" w14:paraId="5cd6151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7BE1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B87BE1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St-684/2016</izvorni_sadrzaj>
    <derivirana_varijabla naziv="DomainObject.Predmet.OznakaBroj_1">St-684/2016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GRAĐENJE MIHALIĆ društvo s ograničenom odgovornošću za građevinarstvo, trgovinu i usluge</izvorni_sadrzaj>
    <derivirana_varijabla naziv="DomainObject.Predmet.ProtustrankaFormated_1">  GRAĐENJE MIHALIĆ društvo s ograničenom odgovornošću za građevinarstvo, trgovinu i usluge</derivirana_varijabla>
  </DomainObject.Predmet.ProtustrankaFormated>
  <DomainObject.Predmet.ProtustrankaFormatedOIB>
    <izvorni_sadrzaj>  GRAĐENJE MIHALIĆ društvo s ograničenom odgovornošću za građevinarstvo, trgovinu i usluge, OIB 86900286370</izvorni_sadrzaj>
    <derivirana_varijabla naziv="DomainObject.Predmet.ProtustrankaFormatedOIB_1">  GRAĐENJE MIHALIĆ društvo s ograničenom odgovornošću za građevinarstvo, trgovinu i usluge, OIB 86900286370</derivirana_varijabla>
  </DomainObject.Predmet.ProtustrankaFormatedOIB>
  <DomainObject.Predmet.ProtustrankaFormatedWithAdress>
    <izvorni_sadrzaj> GRAĐENJE MIHALIĆ društvo s ograničenom odgovornošću za građevinarstvo, trgovinu i usluge, Optujska 13, 42000 Varaždin</izvorni_sadrzaj>
    <derivirana_varijabla naziv="DomainObject.Predmet.ProtustrankaFormatedWithAdress_1"> GRAĐENJE MIHALIĆ društvo s ograničenom odgovornošću za građevinarstvo, trgovinu i usluge, Optujska 13, 42000 Varaždin</derivirana_varijabla>
  </DomainObject.Predmet.ProtustrankaFormatedWithAdress>
  <DomainObject.Predmet.ProtustrankaFormatedWithAdressOIB>
    <izvorni_sadrzaj> GRAĐENJE MIHALIĆ društvo s ograničenom odgovornošću za građevinarstvo, trgovinu i usluge, OIB 86900286370, Optujska 13, 42000 Varaždin</izvorni_sadrzaj>
    <derivirana_varijabla naziv="DomainObject.Predmet.ProtustrankaFormatedWithAdressOIB_1"> GRAĐENJE MIHALIĆ društvo s ograničenom odgovornošću za građevinarstvo, trgovinu i usluge, OIB 86900286370, Optujska 13, 42000 Varaždin</derivirana_varijabla>
  </DomainObject.Predmet.ProtustrankaFormatedWithAdressOIB>
  <DomainObject.Predmet.ProtustrankaWithAdress>
    <izvorni_sadrzaj>GRAĐENJE MIHALIĆ društvo s ograničenom odgovornošću za građevinarstvo, trgovinu i usluge Optujska 13, 42000 Varaždin</izvorni_sadrzaj>
    <derivirana_varijabla naziv="DomainObject.Predmet.ProtustrankaWithAdress_1">GRAĐENJE MIHALIĆ društvo s ograničenom odgovornošću za građevinarstvo, trgovinu i usluge Optujska 13, 42000 Varaždin</derivirana_varijabla>
  </DomainObject.Predmet.ProtustrankaWithAdress>
  <DomainObject.Predmet.ProtustrankaWithAdressOIB>
    <izvorni_sadrzaj>GRAĐENJE MIHALIĆ društvo s ograničenom odgovornošću za građevinarstvo, trgovinu i usluge, OIB 86900286370, Optujska 13, 42000 Varaždin</izvorni_sadrzaj>
    <derivirana_varijabla naziv="DomainObject.Predmet.ProtustrankaWithAdressOIB_1">GRAĐENJE MIHALIĆ društvo s ograničenom odgovornošću za građevinarstvo, trgovinu i usluge, OIB 86900286370, Optujska 13, 42000 Varaždin</derivirana_varijabla>
  </DomainObject.Predmet.ProtustrankaWithAdressOIB>
  <DomainObject.Predmet.ProtustrankaNazivFormated>
    <izvorni_sadrzaj>GRAĐENJE MIHALIĆ društvo s ograničenom odgovornošću za građevinarstvo, trgovinu i usluge</izvorni_sadrzaj>
    <derivirana_varijabla naziv="DomainObject.Predmet.ProtustrankaNazivFormated_1">GRAĐENJE MIHALIĆ društvo s ograničenom odgovornošću za građevinarstvo, trgovinu i usluge</derivirana_varijabla>
  </DomainObject.Predmet.ProtustrankaNazivFormated>
  <DomainObject.Predmet.ProtustrankaNazivFormatedOIB>
    <izvorni_sadrzaj>GRAĐENJE MIHALIĆ društvo s ograničenom odgovornošću za građevinarstvo, trgovinu i usluge, OIB 86900286370</izvorni_sadrzaj>
    <derivirana_varijabla naziv="DomainObject.Predmet.ProtustrankaNazivFormatedOIB_1">GRAĐENJE MIHALIĆ društvo s ograničenom odgovornošću za građevinarstvo, trgovinu i usluge, OIB 86900286370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300364.26</izvorni_sadrzaj>
    <derivirana_varijabla naziv="DomainObject.Predmet.TrenutnaVrijednost_1">300364.26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GRAĐENJE MIHALIĆ društvo s ograničenom odgovornošću za građevinarstvo, trgovinu i usluge</item>
    </izvorni_sadrzaj>
    <derivirana_varijabla naziv="DomainObject.Predmet.ProtuStrankaListFormated_1">
      <item>GRAĐENJE MIHALIĆ društvo s ograničenom odgovornošću za građevinarstvo, trgovinu i usluge</item>
    </derivirana_varijabla>
  </DomainObject.Predmet.ProtuStrankaListFormated>
  <DomainObject.Predmet.ProtuStrankaListFormatedOIB>
    <izvorni_sadrzaj>
      <item>GRAĐENJE MIHALIĆ društvo s ograničenom odgovornošću za građevinarstvo, trgovinu i usluge, OIB 86900286370</item>
    </izvorni_sadrzaj>
    <derivirana_varijabla naziv="DomainObject.Predmet.ProtuStrankaListFormatedOIB_1">
      <item>GRAĐENJE MIHALIĆ društvo s ograničenom odgovornošću za građevinarstvo, trgovinu i usluge, OIB 86900286370</item>
    </derivirana_varijabla>
  </DomainObject.Predmet.ProtuStrankaListFormatedOIB>
  <DomainObject.Predmet.ProtuStrankaListFormatedWithAdress>
    <izvorni_sadrzaj>
      <item>GRAĐENJE MIHALIĆ društvo s ograničenom odgovornošću za građevinarstvo, trgovinu i usluge, Optujska 13, 42000 Varaždin</item>
    </izvorni_sadrzaj>
    <derivirana_varijabla naziv="DomainObject.Predmet.ProtuStrankaListFormatedWithAdress_1">
      <item>GRAĐENJE MIHALIĆ društvo s ograničenom odgovornošću za građevinarstvo, trgovinu i usluge, Optujska 13, 42000 Varaždin</item>
    </derivirana_varijabla>
  </DomainObject.Predmet.ProtuStrankaListFormatedWithAdress>
  <DomainObject.Predmet.ProtuStrankaListFormatedWithAdressOIB>
    <izvorni_sadrzaj>
      <item>GRAĐENJE MIHALIĆ društvo s ograničenom odgovornošću za građevinarstvo, trgovinu i usluge, OIB 86900286370, Optujska 13, 42000 Varaždin</item>
    </izvorni_sadrzaj>
    <derivirana_varijabla naziv="DomainObject.Predmet.ProtuStrankaListFormatedWithAdressOIB_1">
      <item>GRAĐENJE MIHALIĆ društvo s ograničenom odgovornošću za građevinarstvo, trgovinu i usluge, OIB 86900286370, Optujska 13, 42000 Varaždin</item>
    </derivirana_varijabla>
  </DomainObject.Predmet.ProtuStrankaListFormatedWithAdressOIB>
  <DomainObject.Predmet.ProtuStrankaListNazivFormated>
    <izvorni_sadrzaj>
      <item>GRAĐENJE MIHALIĆ društvo s ograničenom odgovornošću za građevinarstvo, trgovinu i usluge</item>
    </izvorni_sadrzaj>
    <derivirana_varijabla naziv="DomainObject.Predmet.ProtuStrankaListNazivFormated_1">
      <item>GRAĐENJE MIHALIĆ društvo s ograničenom odgovornošću za građevinarstvo, trgovinu i usluge</item>
    </derivirana_varijabla>
  </DomainObject.Predmet.ProtuStrankaListNazivFormated>
  <DomainObject.Predmet.ProtuStrankaListNazivFormatedOIB>
    <izvorni_sadrzaj>
      <item>GRAĐENJE MIHALIĆ društvo s ograničenom odgovornošću za građevinarstvo, trgovinu i usluge, OIB 86900286370</item>
    </izvorni_sadrzaj>
    <derivirana_varijabla naziv="DomainObject.Predmet.ProtuStrankaListNazivFormatedOIB_1">
      <item>GRAĐENJE MIHALIĆ društvo s ograničenom odgovornošću za građevinarstvo, trgovinu i usluge, OIB 86900286370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GRAĐENJE MIHALIĆ društvo s ograničenom odgovornošću za građevinarstvo, trgovinu i usluge</izvorni_sadrzaj>
    <derivirana_varijabla naziv="DomainObject.Predmet.ProtustrankaIDrugi_1">GRAĐENJE MIHALIĆ društvo s ograničenom odgovornošću za građevinarstvo,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GRAĐENJE MIHALIĆ društvo s ograničenom odgovornošću za građevinarstvo, trgovinu i usluge, OIB 86900286370, Optujska 13, 42000 Varaždin</izvorni_sadrzaj>
    <derivirana_varijabla naziv="DomainObject.Predmet.ProtustrankaIDrugiAdressOIB_1">GRAĐENJE MIHALIĆ društvo s ograničenom odgovornošću za građevinarstvo, trgovinu i usluge, OIB 86900286370, Optujska 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GRAĐENJE MIHALIĆ društvo s ograničenom odgovornošću za građevinarstvo, trgovinu i usluge</item>
      <item>sudski registar</item>
    </izvorni_sadrzaj>
    <derivirana_varijabla naziv="DomainObject.Predmet.SudioniciListNaziv_1">
      <item>Financijska agencija</item>
      <item>GRAĐENJE MIHALIĆ društvo s ograničenom odgovornošću za građevinarstvo, trgovinu i usluge</item>
      <item>sudski registar</item>
    </derivirana_varijabla>
  </DomainObject.Predmet.SudioniciListNaziv>
  <DomainObject.Predmet.SudioniciListAdressOIB>
    <izvorni_sadrzaj>
      <item>Financijska agencija, OIB 85821130368</item>
      <item>GRAĐENJE MIHALIĆ društvo s ograničenom odgovornošću za građevinarstvo, trgovinu i usluge, OIB 86900286370, Optujska 13,42000 Varaždin</item>
      <item>sudski registar</item>
    </izvorni_sadrzaj>
    <derivirana_varijabla naziv="DomainObject.Predmet.SudioniciListAdressOIB_1">
      <item>Financijska agencija, OIB 85821130368</item>
      <item>GRAĐENJE MIHALIĆ društvo s ograničenom odgovornošću za građevinarstvo, trgovinu i usluge, OIB 86900286370, Optujska 13,42000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2017-05-31T11:20:00Z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