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fd5ae" w14:paraId="b8fd5ae" w:rsidRDefault="00531E20" w:rsidP="00531E20" w:rsidR="00531E20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9525" r="9525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TRGOVAČKI SUD U OSIJEKU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STALNA SLUŽBA U SLAVONSKOM BRODU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7961AA">
        <w:rPr>
          <w:b/>
        </w:rPr>
        <w:t>Broj:7/ St-9</w:t>
      </w:r>
      <w:r>
        <w:rPr>
          <w:b/>
        </w:rPr>
        <w:t>/201</w:t>
      </w:r>
      <w:r w:rsidR="007961AA">
        <w:rPr>
          <w:b/>
        </w:rPr>
        <w:t>1</w:t>
      </w:r>
      <w:r>
        <w:rPr>
          <w:b/>
        </w:rPr>
        <w:t>-</w:t>
      </w:r>
      <w:r w:rsidR="007961AA">
        <w:rPr>
          <w:b/>
        </w:rPr>
        <w:t>226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Slavonski Brod</w:t>
      </w:r>
    </w:p>
    <w:p w:rsidRDefault="00D045EE" w:rsidP="00531E20" w:rsidR="00D045EE">
      <w:pPr>
        <w:jc w:val="both"/>
        <w:rPr>
          <w:b/>
        </w:rPr>
      </w:pPr>
    </w:p>
    <w:p w:rsidRDefault="00AA7D7C" w:rsidP="00531E20" w:rsidR="00AA7D7C">
      <w:pPr>
        <w:jc w:val="both"/>
        <w:rPr>
          <w:b/>
        </w:rPr>
      </w:pPr>
    </w:p>
    <w:p w:rsidRDefault="00531E20" w:rsidP="00531E20" w:rsidR="00AA7D7C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D045EE" w:rsidP="00531E20" w:rsidR="00D045EE">
      <w:pPr>
        <w:jc w:val="center"/>
        <w:rPr>
          <w:b/>
        </w:rPr>
      </w:pPr>
    </w:p>
    <w:p w:rsidRDefault="00531E20" w:rsidP="00531E20" w:rsidR="00531E20">
      <w:pPr>
        <w:jc w:val="both"/>
      </w:pPr>
      <w:r>
        <w:tab/>
      </w:r>
    </w:p>
    <w:p w:rsidRDefault="00531E20" w:rsidP="00531E20" w:rsidR="00531E20">
      <w:pPr>
        <w:ind w:firstLine="1440"/>
        <w:jc w:val="both"/>
      </w:pPr>
      <w:r>
        <w:t xml:space="preserve">TRGOVAČKI SUD U OSIJEKU, STALNA SLUŽBA U SLAVONSKOM BRODU, po sutkinji Mirni Vujčić, </w:t>
      </w:r>
      <w:r w:rsidR="00DF7FD8" w:rsidRPr="00DF7FD8">
        <w:t xml:space="preserve">u stečajnom postupku nad stečajnim dužnikom </w:t>
      </w:r>
      <w:r w:rsidR="007961AA" w:rsidRPr="007961AA">
        <w:t xml:space="preserve">AGROMIX, </w:t>
      </w:r>
      <w:proofErr w:type="spellStart"/>
      <w:r w:rsidR="007961AA" w:rsidRPr="007961AA">
        <w:t>export</w:t>
      </w:r>
      <w:proofErr w:type="spellEnd"/>
      <w:r w:rsidR="007961AA" w:rsidRPr="007961AA">
        <w:t>-import, za trgovinu na veliko i malo, uvoz-izvoz, turizam i zastupanje, d. o. o. ˝u stečaju˝, skraćena tvrtka: AGROMIX d.o.o. "u stečaju", Slavonski Brod, Dr. Mile Budaka 1,</w:t>
      </w:r>
      <w:r w:rsidR="007961AA" w:rsidRPr="007961AA">
        <w:rPr>
          <w:lang w:val="en-US"/>
        </w:rPr>
        <w:t xml:space="preserve"> OIB 52776511911</w:t>
      </w:r>
      <w:r w:rsidR="00524751">
        <w:t>, dana 1</w:t>
      </w:r>
      <w:r w:rsidR="007961AA">
        <w:t>1</w:t>
      </w:r>
      <w:r>
        <w:t xml:space="preserve">. </w:t>
      </w:r>
      <w:r w:rsidR="007961AA">
        <w:t>siječnja</w:t>
      </w:r>
      <w:r w:rsidR="00524751">
        <w:t xml:space="preserve"> 201</w:t>
      </w:r>
      <w:r w:rsidR="007961AA">
        <w:t>8</w:t>
      </w:r>
      <w:r>
        <w:t xml:space="preserve">. </w:t>
      </w:r>
      <w:r w:rsidR="00AA7D7C">
        <w:t>godine</w:t>
      </w:r>
    </w:p>
    <w:p w:rsidRDefault="00531E20" w:rsidP="00531E20" w:rsidR="00531E20">
      <w:pPr>
        <w:jc w:val="both"/>
      </w:pPr>
    </w:p>
    <w:p w:rsidRDefault="00531E20" w:rsidP="00531E20" w:rsidR="00696261">
      <w:pPr>
        <w:jc w:val="center"/>
      </w:pPr>
      <w:r w:rsidRPr="007F527E">
        <w:t>z a k l j u č i o    j e</w:t>
      </w:r>
    </w:p>
    <w:p w:rsidRDefault="00531E20" w:rsidP="00531E20" w:rsidR="00531E20">
      <w:pPr>
        <w:jc w:val="center"/>
      </w:pPr>
    </w:p>
    <w:p w:rsidRDefault="00531E20" w:rsidP="00EF774B" w:rsidR="007961AA">
      <w:pPr>
        <w:jc w:val="both"/>
      </w:pPr>
      <w:r>
        <w:t xml:space="preserve">                          </w:t>
      </w:r>
      <w:r>
        <w:rPr>
          <w:b/>
        </w:rPr>
        <w:t xml:space="preserve"> </w:t>
      </w:r>
      <w:r w:rsidRPr="007F527E">
        <w:t xml:space="preserve"> </w:t>
      </w:r>
      <w:r w:rsidR="007F527E">
        <w:t xml:space="preserve"> Nalaže se </w:t>
      </w:r>
      <w:r w:rsidR="00696261">
        <w:t>Financijsk</w:t>
      </w:r>
      <w:r w:rsidR="00C04FF0">
        <w:t>oj agenciji Regionalnom centru Osijek</w:t>
      </w:r>
      <w:r w:rsidR="007F527E">
        <w:t xml:space="preserve"> </w:t>
      </w:r>
      <w:r w:rsidR="00DF7FD8">
        <w:t>izvršiti povrat uplaćene jamčevine</w:t>
      </w:r>
      <w:r w:rsidR="005F6B72">
        <w:t xml:space="preserve"> </w:t>
      </w:r>
      <w:r w:rsidR="00DF7FD8">
        <w:t xml:space="preserve">za sudjelovanje u elektroničkoj javnoj dražbi </w:t>
      </w:r>
      <w:r w:rsidR="00B93FF0">
        <w:t xml:space="preserve">u iznosu od 45.700,00 Kn </w:t>
      </w:r>
      <w:r w:rsidR="007961AA">
        <w:t>uplatiteljici jamčevine Marijan</w:t>
      </w:r>
      <w:r w:rsidR="00A33BF5">
        <w:t>i</w:t>
      </w:r>
      <w:r w:rsidR="007961AA">
        <w:t xml:space="preserve"> Margeta iz Rijeke, </w:t>
      </w:r>
      <w:proofErr w:type="spellStart"/>
      <w:r w:rsidR="007961AA">
        <w:t>Rastočine</w:t>
      </w:r>
      <w:proofErr w:type="spellEnd"/>
      <w:r w:rsidR="007961AA">
        <w:t xml:space="preserve"> 4, OIB 55139440206 na žiro-račun uplatiteljice HR2723400093203219491</w:t>
      </w:r>
      <w:r w:rsidR="00A33BF5">
        <w:t>.</w:t>
      </w:r>
      <w:r w:rsidR="00D045EE">
        <w:t xml:space="preserve"> </w:t>
      </w:r>
    </w:p>
    <w:p w:rsidRDefault="00B93FF0" w:rsidP="00EF774B" w:rsidR="00B93FF0">
      <w:pPr>
        <w:jc w:val="both"/>
      </w:pPr>
    </w:p>
    <w:p w:rsidRDefault="004A6886" w:rsidP="00D045EE" w:rsidR="00A33BF5">
      <w:pPr>
        <w:jc w:val="center"/>
      </w:pPr>
      <w:r>
        <w:t xml:space="preserve">Obrazloženje </w:t>
      </w:r>
      <w:r>
        <w:tab/>
      </w:r>
      <w:r>
        <w:tab/>
      </w:r>
    </w:p>
    <w:p w:rsidRDefault="00A33BF5" w:rsidP="00531E20" w:rsidR="00A33BF5">
      <w:pPr>
        <w:jc w:val="both"/>
      </w:pPr>
    </w:p>
    <w:p w:rsidRDefault="00A33BF5" w:rsidP="00531E20" w:rsidR="00A33BF5">
      <w:pPr>
        <w:jc w:val="both"/>
      </w:pPr>
      <w:r>
        <w:t xml:space="preserve"> </w:t>
      </w:r>
      <w:r>
        <w:tab/>
      </w:r>
      <w:r>
        <w:tab/>
        <w:t>Marijana Margeta kao uplatiteljica jamčevine za elektroničku javnu dražbu  koju provodi Financijska agencija (identifikator nadmetanja  4199 ) u ovoj pravnoj stvari zatražila je povrat uplaćene jamčevine.</w:t>
      </w:r>
    </w:p>
    <w:p w:rsidRDefault="00A33BF5" w:rsidP="00A33BF5" w:rsidR="00A33BF5">
      <w:pPr>
        <w:jc w:val="both"/>
      </w:pPr>
      <w:r>
        <w:t xml:space="preserve"> </w:t>
      </w:r>
      <w:r>
        <w:tab/>
      </w:r>
      <w:r>
        <w:tab/>
        <w:t>Fi</w:t>
      </w:r>
      <w:r w:rsidR="004A6886">
        <w:t xml:space="preserve">nancijska agencija Regionalni centar Osijek (dalje FINA ) </w:t>
      </w:r>
      <w:r w:rsidR="0058341D">
        <w:t xml:space="preserve">dostavila je </w:t>
      </w:r>
      <w:r>
        <w:t>obavijest sud</w:t>
      </w:r>
      <w:r w:rsidR="0058341D">
        <w:t>u</w:t>
      </w:r>
      <w:r w:rsidR="004A6886">
        <w:t xml:space="preserve"> </w:t>
      </w:r>
      <w:r>
        <w:t>koj</w:t>
      </w:r>
      <w:r w:rsidR="0058341D">
        <w:t>u</w:t>
      </w:r>
      <w:r>
        <w:t xml:space="preserve"> je sud zaprimio 11. prosinca 2017.godine da je zaprimila zahtjev uplatiteljice jamčevine u ovoj pravnoj stvari od 06. lipnja 2017.godin</w:t>
      </w:r>
      <w:r w:rsidR="0058341D">
        <w:t>e</w:t>
      </w:r>
      <w:r>
        <w:t xml:space="preserve"> s nalogom za dostavu podataka potrebnih za povrat jamčevine, te se očitovala da je uplatiteljica Marijana Margeta samo uplatila jamčevinu za sudjelovanje u elektroničkoj javnoj dražbi ( identifikator nadmetanja 4199, za </w:t>
      </w:r>
      <w:proofErr w:type="spellStart"/>
      <w:r>
        <w:t>id</w:t>
      </w:r>
      <w:proofErr w:type="spellEnd"/>
      <w:r>
        <w:t xml:space="preserve"> predmeta prodaje 2943 ) bez da je u istoj sudjelovala i budući je dražba završila b</w:t>
      </w:r>
      <w:r w:rsidR="00D045EE">
        <w:t>e</w:t>
      </w:r>
      <w:r>
        <w:t>z valjanih ponuda dana 14.</w:t>
      </w:r>
      <w:r w:rsidR="0002558D">
        <w:t xml:space="preserve"> </w:t>
      </w:r>
      <w:r>
        <w:t>studenoga 2017.</w:t>
      </w:r>
      <w:r w:rsidR="0002558D">
        <w:t xml:space="preserve"> </w:t>
      </w:r>
      <w:r>
        <w:t>godine</w:t>
      </w:r>
      <w:r w:rsidR="0002558D">
        <w:t>,</w:t>
      </w:r>
      <w:r>
        <w:t xml:space="preserve"> Agencija je dana 15.</w:t>
      </w:r>
      <w:r w:rsidR="0002558D">
        <w:t xml:space="preserve"> </w:t>
      </w:r>
      <w:r>
        <w:t>studenoga 2017.</w:t>
      </w:r>
      <w:r w:rsidR="0002558D">
        <w:t xml:space="preserve"> </w:t>
      </w:r>
      <w:r>
        <w:t>godine na svojim mrežnim stranicama objavila Poziv na sudjelovanje u drugoj elektroničkoj javnoj dražbi i da sukladno tome jamčevinu uplatiteljice Marijane</w:t>
      </w:r>
      <w:r w:rsidR="0002558D">
        <w:t xml:space="preserve"> Margeta</w:t>
      </w:r>
      <w:r>
        <w:t xml:space="preserve"> u iznosu od 45.700,00 Kn koja je uplaćena na žiro-račun </w:t>
      </w:r>
      <w:r w:rsidR="0002558D">
        <w:t>A</w:t>
      </w:r>
      <w:r>
        <w:t xml:space="preserve">gencije broj  </w:t>
      </w:r>
      <w:r w:rsidR="00D045EE">
        <w:t>HR3323900011300028779</w:t>
      </w:r>
      <w:r>
        <w:t xml:space="preserve"> za identifikator nadmetanja broj 4199 treba vratiti na žiro-račun uplatiteljice</w:t>
      </w:r>
      <w:r w:rsidRPr="00A33BF5">
        <w:t xml:space="preserve"> HR2723400093203219491.</w:t>
      </w:r>
    </w:p>
    <w:p w:rsidRDefault="00A33BF5" w:rsidP="00531E20" w:rsidR="0081154D">
      <w:pPr>
        <w:jc w:val="both"/>
      </w:pPr>
      <w:r>
        <w:t xml:space="preserve"> </w:t>
      </w:r>
      <w:r>
        <w:tab/>
      </w:r>
      <w:r>
        <w:tab/>
        <w:t>Kako je dakle</w:t>
      </w:r>
      <w:r w:rsidR="0002558D">
        <w:t>,</w:t>
      </w:r>
      <w:r>
        <w:t xml:space="preserve"> prema obavijesti FINA-e  uplatiteljica samo uplatila jamčevinu za sudjelovanje u prvoj elektroničkoj javnoj dražbi</w:t>
      </w:r>
      <w:r w:rsidR="00D045EE">
        <w:t xml:space="preserve"> bez da je u istoj sudjelovala</w:t>
      </w:r>
      <w:r w:rsidR="0002558D">
        <w:t xml:space="preserve"> kao ponuditelj</w:t>
      </w:r>
      <w:r w:rsidR="00D045EE">
        <w:t xml:space="preserve"> i</w:t>
      </w:r>
      <w:r w:rsidR="006D74FB">
        <w:t xml:space="preserve"> dala valjanu ponudu, te</w:t>
      </w:r>
      <w:r w:rsidR="00D045EE">
        <w:t xml:space="preserve"> budući da je prva elektronička javna dražba završila bez valjanih ponuda</w:t>
      </w:r>
      <w:r w:rsidR="0002558D">
        <w:t xml:space="preserve"> zbog čega je Agencija objavila poziv na sudjelovanje u drugoj elektroničkoj javnoj dražbi, </w:t>
      </w:r>
      <w:r w:rsidR="00D045EE">
        <w:t>valjalo je naložiti FINA-i</w:t>
      </w:r>
      <w:r w:rsidR="0002558D">
        <w:t xml:space="preserve"> izvršiti</w:t>
      </w:r>
      <w:r w:rsidR="00D045EE">
        <w:t xml:space="preserve"> povrat jamčevine uplatiteljic</w:t>
      </w:r>
      <w:r w:rsidR="0002558D">
        <w:t>i</w:t>
      </w:r>
      <w:r w:rsidR="00077EA9">
        <w:t>,</w:t>
      </w:r>
      <w:r w:rsidR="00D045EE">
        <w:t xml:space="preserve"> pa</w:t>
      </w:r>
      <w:r w:rsidR="00077EA9">
        <w:t xml:space="preserve"> je na temelju </w:t>
      </w:r>
    </w:p>
    <w:p w:rsidRDefault="0081154D" w:rsidP="00531E20" w:rsidR="0081154D">
      <w:pPr>
        <w:jc w:val="both"/>
      </w:pPr>
    </w:p>
    <w:p w:rsidRDefault="0081154D" w:rsidP="0081154D" w:rsidR="0081154D">
      <w:pPr>
        <w:jc w:val="right"/>
      </w:pPr>
      <w:r w:rsidRPr="0081154D">
        <w:rPr>
          <w:b/>
        </w:rPr>
        <w:lastRenderedPageBreak/>
        <w:t>Broj:7/ St-9/2011-226</w:t>
      </w:r>
    </w:p>
    <w:p w:rsidRDefault="0081154D" w:rsidP="00531E20" w:rsidR="0081154D">
      <w:pPr>
        <w:jc w:val="both"/>
      </w:pPr>
    </w:p>
    <w:p w:rsidRDefault="00077EA9" w:rsidP="00531E20" w:rsidR="00DF7FD8">
      <w:pPr>
        <w:jc w:val="both"/>
      </w:pPr>
      <w:r>
        <w:t xml:space="preserve">odredbe čl. 18 st. 2 Stečajnog zakona  ( NN 71/15 ) </w:t>
      </w:r>
      <w:r w:rsidR="00D045EE">
        <w:t xml:space="preserve">i uz primjenu pravila iz odredbe čl. 13 Pravilnika o načinu i postupku provedbe prodaje nekretnina i pokretnina koje se prodaju u ovršnom postupku ( NN 156/14 ) </w:t>
      </w:r>
      <w:r>
        <w:t>odlučeno kao u izreci zaključka.</w:t>
      </w:r>
    </w:p>
    <w:p w:rsidRDefault="00531E20" w:rsidP="00531E20" w:rsidR="00531E20">
      <w:pPr>
        <w:jc w:val="both"/>
      </w:pPr>
    </w:p>
    <w:p w:rsidRDefault="0002558D" w:rsidP="00531E20" w:rsidR="0002558D">
      <w:pPr>
        <w:jc w:val="both"/>
      </w:pPr>
    </w:p>
    <w:p w:rsidRDefault="00531E20" w:rsidP="00531E20" w:rsidR="00DF7FD8">
      <w:pPr>
        <w:jc w:val="center"/>
      </w:pPr>
      <w:r>
        <w:t xml:space="preserve">U Slavonskom Brodu, </w:t>
      </w:r>
      <w:r w:rsidR="00524751">
        <w:t>1</w:t>
      </w:r>
      <w:r w:rsidR="007961AA">
        <w:t>1</w:t>
      </w:r>
      <w:r>
        <w:t>.</w:t>
      </w:r>
      <w:r w:rsidR="00DF7FD8">
        <w:t xml:space="preserve"> </w:t>
      </w:r>
      <w:r w:rsidR="007961AA">
        <w:t>siječnja</w:t>
      </w:r>
      <w:r>
        <w:t xml:space="preserve"> 201</w:t>
      </w:r>
      <w:r w:rsidR="007961AA">
        <w:t>8</w:t>
      </w:r>
      <w:r>
        <w:t xml:space="preserve">. </w:t>
      </w:r>
      <w:r w:rsidR="00696261">
        <w:t>godine</w:t>
      </w:r>
    </w:p>
    <w:p w:rsidRDefault="00531E20" w:rsidP="00531E20" w:rsidR="00531E20">
      <w:pPr>
        <w:jc w:val="center"/>
      </w:pPr>
    </w:p>
    <w:p w:rsidRDefault="0002558D" w:rsidP="00531E20" w:rsidR="0002558D">
      <w:pPr>
        <w:jc w:val="center"/>
      </w:pPr>
    </w:p>
    <w:p w:rsidRDefault="00531E20" w:rsidP="00531E20" w:rsidR="00531E20">
      <w:pPr>
        <w:jc w:val="center"/>
      </w:pPr>
      <w:r>
        <w:t xml:space="preserve">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Stečajna sutkinja</w:t>
      </w:r>
    </w:p>
    <w:p w:rsidRDefault="00531E20" w:rsidP="00077EA9" w:rsidR="00531E20">
      <w:pPr>
        <w:jc w:val="both"/>
      </w:pPr>
      <w:r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46555B">
        <w:t xml:space="preserve">  </w:t>
      </w:r>
      <w:r>
        <w:t xml:space="preserve"> Mirna Vujčić</w:t>
      </w:r>
    </w:p>
    <w:p w:rsidRDefault="00531E20" w:rsidP="00531E20" w:rsidR="00531E20" w:rsidRPr="00696261">
      <w:pPr>
        <w:jc w:val="both"/>
        <w:rPr>
          <w:sz w:val="20"/>
          <w:szCs w:val="20"/>
        </w:rPr>
      </w:pPr>
      <w:r w:rsidRPr="00696261">
        <w:rPr>
          <w:sz w:val="20"/>
          <w:szCs w:val="20"/>
        </w:rPr>
        <w:t xml:space="preserve">NAPUTAK O PRAVNOM LIJEKU:      </w:t>
      </w:r>
    </w:p>
    <w:p w:rsidRDefault="00531E20" w:rsidP="00531E20" w:rsidR="00531E20" w:rsidRPr="00696261">
      <w:pPr>
        <w:jc w:val="both"/>
        <w:rPr>
          <w:sz w:val="20"/>
          <w:szCs w:val="20"/>
        </w:rPr>
      </w:pPr>
      <w:r w:rsidRPr="00696261">
        <w:rPr>
          <w:sz w:val="20"/>
          <w:szCs w:val="20"/>
        </w:rPr>
        <w:t>Protiv ovog zaključka nije dopuštena žalba.</w:t>
      </w:r>
    </w:p>
    <w:p w:rsidRDefault="00531E20" w:rsidP="00531E20" w:rsidR="00531E20">
      <w:pPr>
        <w:jc w:val="both"/>
        <w:rPr>
          <w:sz w:val="16"/>
          <w:szCs w:val="16"/>
        </w:rPr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  <w:r>
        <w:t>Dostaviti:</w:t>
      </w:r>
    </w:p>
    <w:p w:rsidRDefault="00531E20" w:rsidP="00531E20" w:rsidR="00531E20">
      <w:pPr>
        <w:jc w:val="both"/>
      </w:pPr>
      <w:r>
        <w:t>1. Objaviti na mrežnoj stranici e-Oglasna ploča sudova</w:t>
      </w:r>
    </w:p>
    <w:p w:rsidRDefault="00531E20" w:rsidP="00531E20" w:rsidR="00531E20">
      <w:pPr>
        <w:jc w:val="both"/>
      </w:pPr>
      <w:r>
        <w:t xml:space="preserve">2. </w:t>
      </w:r>
      <w:r w:rsidR="007F527E">
        <w:t xml:space="preserve">dostaviti </w:t>
      </w:r>
      <w:r w:rsidR="007961AA">
        <w:t>FINA-i</w:t>
      </w: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/>
    <w:p w:rsidRDefault="00531E20" w:rsidP="00531E20" w:rsidR="00531E20"/>
    <w:p w:rsidRDefault="00DB052E" w:rsidP="00531E20" w:rsidR="00DB052E" w:rsidRPr="00531E20"/>
    <w:sectPr w:rsidR="00DB052E" w:rsidRPr="00531E2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1E20"/>
    <w:rsid w:val="0002558D"/>
    <w:rsid w:val="00077EA9"/>
    <w:rsid w:val="000E2B6A"/>
    <w:rsid w:val="00100D68"/>
    <w:rsid w:val="001241A7"/>
    <w:rsid w:val="001F11F8"/>
    <w:rsid w:val="00220610"/>
    <w:rsid w:val="002D2E8F"/>
    <w:rsid w:val="00380189"/>
    <w:rsid w:val="0046555B"/>
    <w:rsid w:val="004A6886"/>
    <w:rsid w:val="00524751"/>
    <w:rsid w:val="00531E20"/>
    <w:rsid w:val="0058341D"/>
    <w:rsid w:val="005F6B72"/>
    <w:rsid w:val="00621966"/>
    <w:rsid w:val="00696261"/>
    <w:rsid w:val="006D74FB"/>
    <w:rsid w:val="00783EBA"/>
    <w:rsid w:val="007961AA"/>
    <w:rsid w:val="007C0426"/>
    <w:rsid w:val="007F527E"/>
    <w:rsid w:val="0081154D"/>
    <w:rsid w:val="0082081F"/>
    <w:rsid w:val="008660F7"/>
    <w:rsid w:val="008709B2"/>
    <w:rsid w:val="00883444"/>
    <w:rsid w:val="00887D4C"/>
    <w:rsid w:val="00A33BF5"/>
    <w:rsid w:val="00A35B8A"/>
    <w:rsid w:val="00A474D7"/>
    <w:rsid w:val="00AA7D7C"/>
    <w:rsid w:val="00B016D8"/>
    <w:rsid w:val="00B93FF0"/>
    <w:rsid w:val="00C04FF0"/>
    <w:rsid w:val="00C400EA"/>
    <w:rsid w:val="00D045EE"/>
    <w:rsid w:val="00DB052E"/>
    <w:rsid w:val="00DF7FD8"/>
    <w:rsid w:val="00E800DA"/>
    <w:rsid w:val="00EB51CF"/>
    <w:rsid w:val="00EF7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1E2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1E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1E2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19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19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19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19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19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1E2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1E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1E2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19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19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19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19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19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2100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St-9/2011</izvorni_sadrzaj>
    <derivirana_varijabla naziv="DomainObject.Predmet.OznakaBroj_1">St-9/2011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I,II,III,IV -kod Tome</izvorni_sadrzaj>
    <derivirana_varijabla naziv="DomainObject.Predmet.PrimjedbaSuca_1">I,II,III,IV -kod Tome</derivirana_varijabla>
  </DomainObject.Predmet.PrimjedbaSuca>
  <DomainObject.Predmet.ProtustrankaFormated>
    <izvorni_sadrzaj>  AGROMIX, export-import, za trgovinu na veliko i malo, uvoz-izvoz, turizam i zastupanje, d. o. o. ˝u stečaju˝</izvorni_sadrzaj>
    <derivirana_varijabla naziv="DomainObject.Predmet.ProtustrankaFormated_1">  AGROMIX, export-import, za trgovinu na veliko i malo, uvoz-izvoz, turizam i zastupanje, d. o. o. ˝u stečaju˝</derivirana_varijabla>
  </DomainObject.Predmet.ProtustrankaFormated>
  <DomainObject.Predmet.ProtustrankaFormatedOIB>
    <izvorni_sadrzaj>  AGROMIX, export-import, za trgovinu na veliko i malo, uvoz-izvoz, turizam i zastupanje, d. o. o. ˝u stečaju˝, OIB 52776511911</izvorni_sadrzaj>
    <derivirana_varijabla naziv="DomainObject.Predmet.ProtustrankaFormatedOIB_1">  AGROMIX, export-import, za trgovinu na veliko i malo, uvoz-izvoz, turizam i zastupanje, d. o. o. ˝u stečaju˝, OIB 52776511911</derivirana_varijabla>
  </DomainObject.Predmet.ProtustrankaFormatedOIB>
  <DomainObject.Predmet.ProtustrankaFormatedWithAdress>
    <izvorni_sadrzaj> AGROMIX, export-import, za trgovinu na veliko i malo, uvoz-izvoz, turizam i zastupanje, d. o. o. ˝u stečaju˝, Dr. Mile Budaka 1, 35000 Slavonski Brod</izvorni_sadrzaj>
    <derivirana_varijabla naziv="DomainObject.Predmet.ProtustrankaFormatedWithAdress_1"> AGROMIX, export-import, za trgovinu na veliko i malo, uvoz-izvoz, turizam i zastupanje, d. o. o. ˝u stečaju˝, Dr. Mile Budaka 1, 35000 Slavonski Brod</derivirana_varijabla>
  </DomainObject.Predmet.ProtustrankaFormatedWithAdress>
  <DomainObject.Predmet.ProtustrankaFormatedWithAdressOIB>
    <izvorni_sadrzaj> AGROMIX, export-import, za trgovinu na veliko i malo, uvoz-izvoz, turizam i zastupanje, d. o. o. ˝u stečaju˝, OIB 52776511911, Dr. Mile Budaka 1, 35000 Slavonski Brod</izvorni_sadrzaj>
    <derivirana_varijabla naziv="DomainObject.Predmet.ProtustrankaFormatedWithAdressOIB_1"> AGROMIX, export-import, za trgovinu na veliko i malo, uvoz-izvoz, turizam i zastupanje, d. o. o. ˝u stečaju˝, OIB 52776511911, Dr. Mile Budaka 1, 35000 Slavonski Brod</derivirana_varijabla>
  </DomainObject.Predmet.ProtustrankaFormatedWithAdressOIB>
  <DomainObject.Predmet.ProtustrankaWithAdress>
    <izvorni_sadrzaj>AGROMIX, export-import, za trgovinu na veliko i malo, uvoz-izvoz, turizam i zastupanje, d. o. o. ˝u stečaju˝ Dr. Mile Budaka 1, 35000 Slavonski Brod</izvorni_sadrzaj>
    <derivirana_varijabla naziv="DomainObject.Predmet.ProtustrankaWithAdress_1">AGROMIX, export-import, za trgovinu na veliko i malo, uvoz-izvoz, turizam i zastupanje, d. o. o. ˝u stečaju˝ Dr. Mile Budaka 1, 35000 Slavonski Brod</derivirana_varijabla>
  </DomainObject.Predmet.ProtustrankaWithAdress>
  <DomainObject.Predmet.ProtustrankaWithAdressOIB>
    <izvorni_sadrzaj>AGROMIX, export-import, za trgovinu na veliko i malo, uvoz-izvoz, turizam i zastupanje, d. o. o. ˝u stečaju˝, OIB 52776511911, Dr. Mile Budaka 1, 35000 Slavonski Brod</izvorni_sadrzaj>
    <derivirana_varijabla naziv="DomainObject.Predmet.ProtustrankaWithAdressOIB_1">AGROMIX, export-import, za trgovinu na veliko i malo, uvoz-izvoz, turizam i zastupanje, d. o. o. ˝u stečaju˝, OIB 52776511911, Dr. Mile Budaka 1, 35000 Slavonski Brod</derivirana_varijabla>
  </DomainObject.Predmet.ProtustrankaWithAdressOIB>
  <DomainObject.Predmet.ProtustrankaNazivFormated>
    <izvorni_sadrzaj>AGROMIX, export-import, za trgovinu na veliko i malo, uvoz-izvoz, turizam i zastupanje, d. o. o. ˝u stečaju˝</izvorni_sadrzaj>
    <derivirana_varijabla naziv="DomainObject.Predmet.ProtustrankaNazivFormated_1">AGROMIX, export-import, za trgovinu na veliko i malo, uvoz-izvoz, turizam i zastupanje, d. o. o. ˝u stečaju˝</derivirana_varijabla>
  </DomainObject.Predmet.ProtustrankaNazivFormated>
  <DomainObject.Predmet.ProtustrankaNazivFormatedOIB>
    <izvorni_sadrzaj>AGROMIX, export-import, za trgovinu na veliko i malo, uvoz-izvoz, turizam i zastupanje, d. o. o. ˝u stečaju˝, OIB 52776511911</izvorni_sadrzaj>
    <derivirana_varijabla naziv="DomainObject.Predmet.ProtustrankaNazivFormatedOIB_1">AGROMIX, export-import, za trgovinu na veliko i malo, uvoz-izvoz, turizam i zastupanje, d. o. o. ˝u stečaju˝, OIB 52776511911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ARIVI d.o.o. VUKOVAR</izvorni_sadrzaj>
    <derivirana_varijabla naziv="DomainObject.Predmet.StrankaFormated_1">  ARIVI d.o.o. VUKOVAR</derivirana_varijabla>
  </DomainObject.Predmet.StrankaFormated>
  <DomainObject.Predmet.StrankaFormatedOIB>
    <izvorni_sadrzaj>  ARIVI d.o.o. VUKOVAR</izvorni_sadrzaj>
    <derivirana_varijabla naziv="DomainObject.Predmet.StrankaFormatedOIB_1">  ARIVI d.o.o. VUKOVAR</derivirana_varijabla>
  </DomainObject.Predmet.StrankaFormatedOIB>
  <DomainObject.Predmet.StrankaFormatedWithAdress>
    <izvorni_sadrzaj> ARIVI d.o.o. VUKOVAR, Dr.Mile Budaka 1, 32000 Vukovar</izvorni_sadrzaj>
    <derivirana_varijabla naziv="DomainObject.Predmet.StrankaFormatedWithAdress_1"> ARIVI d.o.o. VUKOVAR, Dr.Mile Budaka 1, 32000 Vukovar</derivirana_varijabla>
  </DomainObject.Predmet.StrankaFormatedWithAdress>
  <DomainObject.Predmet.StrankaFormatedWithAdressOIB>
    <izvorni_sadrzaj> ARIVI d.o.o. VUKOVAR, Dr.Mile Budaka 1, 32000 Vukovar</izvorni_sadrzaj>
    <derivirana_varijabla naziv="DomainObject.Predmet.StrankaFormatedWithAdressOIB_1"> ARIVI d.o.o. VUKOVAR, Dr.Mile Budaka 1, 32000 Vukovar</derivirana_varijabla>
  </DomainObject.Predmet.StrankaFormatedWithAdressOIB>
  <DomainObject.Predmet.StrankaWithAdress>
    <izvorni_sadrzaj>ARIVI d.o.o. VUKOVAR Dr.Mile Budaka 1,32000 Vukovar</izvorni_sadrzaj>
    <derivirana_varijabla naziv="DomainObject.Predmet.StrankaWithAdress_1">ARIVI d.o.o. VUKOVAR Dr.Mile Budaka 1,32000 Vukovar</derivirana_varijabla>
  </DomainObject.Predmet.StrankaWithAdress>
  <DomainObject.Predmet.StrankaWithAdressOIB>
    <izvorni_sadrzaj>ARIVI d.o.o. VUKOVAR, Dr.Mile Budaka 1,32000 Vukovar</izvorni_sadrzaj>
    <derivirana_varijabla naziv="DomainObject.Predmet.StrankaWithAdressOIB_1">ARIVI d.o.o. VUKOVAR, Dr.Mile Budaka 1,32000 Vukovar</derivirana_varijabla>
  </DomainObject.Predmet.StrankaWithAdressOIB>
  <DomainObject.Predmet.StrankaNazivFormated>
    <izvorni_sadrzaj>ARIVI d.o.o. VUKOVAR</izvorni_sadrzaj>
    <derivirana_varijabla naziv="DomainObject.Predmet.StrankaNazivFormated_1">ARIVI d.o.o. VUKOVAR</derivirana_varijabla>
  </DomainObject.Predmet.StrankaNazivFormated>
  <DomainObject.Predmet.StrankaNazivFormatedOIB>
    <izvorni_sadrzaj>ARIVI d.o.o. VUKOVAR</izvorni_sadrzaj>
    <derivirana_varijabla naziv="DomainObject.Predmet.StrankaNazivFormatedOIB_1">ARIVI d.o.o. VUKOVAR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ARIVI d.o.o. VUKOVAR</item>
    </izvorni_sadrzaj>
    <derivirana_varijabla naziv="DomainObject.Predmet.StrankaListFormated_1">
      <item>ARIVI d.o.o. VUKOVAR</item>
    </derivirana_varijabla>
  </DomainObject.Predmet.StrankaListFormated>
  <DomainObject.Predmet.StrankaListFormatedOIB>
    <izvorni_sadrzaj>
      <item>ARIVI d.o.o. VUKOVAR</item>
    </izvorni_sadrzaj>
    <derivirana_varijabla naziv="DomainObject.Predmet.StrankaListFormatedOIB_1">
      <item>ARIVI d.o.o. VUKOVAR</item>
    </derivirana_varijabla>
  </DomainObject.Predmet.StrankaListFormatedOIB>
  <DomainObject.Predmet.StrankaListFormatedWithAdress>
    <izvorni_sadrzaj>
      <item>ARIVI d.o.o. VUKOVAR, Dr.Mile Budaka 1, 32000 Vukovar</item>
    </izvorni_sadrzaj>
    <derivirana_varijabla naziv="DomainObject.Predmet.StrankaListFormatedWithAdress_1">
      <item>ARIVI d.o.o. VUKOVAR, Dr.Mile Budaka 1, 32000 Vukovar</item>
    </derivirana_varijabla>
  </DomainObject.Predmet.StrankaListFormatedWithAdress>
  <DomainObject.Predmet.StrankaListFormatedWithAdressOIB>
    <izvorni_sadrzaj>
      <item>ARIVI d.o.o. VUKOVAR, Dr.Mile Budaka 1, 32000 Vukovar</item>
    </izvorni_sadrzaj>
    <derivirana_varijabla naziv="DomainObject.Predmet.StrankaListFormatedWithAdressOIB_1">
      <item>ARIVI d.o.o. VUKOVAR, Dr.Mile Budaka 1, 32000 Vukovar</item>
    </derivirana_varijabla>
  </DomainObject.Predmet.StrankaListFormatedWithAdressOIB>
  <DomainObject.Predmet.StrankaListNazivFormated>
    <izvorni_sadrzaj>
      <item>ARIVI d.o.o. VUKOVAR</item>
    </izvorni_sadrzaj>
    <derivirana_varijabla naziv="DomainObject.Predmet.StrankaListNazivFormated_1">
      <item>ARIVI d.o.o. VUKOVAR</item>
    </derivirana_varijabla>
  </DomainObject.Predmet.StrankaListNazivFormated>
  <DomainObject.Predmet.StrankaListNazivFormatedOIB>
    <izvorni_sadrzaj>
      <item>ARIVI d.o.o. VUKOVAR</item>
    </izvorni_sadrzaj>
    <derivirana_varijabla naziv="DomainObject.Predmet.StrankaListNazivFormatedOIB_1">
      <item>ARIVI d.o.o. VUKOVAR</item>
    </derivirana_varijabla>
  </DomainObject.Predmet.StrankaListNazivFormatedOIB>
  <DomainObject.Predmet.ProtuStrankaListFormated>
    <izvorni_sadrzaj>
      <item>AGROMIX, export-import, za trgovinu na veliko i malo, uvoz-izvoz, turizam i zastupanje, d. o. o. ˝u stečaju˝</item>
    </izvorni_sadrzaj>
    <derivirana_varijabla naziv="DomainObject.Predmet.ProtuStrankaListFormated_1">
      <item>AGROMIX, export-import, za trgovinu na veliko i malo, uvoz-izvoz, turizam i zastupanje, d. o. o. ˝u stečaju˝</item>
    </derivirana_varijabla>
  </DomainObject.Predmet.ProtuStrankaListFormated>
  <DomainObject.Predmet.ProtuStrankaListFormatedOIB>
    <izvorni_sadrzaj>
      <item>AGROMIX, export-import, za trgovinu na veliko i malo, uvoz-izvoz, turizam i zastupanje, d. o. o. ˝u stečaju˝, OIB 52776511911</item>
    </izvorni_sadrzaj>
    <derivirana_varijabla naziv="DomainObject.Predmet.ProtuStrankaListFormatedOIB_1">
      <item>AGROMIX, export-import, za trgovinu na veliko i malo, uvoz-izvoz, turizam i zastupanje, d. o. o. ˝u stečaju˝, OIB 52776511911</item>
    </derivirana_varijabla>
  </DomainObject.Predmet.ProtuStrankaListFormatedOIB>
  <DomainObject.Predmet.ProtuStrankaListFormatedWithAdress>
    <izvorni_sadrzaj>
      <item>AGROMIX, export-import, za trgovinu na veliko i malo, uvoz-izvoz, turizam i zastupanje, d. o. o. ˝u stečaju˝, Dr. Mile Budaka 1, 35000 Slavonski Brod</item>
    </izvorni_sadrzaj>
    <derivirana_varijabla naziv="DomainObject.Predmet.ProtuStrankaListFormatedWithAdress_1">
      <item>AGROMIX, export-import, za trgovinu na veliko i malo, uvoz-izvoz, turizam i zastupanje, d. o. o. ˝u stečaju˝, Dr. Mile Budaka 1, 35000 Slavonski Brod</item>
    </derivirana_varijabla>
  </DomainObject.Predmet.ProtuStrankaListFormatedWithAdress>
  <DomainObject.Predmet.ProtuStrankaListFormatedWithAdressOIB>
    <izvorni_sadrzaj>
      <item>AGROMIX, export-import, za trgovinu na veliko i malo, uvoz-izvoz, turizam i zastupanje, d. o. o. ˝u stečaju˝, OIB 52776511911, Dr. Mile Budaka 1, 35000 Slavonski Brod</item>
    </izvorni_sadrzaj>
    <derivirana_varijabla naziv="DomainObject.Predmet.ProtuStrankaListFormatedWithAdressOIB_1">
      <item>AGROMIX, export-import, za trgovinu na veliko i malo, uvoz-izvoz, turizam i zastupanje, d. o. o. ˝u stečaju˝, OIB 52776511911, Dr. Mile Budaka 1, 35000 Slavonski Brod</item>
    </derivirana_varijabla>
  </DomainObject.Predmet.ProtuStrankaListFormatedWithAdressOIB>
  <DomainObject.Predmet.ProtuStrankaListNazivFormated>
    <izvorni_sadrzaj>
      <item>AGROMIX, export-import, za trgovinu na veliko i malo, uvoz-izvoz, turizam i zastupanje, d. o. o. ˝u stečaju˝</item>
    </izvorni_sadrzaj>
    <derivirana_varijabla naziv="DomainObject.Predmet.ProtuStrankaListNazivFormated_1">
      <item>AGROMIX, export-import, za trgovinu na veliko i malo, uvoz-izvoz, turizam i zastupanje, d. o. o. ˝u stečaju˝</item>
    </derivirana_varijabla>
  </DomainObject.Predmet.ProtuStrankaListNazivFormated>
  <DomainObject.Predmet.ProtuStrankaListNazivFormatedOIB>
    <izvorni_sadrzaj>
      <item>AGROMIX, export-import, za trgovinu na veliko i malo, uvoz-izvoz, turizam i zastupanje, d. o. o. ˝u stečaju˝, OIB 52776511911</item>
    </izvorni_sadrzaj>
    <derivirana_varijabla naziv="DomainObject.Predmet.ProtuStrankaListNazivFormatedOIB_1">
      <item>AGROMIX, export-import, za trgovinu na veliko i malo, uvoz-izvoz, turizam i zastupanje, d. o. o. ˝u stečaju˝, OIB 52776511911</item>
    </derivirana_varijabla>
  </DomainObject.Predmet.ProtuStrankaListNazivFormatedOIB>
  <DomainObject.Predmet.OstaliListFormated>
    <izvorni_sadrzaj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izvorni_sadrzaj>
    <derivirana_varijabla naziv="DomainObject.Predmet.OstaliListFormated_1"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derivirana_varijabla>
  </DomainObject.Predmet.OstaliListFormated>
  <DomainObject.Predmet.OstaliListFormatedOIB>
    <izvorni_sadrzaj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izvorni_sadrzaj>
    <derivirana_varijabla naziv="DomainObject.Predmet.OstaliListFormatedOIB_1"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derivirana_varijabla>
  </DomainObject.Predmet.OstaliListFormatedOIB>
  <DomainObject.Predmet.OstaliListFormatedWithAdress>
    <izvorni_sadrzaj>
      <item>RAIFFAISEN BANK AUSTRIA d.d., Petrinjska 59, 10000 Zagreb</item>
      <item>POREZNA UPRAVA, 35000 SLAVONSK IBROD</item>
      <item>IGOR PLAVŠIĆ, Vladimir Nazora 1, 32100 Vinkovci</item>
      <item>VESNA LAZARIĆ, 35000 Slavonski Brod</item>
      <item>HYPO ALPE ADRIA-BANK d.d., Slavonska avenija 6, 10000 Zagreb</item>
      <item>MATO ŠIMUNOVIĆ, Trg pobjede 16/I, 35000 Slavonski Brod</item>
      <item>ŽDO GRAĐANSKO URPAVNI ODJEL, 35000 Slavonski Brod</item>
      <item>MIRJANA BORIĆ, Garićgradska 18, 10000 Zagreb</item>
      <item>PIK VRBOVEC, Zagrebačka 138, 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 35000 Slavonski Brod</item>
      <item>Željko Sigurnjak, dr. Mile Budaka 1, 35000 Slavonski Brod</item>
      <item>Antun Medvidović</item>
      <item>Vlatka Berketa</item>
    </izvorni_sadrzaj>
    <derivirana_varijabla naziv="DomainObject.Predmet.OstaliListFormatedWithAdress_1">
      <item>RAIFFAISEN BANK AUSTRIA d.d., Petrinjska 59, 10000 Zagreb</item>
      <item>POREZNA UPRAVA, 35000 SLAVONSK IBROD</item>
      <item>IGOR PLAVŠIĆ, Vladimir Nazora 1, 32100 Vinkovci</item>
      <item>VESNA LAZARIĆ, 35000 Slavonski Brod</item>
      <item>HYPO ALPE ADRIA-BANK d.d., Slavonska avenija 6, 10000 Zagreb</item>
      <item>MATO ŠIMUNOVIĆ, Trg pobjede 16/I, 35000 Slavonski Brod</item>
      <item>ŽDO GRAĐANSKO URPAVNI ODJEL, 35000 Slavonski Brod</item>
      <item>MIRJANA BORIĆ, Garićgradska 18, 10000 Zagreb</item>
      <item>PIK VRBOVEC, Zagrebačka 138, 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 35000 Slavonski Brod</item>
      <item>Željko Sigurnjak, dr. Mile Budaka 1, 35000 Slavonski Brod</item>
      <item>Antun Medvidović</item>
      <item>Vlatka Berketa</item>
    </derivirana_varijabla>
  </DomainObject.Predmet.OstaliListFormatedWithAdress>
  <DomainObject.Predmet.OstaliListFormatedWithAdressOIB>
    <izvorni_sadrzaj>
      <item>RAIFFAISEN BANK AUSTRIA d.d., Petrinjska 59, 10000 Zagreb</item>
      <item>POREZNA UPRAVA, 35000 SLAVONSK IBROD</item>
      <item>IGOR PLAVŠIĆ, Vladimir Nazora 1, 32100 Vinkovci</item>
      <item>VESNA LAZARIĆ, 35000 Slavonski Brod</item>
      <item>HYPO ALPE ADRIA-BANK d.d., Slavonska avenija 6, 10000 Zagreb</item>
      <item>MATO ŠIMUNOVIĆ, Trg pobjede 16/I, 35000 Slavonski Brod</item>
      <item>ŽDO GRAĐANSKO URPAVNI ODJEL, 35000 Slavonski Brod</item>
      <item>MIRJANA BORIĆ, Garićgradska 18, 10000 Zagreb</item>
      <item>PIK VRBOVEC, Zagrebačka 138, 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 35000 Slavonski Brod</item>
      <item>Željko Sigurnjak, dr. Mile Budaka 1, 35000 Slavonski Brod</item>
      <item>Antun Medvidović</item>
      <item>Vlatka Berketa</item>
    </izvorni_sadrzaj>
    <derivirana_varijabla naziv="DomainObject.Predmet.OstaliListFormatedWithAdressOIB_1">
      <item>RAIFFAISEN BANK AUSTRIA d.d., Petrinjska 59, 10000 Zagreb</item>
      <item>POREZNA UPRAVA, 35000 SLAVONSK IBROD</item>
      <item>IGOR PLAVŠIĆ, Vladimir Nazora 1, 32100 Vinkovci</item>
      <item>VESNA LAZARIĆ, 35000 Slavonski Brod</item>
      <item>HYPO ALPE ADRIA-BANK d.d., Slavonska avenija 6, 10000 Zagreb</item>
      <item>MATO ŠIMUNOVIĆ, Trg pobjede 16/I, 35000 Slavonski Brod</item>
      <item>ŽDO GRAĐANSKO URPAVNI ODJEL, 35000 Slavonski Brod</item>
      <item>MIRJANA BORIĆ, Garićgradska 18, 10000 Zagreb</item>
      <item>PIK VRBOVEC, Zagrebačka 138, 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 35000 Slavonski Brod</item>
      <item>Željko Sigurnjak, dr. Mile Budaka 1, 35000 Slavonski Brod</item>
      <item>Antun Medvidović</item>
      <item>Vlatka Berketa</item>
    </derivirana_varijabla>
  </DomainObject.Predmet.OstaliListFormatedWithAdressOIB>
  <DomainObject.Predmet.OstaliListNazivFormated>
    <izvorni_sadrzaj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izvorni_sadrzaj>
    <derivirana_varijabla naziv="DomainObject.Predmet.OstaliListNazivFormated_1"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derivirana_varijabla>
  </DomainObject.Predmet.OstaliListNazivFormated>
  <DomainObject.Predmet.OstaliListNazivFormatedOIB>
    <izvorni_sadrzaj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izvorni_sadrzaj>
    <derivirana_varijabla naziv="DomainObject.Predmet.OstaliListNazivFormatedOIB_1"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ARIVI d.o.o. VUKOVAR</izvorni_sadrzaj>
    <derivirana_varijabla naziv="DomainObject.Predmet.StrankaIDrugi_1">ARIVI d.o.o. VUKOVAR</derivirana_varijabla>
  </DomainObject.Predmet.StrankaIDrugi>
  <DomainObject.Predmet.ProtustrankaIDrugi>
    <izvorni_sadrzaj>AGROMIX, export-import, za trgovinu na veliko i malo, uvoz-izvoz, turizam i zastupanje, d. o. o. ˝u stečaju˝</izvorni_sadrzaj>
    <derivirana_varijabla naziv="DomainObject.Predmet.ProtustrankaIDrugi_1">AGROMIX, export-import, za trgovinu na veliko i malo, uvoz-izvoz, turizam i zastupanje, d. o. o. ˝u stečaju˝</derivirana_varijabla>
  </DomainObject.Predmet.ProtustrankaIDrugi>
  <DomainObject.Predmet.StrankaIDrugiAdressOIB>
    <izvorni_sadrzaj>ARIVI d.o.o. VUKOVAR, Dr.Mile Budaka 1, 32000 Vukovar</izvorni_sadrzaj>
    <derivirana_varijabla naziv="DomainObject.Predmet.StrankaIDrugiAdressOIB_1">ARIVI d.o.o. VUKOVAR, Dr.Mile Budaka 1, 32000 Vukovar</derivirana_varijabla>
  </DomainObject.Predmet.StrankaIDrugiAdressOIB>
  <DomainObject.Predmet.ProtustrankaIDrugiAdressOIB>
    <izvorni_sadrzaj>AGROMIX, export-import, za trgovinu na veliko i malo, uvoz-izvoz, turizam i zastupanje, d. o. o. ˝u stečaju˝, OIB 52776511911, Dr. Mile Budaka 1, 35000 Slavonski Brod</izvorni_sadrzaj>
    <derivirana_varijabla naziv="DomainObject.Predmet.ProtustrankaIDrugiAdressOIB_1">AGROMIX, export-import, za trgovinu na veliko i malo, uvoz-izvoz, turizam i zastupanje, d. o. o. ˝u stečaju˝, OIB 52776511911, Dr. 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AGROMIX, export-import, za trgovinu na veliko i malo, uvoz-izvoz, turizam i zastupanje, d. o. o. ˝u stečaju˝</item>
      <item>ARIVI d.o.o. VUKOVAR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izvorni_sadrzaj>
    <derivirana_varijabla naziv="DomainObject.Predmet.SudioniciListNaziv_1"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AGROMIX, export-import, za trgovinu na veliko i malo, uvoz-izvoz, turizam i zastupanje, d. o. o. ˝u stečaju˝</item>
      <item>ARIVI d.o.o. VUKOVAR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derivirana_varijabla>
  </DomainObject.Predmet.SudioniciListNaziv>
  <DomainObject.Predmet.SudioniciListAdressOIB>
    <izvorni_sadrzaj>
      <item>RAIFFAISEN BANK AUSTRIA d.d., Petrinjska 59,10000 Zagreb</item>
      <item>POREZNA UPRAVA, 35000 SLAVONSK IBROD</item>
      <item>IGOR PLAVŠIĆ, Vladimir Nazora 1,32100 Vinkovci</item>
      <item>VESNA LAZARIĆ, 35000 Slavonski Brod</item>
      <item>HYPO ALPE ADRIA-BANK d.d., Slavonska avenija 6,10000 Zagreb</item>
      <item>MATO ŠIMUNOVIĆ, Trg pobjede 16/I,35000 Slavonski Brod</item>
      <item>ŽDO GRAĐANSKO URPAVNI ODJEL, 35000 Slavonski Brod</item>
      <item>AGROMIX, export-import, za trgovinu na veliko i malo, uvoz-izvoz, turizam i zastupanje, d. o. o. ˝u stečaju˝, OIB 52776511911, Dr. Mile Budaka 1,35000 Slavonski Brod</item>
      <item>ARIVI d.o.o. VUKOVAR, Dr.Mile Budaka 1,32000 Vukovar</item>
      <item>MIRJANA BORIĆ, Garićgradska 18,10000 Zagreb</item>
      <item>PIK VRBOVEC, Zagrebačka 138,10340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1,35000 Slavonski Brod</item>
      <item>Željko Sigurnjak, dr. Mile Budaka 1,35000 Slavonski Brod</item>
      <item>Antun Medvidović</item>
      <item>Vlatka Berketa</item>
    </izvorni_sadrzaj>
    <derivirana_varijabla naziv="DomainObject.Predmet.SudioniciListAdressOIB_1">
      <item>RAIFFAISEN BANK AUSTRIA d.d., Petrinjska 59,10000 Zagreb</item>
      <item>POREZNA UPRAVA, 35000 SLAVONSK IBROD</item>
      <item>IGOR PLAVŠIĆ, Vladimir Nazora 1,32100 Vinkovci</item>
      <item>VESNA LAZARIĆ, 35000 Slavonski Brod</item>
      <item>HYPO ALPE ADRIA-BANK d.d., Slavonska avenija 6,10000 Zagreb</item>
      <item>MATO ŠIMUNOVIĆ, Trg pobjede 16/I,35000 Slavonski Brod</item>
      <item>ŽDO GRAĐANSKO URPAVNI ODJEL, 35000 Slavonski Brod</item>
      <item>AGROMIX, export-import, za trgovinu na veliko i malo, uvoz-izvoz, turizam i zastupanje, d. o. o. ˝u stečaju˝, OIB 52776511911, Dr. Mile Budaka 1,35000 Slavonski Brod</item>
      <item>ARIVI d.o.o. VUKOVAR, Dr.Mile Budaka 1,32000 Vukovar</item>
      <item>MIRJANA BORIĆ, Garićgradska 18,10000 Zagreb</item>
      <item>PIK VRBOVEC, Zagrebačka 138,10340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1,35000 Slavonski Brod</item>
      <item>Željko Sigurnjak, dr. Mile Budaka 1,35000 Slavonski Brod</item>
      <item>Antun Medvidović</item>
      <item>Vlatka Berketa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null</item>
      <item>, OIB 52776511911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null</item>
      <item>, OIB 52776511911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Šimunović, OIB 04279740780, Trg pobjede 1/1 Slavonski Brod</item>
    </izvorni_sadrzaj>
    <derivirana_varijabla naziv="DomainObject.Predmet.StecajniUpraviteljiListAddressOIB_1">
      <item>Mato Šimunović, OIB 04279740780, Trg pobjede 1/1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441</properties:Words>
  <properties:Characters>2539</properties:Characters>
  <properties:Lines>72</properties:Lines>
  <properties:Paragraphs>23</properties:Paragraphs>
  <properties:TotalTime>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2018-01-10T13:06:00Z</dcterms:created>
  <dc:creator>wsadmin</dc:creator>
  <cp:lastModifiedBy>wsadmin</cp:lastModifiedBy>
  <cp:lastPrinted>2018-01-11T07:57:00Z</cp:lastPrinted>
  <dcterms:modified xmlns:xsi="http://www.w3.org/2001/XMLSchema-instance" xsi:type="dcterms:W3CDTF">2018-01-11T08:23:00Z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